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943d" w14:paraId="f30943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B7228A">
        <w:t>455</w:t>
      </w:r>
      <w:r w:rsidR="00F45899">
        <w:t>/17</w:t>
      </w:r>
      <w:r w:rsidR="00EE588D">
        <w:t>-14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EE588D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SARITA-B.K. j.d.o.o., Strmec, Stanka Vraza 6ª, OIB: 02524710127, </w:t>
      </w:r>
      <w:r w:rsidRPr="00B7228A">
        <w:t xml:space="preserve">25. travnja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7228A" w:rsidRPr="00B7228A">
        <w:rPr>
          <w:lang w:val="pt-BR"/>
        </w:rPr>
        <w:t>SARITA-B.K. j.d.o.o., Strmec, Stanka Vraza 6ª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FF6333">
        <w:t>2</w:t>
      </w:r>
      <w:r w:rsidR="00B7228A">
        <w:t>3</w:t>
      </w:r>
      <w:r w:rsidR="00FF6333">
        <w:t>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B7228A">
        <w:t>10.3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EE588D" w:rsidP="00685A5E" w:rsidR="00EE588D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B7228A" w:rsidRPr="00B7228A">
        <w:t xml:space="preserve">25. travnja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EE588D" w:rsidP="006C76E8" w:rsidR="00EE588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</w:t>
      </w:r>
      <w:r w:rsidRPr="00310646">
        <w:rPr>
          <w:rFonts w:hAnsi="Times New Roman" w:ascii="Times New Roman"/>
          <w:b w:val="false"/>
          <w:color w:val="auto"/>
          <w:szCs w:val="24"/>
        </w:rPr>
        <w:t>Gordan Zubak</w:t>
      </w:r>
      <w:r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EE588D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EE588D" w:rsidP="006B708C" w:rsidR="00EE588D">
      <w:pPr>
        <w:rPr>
          <w:b/>
        </w:rPr>
      </w:pPr>
    </w:p>
    <w:p w:rsidRDefault="00D03437" w:rsidP="006B708C" w:rsidR="0093411A" w:rsidRPr="006C76E8">
      <w:r>
        <w:rPr>
          <w:b/>
        </w:rPr>
        <w:tab/>
      </w:r>
    </w:p>
    <w:p w:rsidRDefault="00EE588D" w:rsidR="00EE588D">
      <w:r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EE588D" w:rsidP="003B03E2" w:rsidR="00EE588D" w:rsidRPr="003B03E2">
      <w:pPr>
        <w:ind w:firstLine="708"/>
      </w:pPr>
      <w:r>
        <w:t xml:space="preserve">     Katica Franjić</w:t>
      </w:r>
    </w:p>
    <w:p w:rsidRDefault="00B639DE" w:rsidP="00EE588D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E588D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8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8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8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8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5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8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8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8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8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SARITA-B.K. j.d.o.o. za ugostiteljstvo zastupanog po punomoćniku Bojan Kučan</izvorni_sadrzaj>
    <derivirana_varijabla naziv="DomainObject.Predmet.ProtustrankaFormated_1">  SARITA-B.K. j.d.o.o. za ugostiteljstvo zastupanog po punomoćniku Bojan Kučan</derivirana_varijabla>
  </DomainObject.Predmet.ProtustrankaFormated>
  <DomainObject.Predmet.ProtustrankaFormatedOIB>
    <izvorni_sadrzaj>  SARITA-B.K. j.d.o.o. za ugostiteljstvo, OIB 02524710127 zastupanog po punomoćniku Bojan Kučan</izvorni_sadrzaj>
    <derivirana_varijabla naziv="DomainObject.Predmet.ProtustrankaFormatedOIB_1">  SARITA-B.K. j.d.o.o. za ugostiteljstvo, OIB 02524710127 zastupanog po punomoćniku Bojan Kučan</derivirana_varijabla>
  </DomainObject.Predmet.ProtustrankaFormatedOIB>
  <DomainObject.Predmet.ProtustrankaFormatedWithAdress>
    <izvorni_sadrzaj> SARITA-B.K. j.d.o.o. za ugostiteljstvo, Stanka Vraza 6/A, 10431 Strmec zastupanog po punomoćniku Bojan Kučan</izvorni_sadrzaj>
    <derivirana_varijabla naziv="DomainObject.Predmet.ProtustrankaFormatedWithAdress_1"> SARITA-B.K. j.d.o.o. za ugostiteljstvo, Stanka Vraza 6/A, 10431 Strmec zastupanog po punomoćniku Bojan Kučan</derivirana_varijabla>
  </DomainObject.Predmet.ProtustrankaFormatedWithAdress>
  <DomainObject.Predmet.ProtustrankaFormatedWithAdressOIB>
    <izvorni_sadrzaj> SARITA-B.K. j.d.o.o. za ugostiteljstvo, OIB 02524710127, Stanka Vraza 6/A, 10431 Strmec zastupanog po punomoćniku Bojan Kučan</izvorni_sadrzaj>
    <derivirana_varijabla naziv="DomainObject.Predmet.ProtustrankaFormatedWithAdressOIB_1"> SARITA-B.K. j.d.o.o. za ugostiteljstvo, OIB 02524710127, Stanka Vraza 6/A, 10431 Strmec zastupanog po punomoćniku Bojan Kučan</derivirana_varijabla>
  </DomainObject.Predmet.ProtustrankaFormatedWithAdressOIB>
  <DomainObject.Predmet.ProtustrankaWithAdress>
    <izvorni_sadrzaj>SARITA-B.K. j.d.o.o. za ugostiteljstvo Stanka Vraza 6/A, 10431 Strmec</izvorni_sadrzaj>
    <derivirana_varijabla naziv="DomainObject.Predmet.ProtustrankaWithAdress_1">SARITA-B.K. j.d.o.o. za ugostiteljstvo Stanka Vraza 6/A, 10431 Strmec</derivirana_varijabla>
  </DomainObject.Predmet.ProtustrankaWithAdress>
  <DomainObject.Predmet.ProtustrankaWithAdressOIB>
    <izvorni_sadrzaj>SARITA-B.K. j.d.o.o. za ugostiteljstvo, OIB 02524710127, Stanka Vraza 6/A, 10431 Strmec</izvorni_sadrzaj>
    <derivirana_varijabla naziv="DomainObject.Predmet.ProtustrankaWithAdressOIB_1">SARITA-B.K. j.d.o.o. za ugostiteljstvo, OIB 02524710127, Stanka Vraza 6/A, 10431 Strmec</derivirana_varijabla>
  </DomainObject.Predmet.ProtustrankaWithAdressOIB>
  <DomainObject.Predmet.ProtustrankaNazivFormated>
    <izvorni_sadrzaj>SARITA-B.K. j.d.o.o. za ugostiteljstvo</izvorni_sadrzaj>
    <derivirana_varijabla naziv="DomainObject.Predmet.ProtustrankaNazivFormated_1">SARITA-B.K. j.d.o.o. za ugostiteljstvo</derivirana_varijabla>
  </DomainObject.Predmet.ProtustrankaNazivFormated>
  <DomainObject.Predmet.ProtustrankaNazivFormatedOIB>
    <izvorni_sadrzaj>SARITA-B.K. j.d.o.o. za ugostiteljstvo, OIB 02524710127</izvorni_sadrzaj>
    <derivirana_varijabla naziv="DomainObject.Predmet.ProtustrankaNazivFormatedOIB_1">SARITA-B.K. j.d.o.o. za ugostiteljstvo, OIB 02524710127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SARITA-B.K. j.d.o.o. za ugostiteljstvo zastupanog po punomoćniku Bojan Kučan</item>
    </izvorni_sadrzaj>
    <derivirana_varijabla naziv="DomainObject.Predmet.ProtuStrankaListFormated_1">
      <item>SARITA-B.K. j.d.o.o. za ugostiteljstvo zastupanog po punomoćniku Bojan Kučan</item>
    </derivirana_varijabla>
  </DomainObject.Predmet.ProtuStrankaListFormated>
  <DomainObject.Predmet.ProtuStrankaListFormatedOIB>
    <izvorni_sadrzaj>
      <item>SARITA-B.K. j.d.o.o. za ugostiteljstvo, OIB 02524710127 zastupanog po punomoćniku Bojan Kučan</item>
    </izvorni_sadrzaj>
    <derivirana_varijabla naziv="DomainObject.Predmet.ProtuStrankaListFormatedOIB_1">
      <item>SARITA-B.K. j.d.o.o. za ugostiteljstvo, OIB 02524710127 zastupanog po punomoćniku Bojan Kučan</item>
    </derivirana_varijabla>
  </DomainObject.Predmet.ProtuStrankaListFormatedOIB>
  <DomainObject.Predmet.ProtuStrankaListFormatedWithAdress>
    <izvorni_sadrzaj>
      <item>SARITA-B.K. j.d.o.o. za ugostiteljstvo, Stanka Vraza 6/A, 10431 Strmec zastupanog po punomoćniku Bojan Kučan</item>
    </izvorni_sadrzaj>
    <derivirana_varijabla naziv="DomainObject.Predmet.ProtuStrankaListFormatedWithAdress_1">
      <item>SARITA-B.K. j.d.o.o. za ugostiteljstvo, Stanka Vraza 6/A, 10431 Strmec zastupanog po punomoćniku Bojan Kučan</item>
    </derivirana_varijabla>
  </DomainObject.Predmet.ProtuStrankaListFormatedWithAdress>
  <DomainObject.Predmet.ProtuStrankaListFormatedWithAdressOIB>
    <izvorni_sadrzaj>
      <item>SARITA-B.K. j.d.o.o. za ugostiteljstvo, OIB 02524710127, Stanka Vraza 6/A, 10431 Strmec zastupanog po punomoćniku Bojan Kučan</item>
    </izvorni_sadrzaj>
    <derivirana_varijabla naziv="DomainObject.Predmet.ProtuStrankaListFormatedWithAdressOIB_1">
      <item>SARITA-B.K. j.d.o.o. za ugostiteljstvo, OIB 02524710127, Stanka Vraza 6/A, 10431 Strmec zastupanog po punomoćniku Bojan Kučan</item>
    </derivirana_varijabla>
  </DomainObject.Predmet.ProtuStrankaListFormatedWithAdressOIB>
  <DomainObject.Predmet.ProtuStrankaListNazivFormated>
    <izvorni_sadrzaj>
      <item>SARITA-B.K. j.d.o.o. za ugostiteljstvo</item>
    </izvorni_sadrzaj>
    <derivirana_varijabla naziv="DomainObject.Predmet.ProtuStrankaListNazivFormated_1">
      <item>SARITA-B.K. j.d.o.o. za ugostiteljstvo</item>
    </derivirana_varijabla>
  </DomainObject.Predmet.ProtuStrankaListNazivFormated>
  <DomainObject.Predmet.ProtuStrankaListNazivFormatedOIB>
    <izvorni_sadrzaj>
      <item>SARITA-B.K. j.d.o.o. za ugostiteljstvo, OIB 02524710127</item>
    </izvorni_sadrzaj>
    <derivirana_varijabla naziv="DomainObject.Predmet.ProtuStrankaListNazivFormatedOIB_1">
      <item>SARITA-B.K. j.d.o.o. za ugostiteljstvo, OIB 02524710127</item>
    </derivirana_varijabla>
  </DomainObject.Predmet.ProtuStrankaListNazivFormatedOIB>
  <DomainObject.Predmet.OstaliListFormated>
    <izvorni_sadrzaj>
      <item>Bojan Kučan punomoćnik sudionika u postupku SARITA-B.K. j.d.o.o. za ugostiteljstvo</item>
      <item>RBA d.d.</item>
    </izvorni_sadrzaj>
    <derivirana_varijabla naziv="DomainObject.Predmet.OstaliListFormated_1">
      <item>Bojan Kučan punomoćnik sudionika u postupku SARITA-B.K. j.d.o.o. za ugostiteljstvo</item>
      <item>RBA d.d.</item>
    </derivirana_varijabla>
  </DomainObject.Predmet.OstaliListFormated>
  <DomainObject.Predmet.OstaliListFormatedOIB>
    <izvorni_sadrzaj>
      <item>Bojan Kučan, OIB 36553328323 punomoćnik sudionika u postupku SARITA-B.K. j.d.o.o. za ugostiteljstvo</item>
      <item>RBA d.d.</item>
    </izvorni_sadrzaj>
    <derivirana_varijabla naziv="DomainObject.Predmet.OstaliListFormatedOIB_1">
      <item>Bojan Kučan, OIB 36553328323 punomoćnik sudionika u postupku SARITA-B.K. j.d.o.o. za ugostiteljstvo</item>
      <item>RBA d.d.</item>
    </derivirana_varijabla>
  </DomainObject.Predmet.OstaliListFormatedOIB>
  <DomainObject.Predmet.OstaliListFormatedWithAdress>
    <izvorni_sadrzaj>
      <item>Bojan Kučan, Stanka Vraza 6a, 10434 Strmec punomoćnik sudionika u postupku SARITA-B.K. j.d.o.o. za ugostiteljstvo</item>
      <item>RBA d.d., Magazinska cesta 69, 10000 Zagreb</item>
    </izvorni_sadrzaj>
    <derivirana_varijabla naziv="DomainObject.Predmet.OstaliListFormatedWithAdress_1">
      <item>Bojan Kučan, Stanka Vraza 6a, 10434 Strmec punomoćnik sudionika u postupku SARITA-B.K. j.d.o.o. za ugostiteljstvo</item>
      <item>RBA d.d., Magazinska cesta 69, 10000 Zagreb</item>
    </derivirana_varijabla>
  </DomainObject.Predmet.OstaliListFormatedWithAdress>
  <DomainObject.Predmet.OstaliListFormatedWithAdressOIB>
    <izvorni_sadrzaj>
      <item>Bojan Kučan, OIB 36553328323, Stanka Vraza 6a, 10434 Strmec punomoćnik sudionika u postupku SARITA-B.K. j.d.o.o. za ugostiteljstvo</item>
      <item>RBA d.d., Magazinska cesta 69, 10000 Zagreb</item>
    </izvorni_sadrzaj>
    <derivirana_varijabla naziv="DomainObject.Predmet.OstaliListFormatedWithAdressOIB_1">
      <item>Bojan Kučan, OIB 36553328323, Stanka Vraza 6a, 10434 Strmec punomoćnik sudionika u postupku SARITA-B.K. j.d.o.o. za ugostiteljstvo</item>
      <item>RBA d.d., Magazinska cesta 69, 10000 Zagreb</item>
    </derivirana_varijabla>
  </DomainObject.Predmet.OstaliListFormatedWithAdressOIB>
  <DomainObject.Predmet.OstaliListNazivFormated>
    <izvorni_sadrzaj>
      <item>Bojan Kučan</item>
      <item>RBA d.d.</item>
    </izvorni_sadrzaj>
    <derivirana_varijabla naziv="DomainObject.Predmet.OstaliListNazivFormated_1">
      <item>Bojan Kučan</item>
      <item>RBA d.d.</item>
    </derivirana_varijabla>
  </DomainObject.Predmet.OstaliListNazivFormated>
  <DomainObject.Predmet.OstaliListNazivFormatedOIB>
    <izvorni_sadrzaj>
      <item>Bojan Kučan, OIB 36553328323</item>
      <item>RBA d.d.</item>
    </izvorni_sadrzaj>
    <derivirana_varijabla naziv="DomainObject.Predmet.OstaliListNazivFormatedOIB_1">
      <item>Bojan Kučan, OIB 36553328323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SARITA-B.K. j.d.o.o. za ugostiteljstvo</izvorni_sadrzaj>
    <derivirana_varijabla naziv="DomainObject.Predmet.ProtustrankaIDrugi_1">SARITA-B.K.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SARITA-B.K. j.d.o.o. za ugostiteljstvo, OIB 02524710127, Stanka Vraza 6/A, 10431 Strmec</izvorni_sadrzaj>
    <derivirana_varijabla naziv="DomainObject.Predmet.ProtustrankaIDrugiAdressOIB_1">SARITA-B.K. j.d.o.o. za ugostiteljstvo, OIB 02524710127, Stanka Vraza 6/A,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SARITA-B.K. j.d.o.o. za ugostiteljstvo</item>
      <item>FINA Regionalni centar Zagreb</item>
      <item>Bojan Kučan</item>
      <item>RBA d.d.</item>
    </izvorni_sadrzaj>
    <derivirana_varijabla naziv="DomainObject.Predmet.SudioniciListNaziv_1">
      <item>SARITA-B.K. j.d.o.o. za ugostiteljstvo</item>
      <item>FINA Regionalni centar Zagreb</item>
      <item>Bojan Kučan</item>
      <item>RBA d.d.</item>
    </derivirana_varijabla>
  </DomainObject.Predmet.SudioniciListNaziv>
  <DomainObject.Predmet.SudioniciListAdressOIB>
    <izvorni_sadrzaj>
      <item>SARITA-B.K. j.d.o.o. za ugostiteljstvo, OIB 02524710127, Stanka Vraza 6/A,10431 Strmec</item>
      <item>FINA Regionalni centar Zagreb, OIB 85821130368, Trg svibanjskih žrtava 1995. 1,10000 Zagreb</item>
      <item>Bojan Kučan, OIB 36553328323, Stanka Vraza 6a,10434 Strmec</item>
      <item>RBA d.d., Magazinska cesta 69,10000 Zagreb</item>
    </izvorni_sadrzaj>
    <derivirana_varijabla naziv="DomainObject.Predmet.SudioniciListAdressOIB_1">
      <item>SARITA-B.K. j.d.o.o. za ugostiteljstvo, OIB 02524710127, Stanka Vraza 6/A,10431 Strmec</item>
      <item>FINA Regionalni centar Zagreb, OIB 85821130368, Trg svibanjskih žrtava 1995. 1,10000 Zagreb</item>
      <item>Bojan Kučan, OIB 36553328323, Stanka Vraza 6a,10434 Strmec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02524710127</item>
      <item>, OIB 85821130368</item>
      <item>, OIB 36553328323</item>
      <item>, OIB null</item>
    </izvorni_sadrzaj>
    <derivirana_varijabla naziv="DomainObject.Predmet.SudioniciListNazivOIB_1">
      <item>, OIB 02524710127</item>
      <item>, OIB 85821130368</item>
      <item>, OIB 36553328323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834</properties:Characters>
  <properties:Lines>37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2017-04-25T08:41:00Z</dcterms:created>
  <dc:creator>nmarkovic</dc:creator>
  <cp:lastModifiedBy>Katica Franjić</cp:lastModifiedBy>
  <cp:lastPrinted>2017-04-25T09:01:00Z</cp:lastPrinted>
  <dcterms:modified xmlns:xsi="http://www.w3.org/2001/XMLSchema-instance" xsi:type="dcterms:W3CDTF">2017-04-25T09:02:00Z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