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f537" w14:paraId="c41f537" w:rsidRDefault="00E93455" w:rsidP="004561B9" w:rsidR="00E93455">
      <w:pPr>
        <w:ind w:firstLine="708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93455" w:rsidR="00E93455">
        <w:tc>
          <w:tcPr>
            <w:tcW w:type="dxa" w:w="3060"/>
            <w:hideMark/>
          </w:tcPr>
          <w:p w:rsidRDefault="00E93455" w:rsidR="00E9345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E93455" w:rsidR="00E93455">
            <w:r>
              <w:t>Trgovački sud u Zagrebu</w:t>
            </w:r>
          </w:p>
          <w:p w:rsidRDefault="00E93455" w:rsidR="00E93455">
            <w:r>
              <w:t>Zagreb, Amruševa 2/II</w:t>
            </w:r>
          </w:p>
        </w:tc>
      </w:tr>
    </w:tbl>
    <w:p w:rsidRDefault="00E93455" w:rsidP="00E93455" w:rsidR="00E93455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>
        <w:t>96.</w:t>
      </w:r>
      <w:r>
        <w:rPr>
          <w:b/>
        </w:rPr>
        <w:t xml:space="preserve"> </w:t>
      </w:r>
      <w:r>
        <w:t>St-6028/15</w:t>
      </w:r>
    </w:p>
    <w:p w:rsidRDefault="00E93455" w:rsidP="00E93455" w:rsidR="00E93455">
      <w:pPr>
        <w:jc w:val="center"/>
      </w:pPr>
      <w:r>
        <w:t>Z A K LJ U Č A K</w:t>
      </w:r>
    </w:p>
    <w:p w:rsidRDefault="00E93455" w:rsidP="00E93455" w:rsidR="00E93455"/>
    <w:p w:rsidRDefault="00E93455" w:rsidP="00E93455" w:rsidR="00E93455">
      <w:pPr>
        <w:jc w:val="both"/>
      </w:pPr>
      <w:r>
        <w:tab/>
        <w:t xml:space="preserve">Trgovački sud u Zagrebu,  po višoj sudskoj savjetnici Teuti Klinžić Zajec, </w:t>
      </w:r>
      <w:r>
        <w:rPr>
          <w:lang w:val="en-GB"/>
        </w:rPr>
        <w:t>u stečajnom predmetu u povodu zahtjeva</w:t>
      </w:r>
      <w:r>
        <w:t xml:space="preserve"> FINANCIJSKE AGENCIJE, za provedbu skraćenog stečajnog postupka nad dužnikom MARE NOSTRUM d.o.o., Lekenik, Brežane Lekeničke 24, OIB 17036811510, dana 25. kolovoza 2016.,</w:t>
      </w:r>
    </w:p>
    <w:p w:rsidRDefault="00E93455" w:rsidP="00E93455" w:rsidR="00E93455">
      <w:pPr>
        <w:jc w:val="both"/>
      </w:pPr>
    </w:p>
    <w:p w:rsidRDefault="00E93455" w:rsidP="00E93455" w:rsidR="00E93455">
      <w:pPr>
        <w:jc w:val="center"/>
        <w:rPr>
          <w:b/>
        </w:rPr>
      </w:pPr>
      <w:r>
        <w:rPr>
          <w:b/>
        </w:rPr>
        <w:t xml:space="preserve">z a k lj u č i o   j e </w:t>
      </w:r>
    </w:p>
    <w:p w:rsidRDefault="00E93455" w:rsidP="00E93455" w:rsidR="00E93455">
      <w:pPr>
        <w:jc w:val="center"/>
        <w:rPr>
          <w:b/>
        </w:rPr>
      </w:pPr>
    </w:p>
    <w:p w:rsidRDefault="00E93455" w:rsidP="00E93455" w:rsidR="00E93455">
      <w:pPr>
        <w:ind w:firstLine="708"/>
        <w:jc w:val="both"/>
      </w:pPr>
      <w:r>
        <w:t xml:space="preserve">Poziva se HRVATSKI ZAVOD ZA MIROVINSKO OSIGURANJE, Zagreb, Trpimirova  4, u roku od 5 dana, dostaviti sudu pozivom na gornji broj spisa, </w:t>
      </w:r>
      <w:r w:rsidR="0086271C">
        <w:t xml:space="preserve">točne </w:t>
      </w:r>
      <w:r>
        <w:t>podatke o zaposlenim osobama kod dužnika  MARE NOSTRUM d.o.o., Lekenik, Brežane Lekeničke 24, OIB 17036811510/podaci o djelatnicima ili da nema zaposlenih osoba na dan pisanja potvrde.</w:t>
      </w:r>
    </w:p>
    <w:p w:rsidRDefault="00E93455" w:rsidP="00E93455" w:rsidR="00E93455">
      <w:pPr>
        <w:jc w:val="both"/>
      </w:pPr>
    </w:p>
    <w:p w:rsidRDefault="00E93455" w:rsidP="00E93455" w:rsidR="00E93455">
      <w:pPr>
        <w:jc w:val="center"/>
      </w:pPr>
      <w:r>
        <w:t>Obrazloženje</w:t>
      </w:r>
    </w:p>
    <w:p w:rsidRDefault="00E93455" w:rsidP="00E93455" w:rsidR="00E93455">
      <w:pPr>
        <w:jc w:val="center"/>
      </w:pPr>
    </w:p>
    <w:p w:rsidRDefault="00E93455" w:rsidP="00E93455" w:rsidR="00E93455" w:rsidRPr="00E93455">
      <w:pPr>
        <w:jc w:val="both"/>
        <w:rPr>
          <w:lang w:val="en-GB"/>
        </w:rPr>
      </w:pPr>
      <w:r>
        <w:tab/>
      </w:r>
      <w:r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  <w:r>
        <w:t xml:space="preserve"> </w:t>
      </w:r>
    </w:p>
    <w:p w:rsidRDefault="00E93455" w:rsidP="00E93455" w:rsidR="00E93455">
      <w:pPr>
        <w:ind w:firstLine="708"/>
        <w:jc w:val="both"/>
      </w:pPr>
      <w:r>
        <w:t>Odredbom čl. 11. st. 3. propisano je da sud po službenoj dužnosti utvrđuje sve činjenice koje su važne za predstečajni i stečajni postupak, te radi toga može izvoditi sve potrebne dokaze.</w:t>
      </w:r>
    </w:p>
    <w:p w:rsidRDefault="00E93455" w:rsidP="00E93455" w:rsidR="00E93455">
      <w:pPr>
        <w:ind w:firstLine="708"/>
        <w:jc w:val="both"/>
      </w:pPr>
      <w: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HRVATSKI ZAVOD ZA MIROVINSKO OSIGURANJE pozvan je  zaključkom ovoga suda poslovni broj St-6028/2015 od 8. prosinca 2015. dostaviti podatak ima li gore navedeni dužnik zaposlenika. </w:t>
      </w:r>
    </w:p>
    <w:p w:rsidRDefault="00E93455" w:rsidP="00E93455" w:rsidR="00E93455">
      <w:pPr>
        <w:ind w:firstLine="708"/>
        <w:jc w:val="both"/>
      </w:pPr>
      <w:r>
        <w:t xml:space="preserve">HRVATSKI ZAVOD ZA MIROVINSKO OSIGURANJE </w:t>
      </w:r>
      <w:r w:rsidR="003F3C93">
        <w:t xml:space="preserve">(dalje HZMO) </w:t>
      </w:r>
      <w:r>
        <w:t>je u dop</w:t>
      </w:r>
      <w:r w:rsidR="00255EC4">
        <w:t>isu Klasa: 035-06/16-03/1, Ur. b</w:t>
      </w:r>
      <w:r>
        <w:t>roj:</w:t>
      </w:r>
      <w:r w:rsidR="00255EC4">
        <w:t xml:space="preserve"> </w:t>
      </w:r>
      <w:r>
        <w:t>341-25-11/6-16-932 od 21.1.2016. naveo kako gore navedeni dužnik nema prijavlje</w:t>
      </w:r>
      <w:r w:rsidR="004713DB">
        <w:t>nih osiguranika-radnika. No, u</w:t>
      </w:r>
      <w:r>
        <w:t>z navedeni dopis dostavljeni su i ispisi podataka o osiguranicima</w:t>
      </w:r>
      <w:r w:rsidR="003F3C93">
        <w:t xml:space="preserve"> na dan 18.1.2016. iz kojih proizlazi da dužnik ima prijavljenog osiguranika.</w:t>
      </w:r>
    </w:p>
    <w:p w:rsidRDefault="003F3C93" w:rsidP="003F3C93" w:rsidR="003F3C93">
      <w:pPr>
        <w:ind w:firstLine="708"/>
        <w:jc w:val="both"/>
      </w:pPr>
      <w:r>
        <w:t>Zbog nesuglasnosti sadržaja dopisa HZMO-a, zaključkom ovog suda St-6028/15-6 od 18. srpnja 2016., HZMO je ponovno pozvan dostaviti podatke o djelatnicima odnosno zaposlenim osobama dužnika, povodom ko</w:t>
      </w:r>
      <w:r w:rsidR="004713DB">
        <w:t xml:space="preserve">jeg je dana 1.8.2016. dostavljeno pismeno </w:t>
      </w:r>
      <w:r w:rsidR="00A41943">
        <w:t xml:space="preserve">- </w:t>
      </w:r>
      <w:r w:rsidR="004713DB">
        <w:t xml:space="preserve">Ispis osiguranika prijavljenih kod dužnika na dan 26.7.2016. Klasa: 035-06/16-03/1, Ur. </w:t>
      </w:r>
      <w:r w:rsidR="00A41943">
        <w:t>b</w:t>
      </w:r>
      <w:r w:rsidR="004713DB">
        <w:t>roj:</w:t>
      </w:r>
      <w:r w:rsidR="00A41943">
        <w:t xml:space="preserve"> 341-25-11/6-16-4547 od 26.7.2016.</w:t>
      </w:r>
    </w:p>
    <w:p w:rsidRDefault="00746AB6" w:rsidP="003F3C93" w:rsidR="00A41943" w:rsidRPr="001C1B1A">
      <w:pPr>
        <w:ind w:firstLine="708"/>
        <w:jc w:val="both"/>
        <w:rPr>
          <w:b/>
        </w:rPr>
      </w:pPr>
      <w:r w:rsidRPr="001C1B1A">
        <w:rPr>
          <w:b/>
        </w:rPr>
        <w:t>S obzirom da iz navedenih I</w:t>
      </w:r>
      <w:r w:rsidR="00A41943" w:rsidRPr="001C1B1A">
        <w:rPr>
          <w:b/>
        </w:rPr>
        <w:t xml:space="preserve">spisa proizlazi da dužnik ima zaposlenika, a da je u gore navedenom dopisu HZMO-a od 28.1.2016. </w:t>
      </w:r>
      <w:r w:rsidRPr="001C1B1A">
        <w:rPr>
          <w:b/>
        </w:rPr>
        <w:t xml:space="preserve">izričito navedeno </w:t>
      </w:r>
      <w:r w:rsidR="00A41943" w:rsidRPr="001C1B1A">
        <w:rPr>
          <w:b/>
        </w:rPr>
        <w:t xml:space="preserve">da </w:t>
      </w:r>
      <w:r w:rsidRPr="001C1B1A">
        <w:rPr>
          <w:b/>
        </w:rPr>
        <w:t xml:space="preserve">ih </w:t>
      </w:r>
      <w:r w:rsidR="00A41943" w:rsidRPr="001C1B1A">
        <w:rPr>
          <w:b/>
        </w:rPr>
        <w:t xml:space="preserve">nema, zbog </w:t>
      </w:r>
      <w:r w:rsidR="00A41943" w:rsidRPr="001C1B1A">
        <w:rPr>
          <w:b/>
        </w:rPr>
        <w:lastRenderedPageBreak/>
        <w:t>točnog utvrđenja pretpostavki za provođenje skraćenog stečajnog postupka, u smislu čl. 428. Stečajnog zakona ("Narodne novine" 71/15)</w:t>
      </w:r>
      <w:r w:rsidR="004561B9" w:rsidRPr="001C1B1A">
        <w:rPr>
          <w:b/>
        </w:rPr>
        <w:t>, odlučeno je kao u izreci ovog zaključka.</w:t>
      </w:r>
    </w:p>
    <w:p w:rsidRDefault="00E93455" w:rsidP="00E93455" w:rsidR="00E93455">
      <w:pPr>
        <w:jc w:val="both"/>
      </w:pPr>
    </w:p>
    <w:p w:rsidRDefault="004561B9" w:rsidP="00E93455" w:rsidR="00E93455">
      <w:pPr>
        <w:jc w:val="center"/>
      </w:pPr>
      <w:r>
        <w:t>U Zagrebu, 25</w:t>
      </w:r>
      <w:r w:rsidR="00E93455">
        <w:t>.</w:t>
      </w:r>
      <w:r>
        <w:t xml:space="preserve"> kolovoza </w:t>
      </w:r>
      <w:r w:rsidR="00E93455">
        <w:t>2016.</w:t>
      </w:r>
    </w:p>
    <w:p w:rsidRDefault="00E93455" w:rsidP="00E93455" w:rsidR="00E93455">
      <w:pPr>
        <w:ind w:firstLine="708" w:left="5664"/>
        <w:jc w:val="both"/>
        <w:rPr>
          <w:bCs/>
        </w:rPr>
      </w:pPr>
      <w:r>
        <w:rPr>
          <w:bCs/>
        </w:rPr>
        <w:t>Viša sudska savjetnica:</w:t>
      </w:r>
    </w:p>
    <w:p w:rsidRDefault="00E93455" w:rsidP="00E93455" w:rsidR="00E93455">
      <w:pPr>
        <w:ind w:firstLine="708" w:left="5664"/>
        <w:jc w:val="both"/>
        <w:rPr>
          <w:bCs/>
        </w:rPr>
      </w:pPr>
      <w:r>
        <w:rPr>
          <w:bCs/>
        </w:rPr>
        <w:t>Teuta Klinžić Zajec, v.r.</w:t>
      </w:r>
    </w:p>
    <w:p w:rsidRDefault="00E93455" w:rsidP="00E93455" w:rsidR="00E93455">
      <w:pPr>
        <w:ind w:firstLine="708" w:left="5664"/>
        <w:jc w:val="both"/>
        <w:rPr>
          <w:b/>
          <w:bCs/>
        </w:rPr>
      </w:pPr>
    </w:p>
    <w:p w:rsidRDefault="00E93455" w:rsidP="00E93455" w:rsidR="00E93455" w:rsidRPr="004E545A">
      <w:pPr>
        <w:pStyle w:val="Bezproreda"/>
        <w:ind w:left="6372"/>
        <w:rPr>
          <w:szCs w:val="24"/>
        </w:rPr>
      </w:pPr>
      <w:r w:rsidRPr="004E545A">
        <w:rPr>
          <w:szCs w:val="24"/>
        </w:rPr>
        <w:t xml:space="preserve">Za točnost otpravka              ovlašteni službenik: </w:t>
      </w:r>
    </w:p>
    <w:p w:rsidRDefault="00E93455" w:rsidP="00E93455" w:rsidR="00E93455">
      <w:pPr>
        <w:pStyle w:val="Bezproreda"/>
        <w:ind w:firstLine="708" w:left="5664"/>
        <w:rPr>
          <w:sz w:val="20"/>
          <w:szCs w:val="20"/>
        </w:rPr>
      </w:pPr>
      <w:r w:rsidRPr="004E545A">
        <w:rPr>
          <w:szCs w:val="24"/>
        </w:rPr>
        <w:t>Višnja Jurlina</w:t>
      </w:r>
    </w:p>
    <w:p w:rsidRDefault="004E545A" w:rsidP="00E93455" w:rsidR="004E545A">
      <w:pPr>
        <w:jc w:val="both"/>
      </w:pPr>
    </w:p>
    <w:p w:rsidRDefault="00E93455" w:rsidP="00E93455" w:rsidR="00E93455" w:rsidRPr="004E545A">
      <w:pPr>
        <w:jc w:val="both"/>
      </w:pPr>
      <w:r w:rsidRPr="004E545A">
        <w:t>Uputa o pravnom lijeku:</w:t>
      </w:r>
    </w:p>
    <w:p w:rsidRDefault="00E93455" w:rsidP="00E93455" w:rsidR="00E93455" w:rsidRPr="004E545A">
      <w:pPr>
        <w:jc w:val="both"/>
      </w:pPr>
      <w:r w:rsidRPr="004E545A">
        <w:t>Protiv ovog zaključka  žalba nije dopuštena (čl. 19.st. 7. SZ-a).</w:t>
      </w:r>
    </w:p>
    <w:p w:rsidRDefault="004E545A" w:rsidP="00E93455" w:rsidR="004E545A" w:rsidRPr="004E545A">
      <w:pPr>
        <w:jc w:val="both"/>
      </w:pPr>
    </w:p>
    <w:p w:rsidRDefault="004E545A" w:rsidP="00E93455" w:rsidR="004E545A" w:rsidRPr="004E545A">
      <w:pPr>
        <w:jc w:val="both"/>
      </w:pPr>
    </w:p>
    <w:p w:rsidRDefault="004E545A" w:rsidP="00E93455" w:rsidR="004E545A" w:rsidRPr="004E545A">
      <w:pPr>
        <w:jc w:val="both"/>
      </w:pPr>
      <w:r w:rsidRPr="004E545A">
        <w:t xml:space="preserve">Prilog: </w:t>
      </w:r>
    </w:p>
    <w:p w:rsidRDefault="004E545A" w:rsidP="004E545A" w:rsidR="004E545A" w:rsidRPr="004E545A">
      <w:pPr>
        <w:pStyle w:val="Odlomakpopisa"/>
        <w:numPr>
          <w:ilvl w:val="0"/>
          <w:numId w:val="2"/>
        </w:numPr>
        <w:jc w:val="both"/>
      </w:pPr>
      <w:r w:rsidRPr="004E545A">
        <w:t xml:space="preserve">Preslika </w:t>
      </w:r>
      <w:r w:rsidR="001C1B1A">
        <w:t>pismena HZMO</w:t>
      </w:r>
      <w:r w:rsidRPr="004E545A">
        <w:t>-a od 28.1.2016. s prilozima (Ispisi)</w:t>
      </w:r>
    </w:p>
    <w:p w:rsidRDefault="004E545A" w:rsidP="004E545A" w:rsidR="004E545A" w:rsidRPr="004E545A">
      <w:pPr>
        <w:pStyle w:val="Odlomakpopisa"/>
        <w:numPr>
          <w:ilvl w:val="0"/>
          <w:numId w:val="2"/>
        </w:numPr>
        <w:jc w:val="both"/>
      </w:pPr>
      <w:r w:rsidRPr="004E545A">
        <w:t>Preslika Ispis</w:t>
      </w:r>
      <w:r w:rsidR="0090153E">
        <w:t>a</w:t>
      </w:r>
      <w:r w:rsidRPr="004E545A">
        <w:t xml:space="preserve"> osiguranika prijavljenih kod dužnika na dan 26.7.2016. Klasa: 035-06/16-03/1, Ur. broj: 341-25-11/6-16-4547 od 26.7.2016</w:t>
      </w:r>
    </w:p>
    <w:p w:rsidRDefault="00AF0A28" w:rsidR="00AF0A28" w:rsidRPr="004E545A"/>
    <w:sectPr w:rsidSect="0090153E" w:rsidR="00AF0A28" w:rsidRPr="004E545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53E" w:rsidP="0090153E" w:rsidR="0090153E">
      <w:r>
        <w:separator/>
      </w:r>
    </w:p>
  </w:endnote>
  <w:endnote w:id="0" w:type="continuationSeparator">
    <w:p w:rsidRDefault="0090153E" w:rsidP="0090153E" w:rsidR="0090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53E" w:rsidP="0090153E" w:rsidR="0090153E">
      <w:r>
        <w:separator/>
      </w:r>
    </w:p>
  </w:footnote>
  <w:footnote w:id="0" w:type="continuationSeparator">
    <w:p w:rsidRDefault="0090153E" w:rsidP="0090153E" w:rsidR="00901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980422"/>
      <w:docPartObj>
        <w:docPartGallery w:val="Page Numbers (Top of Page)"/>
        <w:docPartUnique/>
      </w:docPartObj>
    </w:sdtPr>
    <w:sdtEndPr/>
    <w:sdtContent>
      <w:p w:rsidRDefault="0090153E" w:rsidR="009015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92D">
          <w:rPr>
            <w:noProof/>
          </w:rPr>
          <w:t>2</w:t>
        </w:r>
        <w:r>
          <w:fldChar w:fldCharType="end"/>
        </w:r>
      </w:p>
    </w:sdtContent>
  </w:sdt>
  <w:p w:rsidRDefault="0090153E" w:rsidP="0090153E" w:rsidR="0090153E">
    <w:pPr>
      <w:pStyle w:val="Zaglavlje"/>
      <w:jc w:val="right"/>
    </w:pPr>
    <w:r>
      <w:t>St-6028/2015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2A7F88"/>
    <w:multiLevelType w:val="hybridMultilevel"/>
    <w:tmpl w:val="5840FEC8"/>
    <w:lvl w:tplc="EC9A8F50" w:ilvl="0">
      <w:start w:val="9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49461F"/>
    <w:multiLevelType w:val="hybridMultilevel"/>
    <w:tmpl w:val="B9740726"/>
    <w:lvl w:tplc="A358F2B6" w:ilvl="0">
      <w:start w:val="9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455"/>
    <w:rsid w:val="00010A55"/>
    <w:rsid w:val="001C1B1A"/>
    <w:rsid w:val="00255EC4"/>
    <w:rsid w:val="00320016"/>
    <w:rsid w:val="003F3C93"/>
    <w:rsid w:val="004561B9"/>
    <w:rsid w:val="004713DB"/>
    <w:rsid w:val="004E545A"/>
    <w:rsid w:val="00746AB6"/>
    <w:rsid w:val="0086271C"/>
    <w:rsid w:val="0090153E"/>
    <w:rsid w:val="00A41943"/>
    <w:rsid w:val="00AF0A28"/>
    <w:rsid w:val="00E93455"/>
    <w:rsid w:val="00F7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455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9345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93455"/>
    <w:rPr>
      <w:rFonts w:cs="Times New Roman" w:eastAsia="Times New Roman"/>
      <w:b/>
      <w:bCs/>
      <w:sz w:val="28"/>
      <w:szCs w:val="24"/>
      <w:lang w:eastAsia="hr-HR"/>
    </w:rPr>
  </w:style>
  <w:style w:styleId="Bezproreda" w:type="paragraph">
    <w:name w:val="No Spacing"/>
    <w:uiPriority w:val="1"/>
    <w:qFormat/>
    <w:rsid w:val="00E9345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4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45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E545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015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153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5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153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9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92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9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9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45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9345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93455"/>
    <w:rPr>
      <w:rFonts w:cs="Times New Roman" w:eastAsia="Times New Roman"/>
      <w:b/>
      <w:bCs/>
      <w:sz w:val="28"/>
      <w:szCs w:val="24"/>
      <w:lang w:eastAsia="hr-HR"/>
    </w:rPr>
  </w:style>
  <w:style w:styleId="Bezproreda" w:type="paragraph">
    <w:name w:val="No Spacing"/>
    <w:uiPriority w:val="1"/>
    <w:qFormat/>
    <w:rsid w:val="00E9345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4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45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E545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015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153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5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153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9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92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9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9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1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6028</izvorni_sadrzaj>
    <derivirana_varijabla naziv="DomainObject.Predmet.Broj_1">6028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St-6028/2015</izvorni_sadrzaj>
    <derivirana_varijabla naziv="DomainObject.Predmet.OznakaBroj_1">St-6028/2015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NOSTRUM d.o.o. zastupanog po punomoćniku Kristina Jakovljević</izvorni_sadrzaj>
    <derivirana_varijabla naziv="DomainObject.Predmet.ProtustrankaFormated_1">  MARE NOSTRUM d.o.o. zastupanog po punomoćniku Kristina Jakovljević</derivirana_varijabla>
  </DomainObject.Predmet.ProtustrankaFormated>
  <DomainObject.Predmet.ProtustrankaFormatedOIB>
    <izvorni_sadrzaj>  MARE NOSTRUM d.o.o., OIB 17036811510 zastupanog po punomoćniku Kristina Jakovljević</izvorni_sadrzaj>
    <derivirana_varijabla naziv="DomainObject.Predmet.ProtustrankaFormatedOIB_1">  MARE NOSTRUM d.o.o., OIB 17036811510 zastupanog po punomoćniku Kristina Jakovljević</derivirana_varijabla>
  </DomainObject.Predmet.ProtustrankaFormatedOIB>
  <DomainObject.Predmet.ProtustrankaFormatedWithAdress>
    <izvorni_sadrzaj> MARE NOSTRUM d.o.o., Brežane Lekeničke 24, 44272 Lekenik zastupanog po punomoćniku Kristina Jakovljević</izvorni_sadrzaj>
    <derivirana_varijabla naziv="DomainObject.Predmet.ProtustrankaFormatedWithAdress_1"> MARE NOSTRUM d.o.o., Brežane Lekeničke 24, 44272 Lekenik zastupanog po punomoćniku Kristina Jakovljević</derivirana_varijabla>
  </DomainObject.Predmet.ProtustrankaFormatedWithAdress>
  <DomainObject.Predmet.ProtustrankaFormatedWithAdressOIB>
    <izvorni_sadrzaj> MARE NOSTRUM d.o.o., OIB 17036811510, Brežane Lekeničke 24, 44272 Lekenik zastupanog po punomoćniku Kristina Jakovljević</izvorni_sadrzaj>
    <derivirana_varijabla naziv="DomainObject.Predmet.ProtustrankaFormatedWithAdressOIB_1"> MARE NOSTRUM d.o.o., OIB 17036811510, Brežane Lekeničke 24, 44272 Lekenik zastupanog po punomoćniku Kristina Jakovljević</derivirana_varijabla>
  </DomainObject.Predmet.ProtustrankaFormatedWithAdressOIB>
  <DomainObject.Predmet.ProtustrankaWithAdress>
    <izvorni_sadrzaj>MARE NOSTRUM d.o.o. Brežane Lekeničke 24, 44272 Lekenik</izvorni_sadrzaj>
    <derivirana_varijabla naziv="DomainObject.Predmet.ProtustrankaWithAdress_1">MARE NOSTRUM d.o.o. Brežane Lekeničke 24, 44272 Lekenik</derivirana_varijabla>
  </DomainObject.Predmet.ProtustrankaWithAdress>
  <DomainObject.Predmet.ProtustrankaWithAdressOIB>
    <izvorni_sadrzaj>MARE NOSTRUM d.o.o., OIB 17036811510, Brežane Lekeničke 24, 44272 Lekenik</izvorni_sadrzaj>
    <derivirana_varijabla naziv="DomainObject.Predmet.ProtustrankaWithAdressOIB_1">MARE NOSTRUM d.o.o., OIB 17036811510, Brežane Lekeničke 24, 44272 Lekenik</derivirana_varijabla>
  </DomainObject.Predmet.ProtustrankaWithAdressOIB>
  <DomainObject.Predmet.ProtustrankaNazivFormated>
    <izvorni_sadrzaj>MARE NOSTRUM d.o.o.</izvorni_sadrzaj>
    <derivirana_varijabla naziv="DomainObject.Predmet.ProtustrankaNazivFormated_1">MARE NOSTRUM d.o.o.</derivirana_varijabla>
  </DomainObject.Predmet.ProtustrankaNazivFormated>
  <DomainObject.Predmet.ProtustrankaNazivFormatedOIB>
    <izvorni_sadrzaj>MARE NOSTRUM d.o.o., OIB 17036811510</izvorni_sadrzaj>
    <derivirana_varijabla naziv="DomainObject.Predmet.ProtustrankaNazivFormatedOIB_1">MARE NOSTRUM d.o.o., OIB 17036811510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NOSTRUM d.o.o. zastupanog po punomoćniku Kristina Jakovljević</item>
    </izvorni_sadrzaj>
    <derivirana_varijabla naziv="DomainObject.Predmet.ProtuStrankaListFormated_1">
      <item>MARE NOSTRUM d.o.o. zastupanog po punomoćniku Kristina Jakovljević</item>
    </derivirana_varijabla>
  </DomainObject.Predmet.ProtuStrankaListFormated>
  <DomainObject.Predmet.ProtuStrankaListFormatedOIB>
    <izvorni_sadrzaj>
      <item>MARE NOSTRUM d.o.o., OIB 17036811510 zastupanog po punomoćniku Kristina Jakovljević</item>
    </izvorni_sadrzaj>
    <derivirana_varijabla naziv="DomainObject.Predmet.ProtuStrankaListFormatedOIB_1">
      <item>MARE NOSTRUM d.o.o., OIB 17036811510 zastupanog po punomoćniku Kristina Jakovljević</item>
    </derivirana_varijabla>
  </DomainObject.Predmet.ProtuStrankaListFormatedOIB>
  <DomainObject.Predmet.ProtuStrankaListFormatedWithAdress>
    <izvorni_sadrzaj>
      <item>MARE NOSTRUM d.o.o., Brežane Lekeničke 24, 44272 Lekenik zastupanog po punomoćniku Kristina Jakovljević</item>
    </izvorni_sadrzaj>
    <derivirana_varijabla naziv="DomainObject.Predmet.ProtuStrankaListFormatedWithAdress_1">
      <item>MARE NOSTRUM d.o.o., Brežane Lekeničke 24, 44272 Lekenik zastupanog po punomoćniku Kristina Jakovljević</item>
    </derivirana_varijabla>
  </DomainObject.Predmet.ProtuStrankaListFormatedWithAdress>
  <DomainObject.Predmet.ProtuStrankaListFormatedWithAdressOIB>
    <izvorni_sadrzaj>
      <item>MARE NOSTRUM d.o.o., OIB 17036811510, Brežane Lekeničke 24, 44272 Lekenik zastupanog po punomoćniku Kristina Jakovljević</item>
    </izvorni_sadrzaj>
    <derivirana_varijabla naziv="DomainObject.Predmet.ProtuStrankaListFormatedWithAdressOIB_1">
      <item>MARE NOSTRUM d.o.o., OIB 17036811510, Brežane Lekeničke 24, 44272 Lekenik zastupanog po punomoćniku Kristina Jakovljević</item>
    </derivirana_varijabla>
  </DomainObject.Predmet.ProtuStrankaListFormatedWithAdressOIB>
  <DomainObject.Predmet.ProtuStrankaListNazivFormated>
    <izvorni_sadrzaj>
      <item>MARE NOSTRUM d.o.o.</item>
    </izvorni_sadrzaj>
    <derivirana_varijabla naziv="DomainObject.Predmet.ProtuStrankaListNazivFormated_1">
      <item>MARE NOSTRUM d.o.o.</item>
    </derivirana_varijabla>
  </DomainObject.Predmet.ProtuStrankaListNazivFormated>
  <DomainObject.Predmet.ProtuStrankaListNazivFormatedOIB>
    <izvorni_sadrzaj>
      <item>MARE NOSTRUM d.o.o., OIB 17036811510</item>
    </izvorni_sadrzaj>
    <derivirana_varijabla naziv="DomainObject.Predmet.ProtuStrankaListNazivFormatedOIB_1">
      <item>MARE NOSTRUM d.o.o., OIB 17036811510</item>
    </derivirana_varijabla>
  </DomainObject.Predmet.ProtuStrankaListNazivFormatedOIB>
  <DomainObject.Predmet.OstaliListFormated>
    <izvorni_sadrzaj>
      <item>Kristina Jakovljević punomoćnik sudionika u postupku MARE NOSTRUM d.o.o.</item>
    </izvorni_sadrzaj>
    <derivirana_varijabla naziv="DomainObject.Predmet.OstaliListFormated_1">
      <item>Kristina Jakovljević punomoćnik sudionika u postupku MARE NOSTRUM d.o.o.</item>
    </derivirana_varijabla>
  </DomainObject.Predmet.OstaliListFormated>
  <DomainObject.Predmet.OstaliListFormatedOIB>
    <izvorni_sadrzaj>
      <item>Kristina Jakovljević, OIB 19066031527 punomoćnik sudionika u postupku MARE NOSTRUM d.o.o.</item>
    </izvorni_sadrzaj>
    <derivirana_varijabla naziv="DomainObject.Predmet.OstaliListFormatedOIB_1">
      <item>Kristina Jakovljević, OIB 19066031527 punomoćnik sudionika u postupku MARE NOSTRUM d.o.o.</item>
    </derivirana_varijabla>
  </DomainObject.Predmet.OstaliListFormatedOIB>
  <DomainObject.Predmet.OstaliListFormatedWithAdress>
    <izvorni_sadrzaj>
      <item>Kristina Jakovljević, Plimica 68, 22211 Vodice punomoćnik sudionika u postupku MARE NOSTRUM d.o.o.</item>
    </izvorni_sadrzaj>
    <derivirana_varijabla naziv="DomainObject.Predmet.OstaliListFormatedWithAdress_1">
      <item>Kristina Jakovljević, Plimica 68, 22211 Vodice punomoćnik sudionika u postupku MARE NOSTRUM d.o.o.</item>
    </derivirana_varijabla>
  </DomainObject.Predmet.OstaliListFormatedWithAdress>
  <DomainObject.Predmet.OstaliListFormatedWithAdressOIB>
    <izvorni_sadrzaj>
      <item>Kristina Jakovljević, OIB 19066031527, Plimica 68, 22211 Vodice punomoćnik sudionika u postupku MARE NOSTRUM d.o.o.</item>
    </izvorni_sadrzaj>
    <derivirana_varijabla naziv="DomainObject.Predmet.OstaliListFormatedWithAdressOIB_1">
      <item>Kristina Jakovljević, OIB 19066031527, Plimica 68, 22211 Vodice punomoćnik sudionika u postupku MARE NOSTRUM d.o.o.</item>
    </derivirana_varijabla>
  </DomainObject.Predmet.OstaliListFormatedWithAdressOIB>
  <DomainObject.Predmet.OstaliListNazivFormated>
    <izvorni_sadrzaj>
      <item>Kristina Jakovljević</item>
    </izvorni_sadrzaj>
    <derivirana_varijabla naziv="DomainObject.Predmet.OstaliListNazivFormated_1">
      <item>Kristina Jakovljević</item>
    </derivirana_varijabla>
  </DomainObject.Predmet.OstaliListNazivFormated>
  <DomainObject.Predmet.OstaliListNazivFormatedOIB>
    <izvorni_sadrzaj>
      <item>Kristina Jakovljević, OIB 19066031527</item>
    </izvorni_sadrzaj>
    <derivirana_varijabla naziv="DomainObject.Predmet.OstaliListNazivFormatedOIB_1">
      <item>Kristina Jakovljević, OIB 19066031527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NOSTRUM d.o.o.</izvorni_sadrzaj>
    <derivirana_varijabla naziv="DomainObject.Predmet.ProtustrankaIDrugi_1">MARE NOSTRUM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NOSTRUM d.o.o., OIB 17036811510, Brežane Lekeničke 24, 44272 Lekenik</izvorni_sadrzaj>
    <derivirana_varijabla naziv="DomainObject.Predmet.ProtustrankaIDrugiAdressOIB_1">MARE NOSTRUM d.o.o., OIB 17036811510, Brežane Lekeničke 24,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NOSTRUM d.o.o.</item>
      <item>Kristina Jakovljević</item>
    </izvorni_sadrzaj>
    <derivirana_varijabla naziv="DomainObject.Predmet.SudioniciListNaziv_1">
      <item>FINA Regionalni centar Zagreb</item>
      <item>MARE NOSTRUM d.o.o.</item>
      <item>Kristina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izvorni_sadrzaj>
    <derivirana_varijabla naziv="DomainObject.Predmet.SudioniciListAdressOIB_1"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17036811510</item>
      <item>, OIB 19066031527</item>
    </izvorni_sadrzaj>
    <derivirana_varijabla naziv="DomainObject.Predmet.SudioniciListNazivOIB_1">
      <item>, OIB 85821130368</item>
      <item>, OIB 17036811510</item>
      <item>, OIB 19066031527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2604</properties:Characters>
  <properties:Lines>66</properties:Lines>
  <properties:Paragraphs>25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2016-08-26T09:20:00Z</dcterms:created>
  <dc:creator>Teuta Klinžić Zajec</dc:creator>
  <cp:lastModifiedBy>Teuta Klinžić Zajec</cp:lastModifiedBy>
  <dcterms:modified xmlns:xsi="http://www.w3.org/2001/XMLSchema-instance" xsi:type="dcterms:W3CDTF">2016-08-29T12:36:00Z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