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f836" w14:paraId="ea3f836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7E3AAD">
        <w:rPr>
          <w:lang w:val="hr-HR"/>
        </w:rPr>
        <w:t xml:space="preserve"> ENERGIJA 2001, d.o.o. Split, Rooseweltova 23, OIB:</w:t>
      </w:r>
      <w:r w:rsidR="004F3F86" w:rsidRPr="0094096C">
        <w:rPr>
          <w:lang w:val="hr-HR"/>
        </w:rPr>
        <w:t xml:space="preserve"> </w:t>
      </w:r>
      <w:r w:rsidR="007E3AAD" w:rsidRPr="007E3AAD">
        <w:rPr>
          <w:lang w:val="hr-HR"/>
        </w:rPr>
        <w:t>91464010692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7E3AAD">
        <w:rPr>
          <w:lang w:val="hr-HR"/>
        </w:rPr>
        <w:t>10. svibnja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7E3AAD" w:rsidRPr="007E3AAD">
        <w:rPr>
          <w:lang w:val="hr-HR"/>
        </w:rPr>
        <w:t>ENERGIJA 2001, d.o.o. Split, Rooseweltova 23, OIB: 91464010692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4A768D">
        <w:rPr>
          <w:lang w:val="hr-HR"/>
        </w:rPr>
        <w:t>10. svibnja 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4A768D">
        <w:rPr>
          <w:lang w:val="hr-HR"/>
        </w:rPr>
        <w:t>5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>
        <w:rPr>
          <w:lang w:val="hr-HR"/>
        </w:rPr>
        <w:t>Ada Rajković iz Splita, Matice hrvatske 10, OIB: 27195964864.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7E3AAD" w:rsidRPr="007E3AAD">
        <w:rPr>
          <w:lang w:val="hr-HR"/>
        </w:rPr>
        <w:t>ENERGIJA 2001, d.o.o. Split, Rooseweltova 23, OIB: 91464010692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0150C5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7E3AAD" w:rsidRPr="007E3AAD">
        <w:t xml:space="preserve">ENERGIJA 2001, </w:t>
      </w:r>
      <w:proofErr w:type="spellStart"/>
      <w:r w:rsidR="007E3AAD" w:rsidRPr="007E3AAD">
        <w:t>d.o.o</w:t>
      </w:r>
      <w:proofErr w:type="spellEnd"/>
      <w:r w:rsidR="007E3AAD" w:rsidRPr="007E3AAD">
        <w:t xml:space="preserve">. Split, </w:t>
      </w:r>
      <w:proofErr w:type="spellStart"/>
      <w:r w:rsidR="007E3AAD" w:rsidRPr="007E3AAD">
        <w:t>Rooseweltova</w:t>
      </w:r>
      <w:proofErr w:type="spellEnd"/>
      <w:r w:rsidR="007E3AAD" w:rsidRPr="007E3AAD">
        <w:t xml:space="preserve"> 23, OIB: 91464010692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7E3AAD">
        <w:rPr>
          <w:lang w:val="hr-HR"/>
        </w:rPr>
        <w:t>2009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7E3AAD">
        <w:rPr>
          <w:lang w:val="hr-HR"/>
        </w:rPr>
        <w:t>5.406,26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7E3AAD">
        <w:rPr>
          <w:lang w:val="hr-HR"/>
        </w:rPr>
        <w:t>12</w:t>
      </w:r>
      <w:r w:rsidR="00942C77">
        <w:rPr>
          <w:lang w:val="hr-HR"/>
        </w:rPr>
        <w:t>. veljače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7E3AAD">
        <w:rPr>
          <w:lang w:val="hr-HR"/>
        </w:rPr>
        <w:t>10. svibnja</w:t>
      </w:r>
      <w:r w:rsidR="0094096C">
        <w:rPr>
          <w:lang w:val="hr-HR"/>
        </w:rPr>
        <w:t xml:space="preserve">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DD1" w:rsidR="00755DD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DD1" w:rsidR="00755D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DD1" w:rsidR="00755D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942C77">
      <w:t>. St-1</w:t>
    </w:r>
    <w:r w:rsidR="00755DD1">
      <w:t>427/</w:t>
    </w:r>
    <w:r w:rsidR="003734BE"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755DD1">
      <w:t>1427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50C5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A768D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47CFA"/>
    <w:rsid w:val="00755DD1"/>
    <w:rsid w:val="007725FF"/>
    <w:rsid w:val="007A51CD"/>
    <w:rsid w:val="007A74B6"/>
    <w:rsid w:val="007E3AAD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1427</izvorni_sadrzaj>
    <derivirana_varijabla naziv="DomainObject.Predmet.Broj_1">1427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St-1427/2015</izvorni_sadrzaj>
    <derivirana_varijabla naziv="DomainObject.Predmet.OznakaBroj_1">St-1427/2015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ENERGIJA 2001, d.o.o. za elektrotehniku, građevinarstvo, trgovinu, izvoz-uvoz, ugostiteljstvo i usluge</izvorni_sadrzaj>
    <derivirana_varijabla naziv="DomainObject.Predmet.ProtustrankaFormated_1">  ENERGIJA 2001, d.o.o. za elektrotehniku, građevinarstvo, trgovinu, izvoz-uvoz, ugostiteljstvo i usluge</derivirana_varijabla>
  </DomainObject.Predmet.ProtustrankaFormated>
  <DomainObject.Predmet.ProtustrankaFormatedOIB>
    <izvorni_sadrzaj>  ENERGIJA 2001, d.o.o. za elektrotehniku, građevinarstvo, trgovinu, izvoz-uvoz, ugostiteljstvo i usluge, OIB 91464010692</izvorni_sadrzaj>
    <derivirana_varijabla naziv="DomainObject.Predmet.ProtustrankaFormatedOIB_1">  ENERGIJA 2001, d.o.o. za elektrotehniku, građevinarstvo, trgovinu, izvoz-uvoz, ugostiteljstvo i usluge, OIB 91464010692</derivirana_varijabla>
  </DomainObject.Predmet.ProtustrankaFormatedOIB>
  <DomainObject.Predmet.ProtustrankaFormatedWithAdress>
    <izvorni_sadrzaj> ENERGIJA 2001, d.o.o. za elektrotehniku, građevinarstvo, trgovinu, izvoz-uvoz, ugostiteljstvo i usluge, Rooseweltova 23, 21000 Split</izvorni_sadrzaj>
    <derivirana_varijabla naziv="DomainObject.Predmet.ProtustrankaFormatedWithAdress_1"> ENERGIJA 2001, d.o.o. za elektrotehniku, građevinarstvo, trgovinu, izvoz-uvoz, ugostiteljstvo i usluge, Rooseweltova 23, 21000 Split</derivirana_varijabla>
  </DomainObject.Predmet.ProtustrankaFormatedWithAdress>
  <DomainObject.Predmet.ProtustrankaFormatedWithAdressOIB>
    <izvorni_sadrzaj> ENERGIJA 2001, d.o.o. za elektrotehniku, građevinarstvo, trgovinu, izvoz-uvoz, ugostiteljstvo i usluge, OIB 91464010692, Rooseweltova 23, 21000 Split</izvorni_sadrzaj>
    <derivirana_varijabla naziv="DomainObject.Predmet.ProtustrankaFormatedWithAdressOIB_1"> ENERGIJA 2001, d.o.o. za elektrotehniku, građevinarstvo, trgovinu, izvoz-uvoz, ugostiteljstvo i usluge, OIB 91464010692, Rooseweltova 23, 21000 Split</derivirana_varijabla>
  </DomainObject.Predmet.ProtustrankaFormatedWithAdressOIB>
  <DomainObject.Predmet.ProtustrankaWithAdress>
    <izvorni_sadrzaj>ENERGIJA 2001, d.o.o. za elektrotehniku, građevinarstvo, trgovinu, izvoz-uvoz, ugostiteljstvo i usluge Rooseweltova 23, 21000 Split</izvorni_sadrzaj>
    <derivirana_varijabla naziv="DomainObject.Predmet.ProtustrankaWithAdress_1">ENERGIJA 2001, d.o.o. za elektrotehniku, građevinarstvo, trgovinu, izvoz-uvoz, ugostiteljstvo i usluge Rooseweltova 23, 21000 Split</derivirana_varijabla>
  </DomainObject.Predmet.ProtustrankaWithAdress>
  <DomainObject.Predmet.ProtustrankaWithAdressOIB>
    <izvorni_sadrzaj>ENERGIJA 2001, d.o.o. za elektrotehniku, građevinarstvo, trgovinu, izvoz-uvoz, ugostiteljstvo i usluge, OIB 91464010692, Rooseweltova 23, 21000 Split</izvorni_sadrzaj>
    <derivirana_varijabla naziv="DomainObject.Predmet.ProtustrankaWithAdressOIB_1">ENERGIJA 2001, d.o.o. za elektrotehniku, građevinarstvo, trgovinu, izvoz-uvoz, ugostiteljstvo i usluge, OIB 91464010692, Rooseweltova 23, 21000 Split</derivirana_varijabla>
  </DomainObject.Predmet.ProtustrankaWithAdressOIB>
  <DomainObject.Predmet.ProtustrankaNazivFormated>
    <izvorni_sadrzaj>ENERGIJA 2001, d.o.o. za elektrotehniku, građevinarstvo, trgovinu, izvoz-uvoz, ugostiteljstvo i usluge</izvorni_sadrzaj>
    <derivirana_varijabla naziv="DomainObject.Predmet.ProtustrankaNazivFormated_1">ENERGIJA 2001, d.o.o. za elektrotehniku, građevinarstvo, trgovinu, izvoz-uvoz, ugostiteljstvo i usluge</derivirana_varijabla>
  </DomainObject.Predmet.ProtustrankaNazivFormated>
  <DomainObject.Predmet.ProtustrankaNazivFormatedOIB>
    <izvorni_sadrzaj>ENERGIJA 2001, d.o.o. za elektrotehniku, građevinarstvo, trgovinu, izvoz-uvoz, ugostiteljstvo i usluge, OIB 91464010692</izvorni_sadrzaj>
    <derivirana_varijabla naziv="DomainObject.Predmet.ProtustrankaNazivFormatedOIB_1">ENERGIJA 2001, d.o.o. za elektrotehniku, građevinarstvo, trgovinu, izvoz-uvoz, ugostiteljstvo i usluge, OIB 91464010692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5406.26</izvorni_sadrzaj>
    <derivirana_varijabla naziv="DomainObject.Predmet.TrenutnaVrijednost_1">5406.26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ENERGIJA 2001, d.o.o. za elektrotehniku, građevinarstvo, trgovinu, izvoz-uvoz, ugostiteljstvo i usluge</item>
    </izvorni_sadrzaj>
    <derivirana_varijabla naziv="DomainObject.Predmet.ProtuStrankaListFormated_1">
      <item>ENERGIJA 2001, d.o.o. za elektrotehniku, građevinarstvo, trgovinu, izvoz-uvoz, ugostiteljstvo i usluge</item>
    </derivirana_varijabla>
  </DomainObject.Predmet.ProtuStrankaListFormated>
  <DomainObject.Predmet.ProtuStrankaListFormatedOIB>
    <izvorni_sadrzaj>
      <item>ENERGIJA 2001, d.o.o. za elektrotehniku, građevinarstvo, trgovinu, izvoz-uvoz, ugostiteljstvo i usluge, OIB 91464010692</item>
    </izvorni_sadrzaj>
    <derivirana_varijabla naziv="DomainObject.Predmet.ProtuStrankaListFormatedOIB_1">
      <item>ENERGIJA 2001, d.o.o. za elektrotehniku, građevinarstvo, trgovinu, izvoz-uvoz, ugostiteljstvo i usluge, OIB 91464010692</item>
    </derivirana_varijabla>
  </DomainObject.Predmet.ProtuStrankaListFormatedOIB>
  <DomainObject.Predmet.ProtuStrankaListFormatedWithAdress>
    <izvorni_sadrzaj>
      <item>ENERGIJA 2001, d.o.o. za elektrotehniku, građevinarstvo, trgovinu, izvoz-uvoz, ugostiteljstvo i usluge, Rooseweltova 23, 21000 Split</item>
    </izvorni_sadrzaj>
    <derivirana_varijabla naziv="DomainObject.Predmet.ProtuStrankaListFormatedWithAdress_1">
      <item>ENERGIJA 2001, d.o.o. za elektrotehniku, građevinarstvo, trgovinu, izvoz-uvoz, ugostiteljstvo i usluge, Rooseweltova 23, 21000 Split</item>
    </derivirana_varijabla>
  </DomainObject.Predmet.ProtuStrankaListFormatedWithAdress>
  <DomainObject.Predmet.ProtuStrankaListFormatedWithAdressOIB>
    <izvorni_sadrzaj>
      <item>ENERGIJA 2001, d.o.o. za elektrotehniku, građevinarstvo, trgovinu, izvoz-uvoz, ugostiteljstvo i usluge, OIB 91464010692, Rooseweltova 23, 21000 Split</item>
    </izvorni_sadrzaj>
    <derivirana_varijabla naziv="DomainObject.Predmet.ProtuStrankaListFormatedWithAdressOIB_1">
      <item>ENERGIJA 2001, d.o.o. za elektrotehniku, građevinarstvo, trgovinu, izvoz-uvoz, ugostiteljstvo i usluge, OIB 91464010692, Rooseweltova 23, 21000 Split</item>
    </derivirana_varijabla>
  </DomainObject.Predmet.ProtuStrankaListFormatedWithAdressOIB>
  <DomainObject.Predmet.ProtuStrankaListNazivFormated>
    <izvorni_sadrzaj>
      <item>ENERGIJA 2001, d.o.o. za elektrotehniku, građevinarstvo, trgovinu, izvoz-uvoz, ugostiteljstvo i usluge</item>
    </izvorni_sadrzaj>
    <derivirana_varijabla naziv="DomainObject.Predmet.ProtuStrankaListNazivFormated_1">
      <item>ENERGIJA 2001, d.o.o. za elektrotehniku, građevinarstvo, trgovinu, izvoz-uvoz, ugostiteljstvo i usluge</item>
    </derivirana_varijabla>
  </DomainObject.Predmet.ProtuStrankaListNazivFormated>
  <DomainObject.Predmet.ProtuStrankaListNazivFormatedOIB>
    <izvorni_sadrzaj>
      <item>ENERGIJA 2001, d.o.o. za elektrotehniku, građevinarstvo, trgovinu, izvoz-uvoz, ugostiteljstvo i usluge, OIB 91464010692</item>
    </izvorni_sadrzaj>
    <derivirana_varijabla naziv="DomainObject.Predmet.ProtuStrankaListNazivFormatedOIB_1">
      <item>ENERGIJA 2001, d.o.o. za elektrotehniku, građevinarstvo, trgovinu, izvoz-uvoz, ugostiteljstvo i usluge, OIB 91464010692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ENERGIJA 2001, d.o.o. za elektrotehniku, građevinarstvo, trgovinu, izvoz-uvoz, ugostiteljstvo i usluge</izvorni_sadrzaj>
    <derivirana_varijabla naziv="DomainObject.Predmet.ProtustrankaIDrugi_1">ENERGIJA 2001, d.o.o. za elektrotehniku, građevinarstvo, trgovinu, izvoz-uvoz, ugostiteljstvo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ENERGIJA 2001, d.o.o. za elektrotehniku, građevinarstvo, trgovinu, izvoz-uvoz, ugostiteljstvo i usluge, OIB 91464010692, Rooseweltova 23, 21000 Split</izvorni_sadrzaj>
    <derivirana_varijabla naziv="DomainObject.Predmet.ProtustrankaIDrugiAdressOIB_1">ENERGIJA 2001, d.o.o. za elektrotehniku, građevinarstvo, trgovinu, izvoz-uvoz, ugostiteljstvo i usluge, OIB 91464010692, Rooseweltova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ENERGIJA 2001, d.o.o. za elektrotehniku, građevinarstvo, trgovinu, izvoz-uvoz, ugostiteljstvo i usluge</item>
      <item>FINANCIJSKA AGENCIJA RC SPLIT</item>
    </izvorni_sadrzaj>
    <derivirana_varijabla naziv="DomainObject.Predmet.SudioniciListNaziv_1">
      <item>ENERGIJA 2001, d.o.o. za elektrotehniku, građevinarstvo, trgovinu, izvoz-uvoz, ugostiteljstvo i usluge</item>
      <item>FINANCIJSKA AGENCIJA RC SPLIT</item>
    </derivirana_varijabla>
  </DomainObject.Predmet.SudioniciListNaziv>
  <DomainObject.Predmet.SudioniciListAdressOIB>
    <izvorni_sadrzaj>
      <item>ENERGIJA 2001, d.o.o. za elektrotehniku, građevinarstvo, trgovinu, izvoz-uvoz, ugostiteljstvo i usluge, OIB 91464010692, Rooseweltova 23,21000 Split</item>
      <item>FINANCIJSKA AGENCIJA RC SPLIT, OIB 85821130368, Mažuranićevo šetalište 24b,21000 Split</item>
    </izvorni_sadrzaj>
    <derivirana_varijabla naziv="DomainObject.Predmet.SudioniciListAdressOIB_1">
      <item>ENERGIJA 2001, d.o.o. za elektrotehniku, građevinarstvo, trgovinu, izvoz-uvoz, ugostiteljstvo i usluge, OIB 91464010692, Rooseweltova 23,21000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91464010692</item>
      <item>, OIB 85821130368</item>
    </izvorni_sadrzaj>
    <derivirana_varijabla naziv="DomainObject.Predmet.SudioniciListNazivOIB_1">
      <item>, OIB 91464010692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0D756D-7179-49AF-BF98-060500FE15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4111</properties:Characters>
  <properties:Lines>84</properties:Lines>
  <properties:Paragraphs>33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2016-04-28T06:31:00Z</cp:lastPrinted>
  <dcterms:modified xmlns:xsi="http://www.w3.org/2001/XMLSchema-instance" xsi:type="dcterms:W3CDTF">2016-05-10T12:10:00Z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