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6a6b" w14:paraId="f586a6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8B5591">
        <w:t>433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8B5591">
        <w:t xml:space="preserve">HRVATSKA UNIJA DJ-a </w:t>
      </w:r>
      <w:r w:rsidR="00EB7F57">
        <w:t>iz Zagreba</w:t>
      </w:r>
      <w:r w:rsidR="00463FD1">
        <w:t xml:space="preserve">, </w:t>
      </w:r>
      <w:r w:rsidR="008B5591">
        <w:t>Braće Cvijića 23</w:t>
      </w:r>
      <w:r w:rsidR="00EB7F57">
        <w:t>,</w:t>
      </w:r>
      <w:r w:rsidR="00763773">
        <w:t xml:space="preserve"> OIB:</w:t>
      </w:r>
      <w:r w:rsidR="00F936A2">
        <w:t xml:space="preserve"> </w:t>
      </w:r>
      <w:r w:rsidR="008B5591">
        <w:t>53481925543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550E50">
        <w:t>4</w:t>
      </w:r>
      <w:r w:rsidR="008B5591">
        <w:t>33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550E50">
        <w:t>5</w:t>
      </w:r>
      <w:r w:rsidR="008B5591">
        <w:t>6</w:t>
      </w:r>
      <w:r w:rsidR="00463FD1">
        <w:t>.</w:t>
      </w:r>
      <w:r w:rsidR="008B5591">
        <w:t>927</w:t>
      </w:r>
      <w:r w:rsidR="00463FD1">
        <w:t>,</w:t>
      </w:r>
      <w:r w:rsidR="008B5591">
        <w:t>84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E02" w:rsidR="00731E02">
      <w:r>
        <w:separator/>
      </w:r>
    </w:p>
  </w:endnote>
  <w:endnote w:id="0" w:type="continuationSeparator">
    <w:p w:rsidRDefault="00731E02" w:rsidR="0073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E02" w:rsidR="00731E02">
      <w:r>
        <w:separator/>
      </w:r>
    </w:p>
  </w:footnote>
  <w:footnote w:id="0" w:type="continuationSeparator">
    <w:p w:rsidRDefault="00731E02" w:rsidR="00731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D2CEA"/>
    <w:rsid w:val="001E5E08"/>
    <w:rsid w:val="00204FD2"/>
    <w:rsid w:val="00252B2F"/>
    <w:rsid w:val="00257DF6"/>
    <w:rsid w:val="002727F8"/>
    <w:rsid w:val="00274C1A"/>
    <w:rsid w:val="002B5CD9"/>
    <w:rsid w:val="002C4144"/>
    <w:rsid w:val="002D4544"/>
    <w:rsid w:val="002E42C5"/>
    <w:rsid w:val="00320A7D"/>
    <w:rsid w:val="003C09DC"/>
    <w:rsid w:val="003C4BD3"/>
    <w:rsid w:val="003E3990"/>
    <w:rsid w:val="003F7660"/>
    <w:rsid w:val="00401827"/>
    <w:rsid w:val="004226FF"/>
    <w:rsid w:val="00463FD1"/>
    <w:rsid w:val="004F282D"/>
    <w:rsid w:val="00507166"/>
    <w:rsid w:val="00550E50"/>
    <w:rsid w:val="00593EA3"/>
    <w:rsid w:val="005E5E88"/>
    <w:rsid w:val="00606F08"/>
    <w:rsid w:val="00633C92"/>
    <w:rsid w:val="006922D3"/>
    <w:rsid w:val="006B5E06"/>
    <w:rsid w:val="00731E02"/>
    <w:rsid w:val="00734020"/>
    <w:rsid w:val="0075685A"/>
    <w:rsid w:val="00763773"/>
    <w:rsid w:val="007A0658"/>
    <w:rsid w:val="007D1F01"/>
    <w:rsid w:val="00872CA9"/>
    <w:rsid w:val="008805E5"/>
    <w:rsid w:val="00881BD5"/>
    <w:rsid w:val="00882B10"/>
    <w:rsid w:val="008A524F"/>
    <w:rsid w:val="008B4C8A"/>
    <w:rsid w:val="008B5591"/>
    <w:rsid w:val="00917834"/>
    <w:rsid w:val="00940C27"/>
    <w:rsid w:val="009751CA"/>
    <w:rsid w:val="009B5219"/>
    <w:rsid w:val="009D697C"/>
    <w:rsid w:val="009F6FD9"/>
    <w:rsid w:val="00A40BA6"/>
    <w:rsid w:val="00A46F62"/>
    <w:rsid w:val="00A70C94"/>
    <w:rsid w:val="00B253F8"/>
    <w:rsid w:val="00BD7183"/>
    <w:rsid w:val="00C171B8"/>
    <w:rsid w:val="00C607D8"/>
    <w:rsid w:val="00CE507E"/>
    <w:rsid w:val="00CF6FD4"/>
    <w:rsid w:val="00D06827"/>
    <w:rsid w:val="00D27F75"/>
    <w:rsid w:val="00DB0ACB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936A2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BD7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18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18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18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BD7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18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18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18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UNIJA DJ-a</izvorni_sadrzaj>
    <derivirana_varijabla naziv="DomainObject.Predmet.ProtustrankaFormated_1">  HRVATSKA UNIJA DJ-a</derivirana_varijabla>
  </DomainObject.Predmet.ProtustrankaFormated>
  <DomainObject.Predmet.ProtustrankaFormatedOIB>
    <izvorni_sadrzaj>  HRVATSKA UNIJA DJ-a, OIB 53481925543</izvorni_sadrzaj>
    <derivirana_varijabla naziv="DomainObject.Predmet.ProtustrankaFormatedOIB_1">  HRVATSKA UNIJA DJ-a, OIB 53481925543</derivirana_varijabla>
  </DomainObject.Predmet.ProtustrankaFormatedOIB>
  <DomainObject.Predmet.ProtustrankaFormatedWithAdress>
    <izvorni_sadrzaj> HRVATSKA UNIJA DJ-a, BRAĆE CVIJIĆA 23, 10000 Zagreb</izvorni_sadrzaj>
    <derivirana_varijabla naziv="DomainObject.Predmet.ProtustrankaFormatedWithAdress_1"> HRVATSKA UNIJA DJ-a, BRAĆE CVIJIĆA 23, 10000 Zagreb</derivirana_varijabla>
  </DomainObject.Predmet.ProtustrankaFormatedWithAdress>
  <DomainObject.Predmet.ProtustrankaFormatedWithAdressOIB>
    <izvorni_sadrzaj> HRVATSKA UNIJA DJ-a, OIB 53481925543, BRAĆE CVIJIĆA 23, 10000 Zagreb</izvorni_sadrzaj>
    <derivirana_varijabla naziv="DomainObject.Predmet.ProtustrankaFormatedWithAdressOIB_1"> HRVATSKA UNIJA DJ-a, OIB 53481925543, BRAĆE CVIJIĆA 23, 10000 Zagreb</derivirana_varijabla>
  </DomainObject.Predmet.ProtustrankaFormatedWithAdressOIB>
  <DomainObject.Predmet.ProtustrankaWithAdress>
    <izvorni_sadrzaj>HRVATSKA UNIJA DJ-a BRAĆE CVIJIĆA 23, 10000 Zagreb</izvorni_sadrzaj>
    <derivirana_varijabla naziv="DomainObject.Predmet.ProtustrankaWithAdress_1">HRVATSKA UNIJA DJ-a BRAĆE CVIJIĆA 23, 10000 Zagreb</derivirana_varijabla>
  </DomainObject.Predmet.ProtustrankaWithAdress>
  <DomainObject.Predmet.ProtustrankaWithAdressOIB>
    <izvorni_sadrzaj>HRVATSKA UNIJA DJ-a, OIB 53481925543, BRAĆE CVIJIĆA 23, 10000 Zagreb</izvorni_sadrzaj>
    <derivirana_varijabla naziv="DomainObject.Predmet.ProtustrankaWithAdressOIB_1">HRVATSKA UNIJA DJ-a, OIB 53481925543, BRAĆE CVIJIĆA 23, 10000 Zagreb</derivirana_varijabla>
  </DomainObject.Predmet.ProtustrankaWithAdressOIB>
  <DomainObject.Predmet.ProtustrankaNazivFormated>
    <izvorni_sadrzaj>HRVATSKA UNIJA DJ-a</izvorni_sadrzaj>
    <derivirana_varijabla naziv="DomainObject.Predmet.ProtustrankaNazivFormated_1">HRVATSKA UNIJA DJ-a</derivirana_varijabla>
  </DomainObject.Predmet.ProtustrankaNazivFormated>
  <DomainObject.Predmet.ProtustrankaNazivFormatedOIB>
    <izvorni_sadrzaj>HRVATSKA UNIJA DJ-a, OIB 53481925543</izvorni_sadrzaj>
    <derivirana_varijabla naziv="DomainObject.Predmet.ProtustrankaNazivFormatedOIB_1">HRVATSKA UNIJA DJ-a, OIB 53481925543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UNIJA DJ-a</item>
    </izvorni_sadrzaj>
    <derivirana_varijabla naziv="DomainObject.Predmet.ProtuStrankaListFormated_1">
      <item>HRVATSKA UNIJA DJ-a</item>
    </derivirana_varijabla>
  </DomainObject.Predmet.ProtuStrankaListFormated>
  <DomainObject.Predmet.ProtuStrankaListFormatedOIB>
    <izvorni_sadrzaj>
      <item>HRVATSKA UNIJA DJ-a, OIB 53481925543</item>
    </izvorni_sadrzaj>
    <derivirana_varijabla naziv="DomainObject.Predmet.ProtuStrankaListFormatedOIB_1">
      <item>HRVATSKA UNIJA DJ-a, OIB 53481925543</item>
    </derivirana_varijabla>
  </DomainObject.Predmet.ProtuStrankaListFormatedOIB>
  <DomainObject.Predmet.ProtuStrankaListFormatedWithAdress>
    <izvorni_sadrzaj>
      <item>HRVATSKA UNIJA DJ-a, BRAĆE CVIJIĆA 23, 10000 Zagreb</item>
    </izvorni_sadrzaj>
    <derivirana_varijabla naziv="DomainObject.Predmet.ProtuStrankaListFormatedWithAdress_1">
      <item>HRVATSKA UNIJA DJ-a, BRAĆE CVIJIĆA 23, 10000 Zagreb</item>
    </derivirana_varijabla>
  </DomainObject.Predmet.ProtuStrankaListFormatedWithAdress>
  <DomainObject.Predmet.ProtuStrankaListFormatedWithAdressOIB>
    <izvorni_sadrzaj>
      <item>HRVATSKA UNIJA DJ-a, OIB 53481925543, BRAĆE CVIJIĆA 23, 10000 Zagreb</item>
    </izvorni_sadrzaj>
    <derivirana_varijabla naziv="DomainObject.Predmet.ProtuStrankaListFormatedWithAdressOIB_1">
      <item>HRVATSKA UNIJA DJ-a, OIB 53481925543, BRAĆE CVIJIĆA 23, 10000 Zagreb</item>
    </derivirana_varijabla>
  </DomainObject.Predmet.ProtuStrankaListFormatedWithAdressOIB>
  <DomainObject.Predmet.ProtuStrankaListNazivFormated>
    <izvorni_sadrzaj>
      <item>HRVATSKA UNIJA DJ-a</item>
    </izvorni_sadrzaj>
    <derivirana_varijabla naziv="DomainObject.Predmet.ProtuStrankaListNazivFormated_1">
      <item>HRVATSKA UNIJA DJ-a</item>
    </derivirana_varijabla>
  </DomainObject.Predmet.ProtuStrankaListNazivFormated>
  <DomainObject.Predmet.ProtuStrankaListNazivFormatedOIB>
    <izvorni_sadrzaj>
      <item>HRVATSKA UNIJA DJ-a, OIB 53481925543</item>
    </izvorni_sadrzaj>
    <derivirana_varijabla naziv="DomainObject.Predmet.ProtuStrankaListNazivFormatedOIB_1">
      <item>HRVATSKA UNIJA DJ-a, OIB 53481925543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UNIJA DJ-a</izvorni_sadrzaj>
    <derivirana_varijabla naziv="DomainObject.Predmet.ProtustrankaIDrugi_1">HRVATSKA UNIJA DJ-a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UNIJA DJ-a, OIB 53481925543, BRAĆE CVIJIĆA 23, 10000 Zagreb</izvorni_sadrzaj>
    <derivirana_varijabla naziv="DomainObject.Predmet.ProtustrankaIDrugiAdressOIB_1">HRVATSKA UNIJA DJ-a, OIB 53481925543,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UNIJA DJ-a</item>
      <item>FINA Regionalni centar Zagreb</item>
    </izvorni_sadrzaj>
    <derivirana_varijabla naziv="DomainObject.Predmet.SudioniciListNaziv_1">
      <item>HRVATSKA UNIJA DJ-a</item>
      <item>FINA Regionalni centar Zagreb</item>
    </derivirana_varijabla>
  </DomainObject.Predmet.SudioniciListNaziv>
  <DomainObject.Predmet.SudioniciListAdressOIB>
    <izvorni_sadrzaj>
      <item>HRVATSKA UNIJA DJ-a, OIB 53481925543, BRAĆE CVIJIĆA 23,10000 Zagreb</item>
      <item>FINA Regionalni centar Zagreb, OIB 85821130368, Trg svibanjskih žrtava 1995. 1,10000 Zagreb</item>
    </izvorni_sadrzaj>
    <derivirana_varijabla naziv="DomainObject.Predmet.SudioniciListAdressOIB_1">
      <item>HRVATSKA UNIJA DJ-a, OIB 53481925543, BRAĆE CVIJIĆA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53481925543</item>
      <item>, OIB 85821130368</item>
    </izvorni_sadrzaj>
    <derivirana_varijabla naziv="DomainObject.Predmet.SudioniciListNazivOIB_1">
      <item>, OIB 53481925543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289</properties:Words>
  <properties:Characters>1606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2016-06-17T07:44:00Z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