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d429" w14:paraId="146d42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05C98">
        <w:t xml:space="preserve">2858/16-3                        </w:t>
      </w:r>
      <w:r w:rsidR="00673ECF">
        <w:t xml:space="preserve">  </w:t>
      </w:r>
      <w:r w:rsidR="00710B8B">
        <w:t xml:space="preserve">       </w:t>
      </w:r>
      <w:r w:rsidR="001E323F">
        <w:t xml:space="preserve">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B45ADA">
        <w:t xml:space="preserve"> OIB 85821130368 </w:t>
      </w:r>
      <w:r>
        <w:t xml:space="preserve">za pokretanje skraćenog stečajnog postupka nad dužnikom </w:t>
      </w:r>
      <w:r w:rsidR="008B7326" w:rsidRPr="008B7326">
        <w:t>DRIVEZONE j.d.o.o.</w:t>
      </w:r>
      <w:r w:rsidR="008B7326">
        <w:t xml:space="preserve"> Beli Manastir, Kralja Tomislava 72, OIB </w:t>
      </w:r>
      <w:r w:rsidR="008B7326" w:rsidRPr="008B7326">
        <w:t>33318127945</w:t>
      </w:r>
      <w:r w:rsidR="008B7326">
        <w:t xml:space="preserve">, MBS </w:t>
      </w:r>
      <w:r w:rsidR="008B7326" w:rsidRPr="008B7326">
        <w:t>030167718</w:t>
      </w:r>
      <w:r w:rsidR="008B7326">
        <w:t xml:space="preserve"> </w:t>
      </w:r>
      <w:r w:rsidR="006C5C98">
        <w:t xml:space="preserve">,  </w:t>
      </w:r>
      <w:r>
        <w:t xml:space="preserve">temeljem članka 430. Stečajnog zakona („Narodne novine“ 71/15), dana </w:t>
      </w:r>
      <w:r w:rsidR="008B7326">
        <w:t xml:space="preserve">25. studenog </w:t>
      </w:r>
      <w:r w:rsidR="006C5C98">
        <w:t xml:space="preserve"> 2</w:t>
      </w:r>
      <w:r>
        <w:t>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75BF0">
        <w:t xml:space="preserve">DRIVEZONE j.d.o.o. Beli Manastir, Kralja Tomislava 72, OIB 33318127945, MBS 030167718, </w:t>
      </w:r>
      <w:r>
        <w:t xml:space="preserve">iznosi </w:t>
      </w:r>
      <w:r w:rsidR="00275BF0">
        <w:t xml:space="preserve">53.516,32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275BF0">
        <w:t>Tihomir Nožina, OIB 55939919120</w:t>
      </w:r>
      <w:r w:rsidR="0048578D">
        <w:t xml:space="preserve">, Osijek, Kaštelanska 44, 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8578D">
        <w:t xml:space="preserve">2858-16 </w:t>
      </w:r>
      <w:r>
        <w:t xml:space="preserve">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48578D">
        <w:t xml:space="preserve">25. studenog </w:t>
      </w:r>
      <w:r w:rsidR="00437146">
        <w:t xml:space="preserve"> 2016.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88615D">
        <w:t>10.01.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61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20E46"/>
    <w:rsid w:val="00D212DB"/>
    <w:rsid w:val="00D23251"/>
    <w:rsid w:val="00D24D2F"/>
    <w:rsid w:val="00D313C6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DRIVEZONE jednostavno društvo s ograničenom odgovornošću za auto-taksi prijevoz i usluge</izvorni_sadrzaj>
    <derivirana_varijabla naziv="DomainObject.Predmet.ProtustrankaFormated_1">  DRIVEZONE jednostavno društvo s ograničenom odgovornošću za auto-taksi prijevoz i usluge</derivirana_varijabla>
  </DomainObject.Predmet.ProtustrankaFormated>
  <DomainObject.Predmet.ProtustrankaFormatedOIB>
    <izvorni_sadrzaj>  DRIVEZONE jednostavno društvo s ograničenom odgovornošću za auto-taksi prijevoz i usluge, OIB 33318127945</izvorni_sadrzaj>
    <derivirana_varijabla naziv="DomainObject.Predmet.ProtustrankaFormatedOIB_1">  DRIVEZONE jednostavno društvo s ograničenom odgovornošću za auto-taksi prijevoz i usluge, OIB 33318127945</derivirana_varijabla>
  </DomainObject.Predmet.ProtustrankaFormatedOIB>
  <DomainObject.Predmet.ProtustrankaFormatedWithAdress>
    <izvorni_sadrzaj> DRIVEZONE jednostavno društvo s ograničenom odgovornošću za auto-taksi prijevoz i usluge, Kralja Tomislava 72, 31300 Beli Manastir</izvorni_sadrzaj>
    <derivirana_varijabla naziv="DomainObject.Predmet.ProtustrankaFormatedWithAdress_1"> DRIVEZONE jednostavno društvo s ograničenom odgovornošću za auto-taksi prijevoz i usluge, Kralja Tomislava 72, 31300 Beli Manastir</derivirana_varijabla>
  </DomainObject.Predmet.ProtustrankaFormatedWithAdress>
  <DomainObject.Predmet.ProtustrankaFormatedWithAdressOIB>
    <izvorni_sadrzaj> DRIVEZONE jednostavno društvo s ograničenom odgovornošću za auto-taksi prijevoz i usluge, OIB 33318127945, Kralja Tomislava 72, 31300 Beli Manastir</izvorni_sadrzaj>
    <derivirana_varijabla naziv="DomainObject.Predmet.ProtustrankaFormatedWithAdressOIB_1"> DRIVEZONE jednostavno društvo s ograničenom odgovornošću za auto-taksi prijevoz i usluge, OIB 33318127945, Kralja Tomislava 72, 31300 Beli Manastir</derivirana_varijabla>
  </DomainObject.Predmet.ProtustrankaFormatedWithAdressOIB>
  <DomainObject.Predmet.ProtustrankaWithAdress>
    <izvorni_sadrzaj>DRIVEZONE jednostavno društvo s ograničenom odgovornošću za auto-taksi prijevoz i usluge Kralja Tomislava 72, 31300 Beli Manastir</izvorni_sadrzaj>
    <derivirana_varijabla naziv="DomainObject.Predmet.ProtustrankaWithAdress_1">DRIVEZONE jednostavno društvo s ograničenom odgovornošću za auto-taksi prijevoz i usluge Kralja Tomislava 72, 31300 Beli Manastir</derivirana_varijabla>
  </DomainObject.Predmet.ProtustrankaWithAdress>
  <DomainObject.Predmet.ProtustrankaWithAdressOIB>
    <izvorni_sadrzaj>DRIVEZONE jednostavno društvo s ograničenom odgovornošću za auto-taksi prijevoz i usluge, OIB 33318127945, Kralja Tomislava 72, 31300 Beli Manastir</izvorni_sadrzaj>
    <derivirana_varijabla naziv="DomainObject.Predmet.ProtustrankaWithAdressOIB_1">DRIVEZONE jednostavno društvo s ograničenom odgovornošću za auto-taksi prijevoz i usluge, OIB 33318127945, Kralja Tomislava 72, 31300 Beli Manastir</derivirana_varijabla>
  </DomainObject.Predmet.ProtustrankaWithAdressOIB>
  <DomainObject.Predmet.ProtustrankaNazivFormated>
    <izvorni_sadrzaj>DRIVEZONE jednostavno društvo s ograničenom odgovornošću za auto-taksi prijevoz i usluge</izvorni_sadrzaj>
    <derivirana_varijabla naziv="DomainObject.Predmet.ProtustrankaNazivFormated_1">DRIVEZONE jednostavno društvo s ograničenom odgovornošću za auto-taksi prijevoz i usluge</derivirana_varijabla>
  </DomainObject.Predmet.ProtustrankaNazivFormated>
  <DomainObject.Predmet.ProtustrankaNazivFormatedOIB>
    <izvorni_sadrzaj>DRIVEZONE jednostavno društvo s ograničenom odgovornošću za auto-taksi prijevoz i usluge, OIB 33318127945</izvorni_sadrzaj>
    <derivirana_varijabla naziv="DomainObject.Predmet.ProtustrankaNazivFormatedOIB_1">DRIVEZONE jednostavno društvo s ograničenom odgovornošću za auto-taksi prijevoz i usluge, OIB 33318127945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DRIVEZONE jednostavno društvo s ograničenom odgovornošću za auto-taksi prijevoz i usluge</item>
    </izvorni_sadrzaj>
    <derivirana_varijabla naziv="DomainObject.Predmet.ProtuStrankaListFormated_1">
      <item>DRIVEZONE jednostavno društvo s ograničenom odgovornošću za auto-taksi prijevoz i usluge</item>
    </derivirana_varijabla>
  </DomainObject.Predmet.ProtuStrankaListFormated>
  <DomainObject.Predmet.ProtuStrankaListFormatedOIB>
    <izvorni_sadrzaj>
      <item>DRIVEZONE jednostavno društvo s ograničenom odgovornošću za auto-taksi prijevoz i usluge, OIB 33318127945</item>
    </izvorni_sadrzaj>
    <derivirana_varijabla naziv="DomainObject.Predmet.ProtuStrankaListFormatedOIB_1">
      <item>DRIVEZONE jednostavno društvo s ograničenom odgovornošću za auto-taksi prijevoz i usluge, OIB 33318127945</item>
    </derivirana_varijabla>
  </DomainObject.Predmet.ProtuStrankaListFormatedOIB>
  <DomainObject.Predmet.ProtuStrankaListFormatedWithAdress>
    <izvorni_sadrzaj>
      <item>DRIVEZONE jednostavno društvo s ograničenom odgovornošću za auto-taksi prijevoz i usluge, Kralja Tomislava 72, 31300 Beli Manastir</item>
    </izvorni_sadrzaj>
    <derivirana_varijabla naziv="DomainObject.Predmet.ProtuStrankaListFormatedWithAdress_1">
      <item>DRIVEZONE jednostavno društvo s ograničenom odgovornošću za auto-taksi prijevoz i usluge, Kralja Tomislava 72, 31300 Beli Manastir</item>
    </derivirana_varijabla>
  </DomainObject.Predmet.ProtuStrankaListFormatedWithAdress>
  <DomainObject.Predmet.ProtuStrankaListFormatedWithAdressOIB>
    <izvorni_sadrzaj>
      <item>DRIVEZONE jednostavno društvo s ograničenom odgovornošću za auto-taksi prijevoz i usluge, OIB 33318127945, Kralja Tomislava 72, 31300 Beli Manastir</item>
    </izvorni_sadrzaj>
    <derivirana_varijabla naziv="DomainObject.Predmet.ProtuStrankaListFormatedWithAdressOIB_1">
      <item>DRIVEZONE jednostavno društvo s ograničenom odgovornošću za auto-taksi prijevoz i usluge, OIB 33318127945, Kralja Tomislava 72, 31300 Beli Manastir</item>
    </derivirana_varijabla>
  </DomainObject.Predmet.ProtuStrankaListFormatedWithAdressOIB>
  <DomainObject.Predmet.ProtuStrankaListNazivFormated>
    <izvorni_sadrzaj>
      <item>DRIVEZONE jednostavno društvo s ograničenom odgovornošću za auto-taksi prijevoz i usluge</item>
    </izvorni_sadrzaj>
    <derivirana_varijabla naziv="DomainObject.Predmet.ProtuStrankaListNazivFormated_1">
      <item>DRIVEZONE jednostavno društvo s ograničenom odgovornošću za auto-taksi prijevoz i usluge</item>
    </derivirana_varijabla>
  </DomainObject.Predmet.ProtuStrankaListNazivFormated>
  <DomainObject.Predmet.ProtuStrankaListNazivFormatedOIB>
    <izvorni_sadrzaj>
      <item>DRIVEZONE jednostavno društvo s ograničenom odgovornošću za auto-taksi prijevoz i usluge, OIB 33318127945</item>
    </izvorni_sadrzaj>
    <derivirana_varijabla naziv="DomainObject.Predmet.ProtuStrankaListNazivFormatedOIB_1">
      <item>DRIVEZONE jednostavno društvo s ograničenom odgovornošću za auto-taksi prijevoz i usluge, OIB 33318127945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DRIVEZONE jednostavno društvo s ograničenom odgovornošću za auto-taksi prijevoz i usluge</izvorni_sadrzaj>
    <derivirana_varijabla naziv="DomainObject.Predmet.ProtustrankaIDrugi_1">DRIVEZONE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DRIVEZONE jednostavno društvo s ograničenom odgovornošću za auto-taksi prijevoz i usluge, OIB 33318127945, Kralja Tomislava 72, 31300 Beli Manastir</izvorni_sadrzaj>
    <derivirana_varijabla naziv="DomainObject.Predmet.ProtustrankaIDrugiAdressOIB_1">DRIVEZONE jednostavno društvo s ograničenom odgovornošću za auto-taksi prijevoz i usluge, OIB 33318127945, Kralja Tomislava 72,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DRIVEZONE jednostavno društvo s ograničenom odgovornošću za auto-taksi prijevoz i usluge</item>
    </izvorni_sadrzaj>
    <derivirana_varijabla naziv="DomainObject.Predmet.SudioniciListNaziv_1">
      <item>FINA RC OSIJEK</item>
      <item>DRIVEZONE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DRIVEZONE jednostavno društvo s ograničenom odgovornošću za auto-taksi prijevoz i usluge, OIB 33318127945, Kralja Tomislava 72,31300 Beli Manastir</item>
    </izvorni_sadrzaj>
    <derivirana_varijabla naziv="DomainObject.Predmet.SudioniciListAdressOIB_1">
      <item>FINA RC OSIJEK, OIB 85821130368</item>
      <item>DRIVEZONE jednostavno društvo s ograničenom odgovornošću za auto-taksi prijevoz i usluge, OIB 33318127945, Kralja Tomislava 72,31300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33318127945</item>
    </izvorni_sadrzaj>
    <derivirana_varijabla naziv="DomainObject.Predmet.SudioniciListNazivOIB_1">
      <item>, OIB 85821130368</item>
      <item>, OIB 33318127945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1948</properties:Characters>
  <properties:Lines>51</properties:Lines>
  <properties:Paragraphs>16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2016-11-25T05:51:00Z</cp:lastPrinted>
  <dcterms:modified xmlns:xsi="http://www.w3.org/2001/XMLSchema-instance" xsi:type="dcterms:W3CDTF">2016-11-25T05:52:00Z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