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bd06" w14:paraId="d24bd06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4635D5" w:rsidR="009E2467">
      <w:pPr>
        <w:jc w:val="both"/>
        <w:rPr>
          <w:bCs/>
        </w:rPr>
      </w:pPr>
    </w:p>
    <w:p w:rsidRDefault="00D55895" w:rsidP="004635D5" w:rsidR="00D55895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4A4564">
        <w:t xml:space="preserve">, </w:t>
      </w:r>
      <w:r w:rsidR="00257E4C">
        <w:t xml:space="preserve">po </w:t>
      </w:r>
      <w:r w:rsidR="004635D5">
        <w:t>prijedlog</w:t>
      </w:r>
      <w:r w:rsidR="00257E4C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2D1F52" w:rsidRPr="002D1F52">
        <w:t xml:space="preserve">LUNA &amp; CO d.o.o. </w:t>
      </w:r>
      <w:r>
        <w:t xml:space="preserve">sa sjedištem </w:t>
      </w:r>
      <w:r w:rsidR="00087712">
        <w:t>u Zadru</w:t>
      </w:r>
      <w:r w:rsidR="00447958">
        <w:t xml:space="preserve"> (</w:t>
      </w:r>
      <w:r w:rsidR="00087712">
        <w:t>Grad Zadar</w:t>
      </w:r>
      <w:r w:rsidR="00447958">
        <w:t xml:space="preserve">), </w:t>
      </w:r>
      <w:r w:rsidR="002D1F52" w:rsidRPr="002D1F52">
        <w:t xml:space="preserve">Obala </w:t>
      </w:r>
      <w:r w:rsidR="004A4564">
        <w:t>k</w:t>
      </w:r>
      <w:r w:rsidR="002D1F52" w:rsidRPr="002D1F52">
        <w:t>neza Trpimira 36</w:t>
      </w:r>
      <w:r>
        <w:t xml:space="preserve">, OIB: </w:t>
      </w:r>
      <w:r w:rsidR="002D1F52" w:rsidRPr="002D1F52">
        <w:t>89661501626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2D1F52">
        <w:t>9</w:t>
      </w:r>
      <w:r>
        <w:t xml:space="preserve">. </w:t>
      </w:r>
      <w:r w:rsidR="00F21351">
        <w:t>studenog</w:t>
      </w:r>
      <w:r w:rsidR="00B734C9">
        <w:t xml:space="preserve"> 2016., </w:t>
      </w:r>
      <w:r w:rsidR="00725507" w:rsidRPr="00725507">
        <w:t>13. prosinca</w:t>
      </w:r>
      <w:r w:rsidR="00725507">
        <w:t>,</w:t>
      </w:r>
      <w:r w:rsidR="00725507" w:rsidRPr="00725507">
        <w:t xml:space="preserve"> </w:t>
      </w:r>
      <w:r>
        <w:t xml:space="preserve">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2D1F52" w:rsidRPr="002D1F52">
        <w:t xml:space="preserve">LUNA &amp; CO d.o.o. sa sjedištem u Zadru (Grad Zadar), Obala </w:t>
      </w:r>
      <w:r w:rsidR="004A4564">
        <w:t>k</w:t>
      </w:r>
      <w:r w:rsidR="002D1F52" w:rsidRPr="002D1F52">
        <w:t>neza Trpimira 36, OIB: 89661501626</w:t>
      </w:r>
      <w:r w:rsidR="002D1F52">
        <w:t xml:space="preserve"> </w:t>
      </w:r>
      <w:r>
        <w:t xml:space="preserve">na temelju neizvršenih osnova za plaćanje iznosi </w:t>
      </w:r>
      <w:r w:rsidR="002D1F52">
        <w:t>136.940,58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2D1F52">
        <w:t xml:space="preserve"> </w:t>
      </w:r>
      <w:r w:rsidRPr="00FC1537">
        <w:t xml:space="preserve">se </w:t>
      </w:r>
      <w:r w:rsidR="002D1F52">
        <w:t>osoba</w:t>
      </w:r>
      <w:r>
        <w:t xml:space="preserve"> ovlaštena za zastupanje </w:t>
      </w:r>
      <w:r w:rsidRPr="00FC1537">
        <w:t>dužnika</w:t>
      </w:r>
      <w:r>
        <w:t xml:space="preserve"> po zakonu </w:t>
      </w:r>
      <w:r w:rsidR="002D1F52" w:rsidRPr="002D1F52">
        <w:t>Zorica Šarić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4A4564">
        <w:t>13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B15DA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foot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7E4C" w:rsidR="00257E4C">
      <w:r>
        <w:separator/>
      </w:r>
    </w:p>
  </w:endnote>
  <w:endnote w:id="0" w:type="continuationSeparator">
    <w:p w:rsidRDefault="00257E4C" w:rsidR="00257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4C" w:rsidR="00257E4C">
    <w:pPr>
      <w:pStyle w:val="Podnoje"/>
      <w:jc w:val="center"/>
    </w:pPr>
  </w:p>
  <w:p w:rsidRDefault="00257E4C" w:rsidR="00257E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7E4C" w:rsidR="00257E4C">
      <w:r>
        <w:separator/>
      </w:r>
    </w:p>
  </w:footnote>
  <w:footnote w:id="0" w:type="continuationSeparator">
    <w:p w:rsidRDefault="00257E4C" w:rsidR="00257E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4C" w:rsidP="004635D5" w:rsidR="00257E4C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A12C8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2D1F52">
      <w:t>Poslovni broj: 5 St-1122</w:t>
    </w:r>
    <w:r w:rsidRPr="009A7EB8">
      <w:t>/16-</w:t>
    </w:r>
    <w:r w:rsidR="00E94ED1"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4C" w:rsidP="004635D5" w:rsidR="00257E4C" w:rsidRPr="00FC1537">
    <w:pPr>
      <w:jc w:val="right"/>
    </w:pPr>
    <w:r>
      <w:tab/>
      <w:t>Poslovni broj: 5</w:t>
    </w:r>
    <w:r w:rsidRPr="00FC1537">
      <w:t xml:space="preserve"> St</w:t>
    </w:r>
    <w:r w:rsidR="002D1F52">
      <w:t>-1122</w:t>
    </w:r>
    <w:r>
      <w:t>/16-</w:t>
    </w:r>
    <w:r w:rsidR="00E94ED1">
      <w:t>7</w:t>
    </w:r>
  </w:p>
  <w:p w:rsidRDefault="00257E4C" w:rsidP="004635D5" w:rsidR="00257E4C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87712"/>
    <w:rsid w:val="000B15DA"/>
    <w:rsid w:val="001A7CC4"/>
    <w:rsid w:val="00237E01"/>
    <w:rsid w:val="00257E4C"/>
    <w:rsid w:val="002D1F52"/>
    <w:rsid w:val="00447958"/>
    <w:rsid w:val="004635D5"/>
    <w:rsid w:val="004A4564"/>
    <w:rsid w:val="006A66B9"/>
    <w:rsid w:val="006E6B12"/>
    <w:rsid w:val="00725507"/>
    <w:rsid w:val="008337B7"/>
    <w:rsid w:val="00990A98"/>
    <w:rsid w:val="009A7EB8"/>
    <w:rsid w:val="009E2467"/>
    <w:rsid w:val="00A32F79"/>
    <w:rsid w:val="00B734C9"/>
    <w:rsid w:val="00D55895"/>
    <w:rsid w:val="00E6461B"/>
    <w:rsid w:val="00E94ED1"/>
    <w:rsid w:val="00EA12C8"/>
    <w:rsid w:val="00F21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7C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C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C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C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C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7C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C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C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C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C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St-1122/2016</izvorni_sadrzaj>
    <derivirana_varijabla naziv="DomainObject.Predmet.OznakaBroj_1">St-1122/2016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 &amp; CO društvo s ograničenom odgovornošću za proizvodnju, trgovinu i usluge</izvorni_sadrzaj>
    <derivirana_varijabla naziv="DomainObject.Predmet.ProtustrankaFormated_1">  LUNA &amp; CO društvo s ograničenom odgovornošću za proizvodnju, trgovinu i usluge</derivirana_varijabla>
  </DomainObject.Predmet.ProtustrankaFormated>
  <DomainObject.Predmet.ProtustrankaFormatedOIB>
    <izvorni_sadrzaj>  LUNA &amp; CO društvo s ograničenom odgovornošću za proizvodnju, trgovinu i usluge, OIB 89661501626</izvorni_sadrzaj>
    <derivirana_varijabla naziv="DomainObject.Predmet.ProtustrankaFormatedOIB_1">  LUNA &amp; CO društvo s ograničenom odgovornošću za proizvodnju, trgovinu i usluge, OIB 89661501626</derivirana_varijabla>
  </DomainObject.Predmet.ProtustrankaFormatedOIB>
  <DomainObject.Predmet.ProtustrankaFormatedWithAdress>
    <izvorni_sadrzaj> LUNA &amp; CO društvo s ograničenom odgovornošću za proizvodnju, trgovinu i usluge, Obala Kneza Trpimira 36, 23000 Zadar</izvorni_sadrzaj>
    <derivirana_varijabla naziv="DomainObject.Predmet.ProtustrankaFormatedWithAdress_1"> LUNA &amp; CO društvo s ograničenom odgovornošću za proizvodnju, trgovinu i usluge, Obala Kneza Trpimira 36, 23000 Zadar</derivirana_varijabla>
  </DomainObject.Predmet.ProtustrankaFormatedWithAdress>
  <DomainObject.Predmet.ProtustrankaFormatedWithAdressOIB>
    <izvorni_sadrzaj> LUNA &amp; CO društvo s ograničenom odgovornošću za proizvodnju, trgovinu i usluge, OIB 89661501626, Obala Kneza Trpimira 36, 23000 Zadar</izvorni_sadrzaj>
    <derivirana_varijabla naziv="DomainObject.Predmet.ProtustrankaFormatedWithAdressOIB_1"> LUNA &amp; CO društvo s ograničenom odgovornošću za proizvodnju, trgovinu i usluge, OIB 89661501626, Obala Kneza Trpimira 36, 23000 Zadar</derivirana_varijabla>
  </DomainObject.Predmet.ProtustrankaFormatedWithAdressOIB>
  <DomainObject.Predmet.ProtustrankaWithAdress>
    <izvorni_sadrzaj>LUNA &amp; CO društvo s ograničenom odgovornošću za proizvodnju, trgovinu i usluge Obala Kneza Trpimira 36, 23000 Zadar</izvorni_sadrzaj>
    <derivirana_varijabla naziv="DomainObject.Predmet.ProtustrankaWithAdress_1">LUNA &amp; CO društvo s ograničenom odgovornošću za proizvodnju, trgovinu i usluge Obala Kneza Trpimira 36, 23000 Zadar</derivirana_varijabla>
  </DomainObject.Predmet.ProtustrankaWithAdress>
  <DomainObject.Predmet.ProtustrankaWithAdressOIB>
    <izvorni_sadrzaj>LUNA &amp; CO društvo s ograničenom odgovornošću za proizvodnju, trgovinu i usluge, OIB 89661501626, Obala Kneza Trpimira 36, 23000 Zadar</izvorni_sadrzaj>
    <derivirana_varijabla naziv="DomainObject.Predmet.ProtustrankaWithAdressOIB_1">LUNA &amp; CO društvo s ograničenom odgovornošću za proizvodnju, trgovinu i usluge, OIB 89661501626, Obala Kneza Trpimira 36, 23000 Zadar</derivirana_varijabla>
  </DomainObject.Predmet.ProtustrankaWithAdressOIB>
  <DomainObject.Predmet.ProtustrankaNazivFormated>
    <izvorni_sadrzaj>LUNA &amp; CO društvo s ograničenom odgovornošću za proizvodnju, trgovinu i usluge</izvorni_sadrzaj>
    <derivirana_varijabla naziv="DomainObject.Predmet.ProtustrankaNazivFormated_1">LUNA &amp; CO društvo s ograničenom odgovornošću za proizvodnju, trgovinu i usluge</derivirana_varijabla>
  </DomainObject.Predmet.ProtustrankaNazivFormated>
  <DomainObject.Predmet.ProtustrankaNazivFormatedOIB>
    <izvorni_sadrzaj>LUNA &amp; CO društvo s ograničenom odgovornošću za proizvodnju, trgovinu i usluge, OIB 89661501626</izvorni_sadrzaj>
    <derivirana_varijabla naziv="DomainObject.Predmet.ProtustrankaNazivFormatedOIB_1">LUNA &amp; CO društvo s ograničenom odgovornošću za proizvodnju, trgovinu i usluge, OIB 89661501626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136940.58</izvorni_sadrzaj>
    <derivirana_varijabla naziv="DomainObject.Predmet.TrenutnaVrijednost_1">136940.58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LUNA &amp; CO društvo s ograničenom odgovornošću za proizvodnju, trgovinu i usluge</item>
    </izvorni_sadrzaj>
    <derivirana_varijabla naziv="DomainObject.Predmet.ProtuStrankaListFormated_1">
      <item>LUNA &amp; CO društvo s ograničenom odgovornošću za proizvodnju, trgovinu i usluge</item>
    </derivirana_varijabla>
  </DomainObject.Predmet.ProtuStrankaListFormated>
  <DomainObject.Predmet.ProtuStrankaListFormatedOIB>
    <izvorni_sadrzaj>
      <item>LUNA &amp; CO društvo s ograničenom odgovornošću za proizvodnju, trgovinu i usluge, OIB 89661501626</item>
    </izvorni_sadrzaj>
    <derivirana_varijabla naziv="DomainObject.Predmet.ProtuStrankaListFormatedOIB_1">
      <item>LUNA &amp; CO društvo s ograničenom odgovornošću za proizvodnju, trgovinu i usluge, OIB 89661501626</item>
    </derivirana_varijabla>
  </DomainObject.Predmet.ProtuStrankaListFormatedOIB>
  <DomainObject.Predmet.ProtuStrankaListFormatedWithAdress>
    <izvorni_sadrzaj>
      <item>LUNA &amp; CO društvo s ograničenom odgovornošću za proizvodnju, trgovinu i usluge, Obala Kneza Trpimira 36, 23000 Zadar</item>
    </izvorni_sadrzaj>
    <derivirana_varijabla naziv="DomainObject.Predmet.ProtuStrankaListFormatedWithAdress_1">
      <item>LUNA &amp; CO društvo s ograničenom odgovornošću za proizvodnju, trgovinu i usluge, Obala Kneza Trpimira 36, 23000 Zadar</item>
    </derivirana_varijabla>
  </DomainObject.Predmet.ProtuStrankaListFormatedWithAdress>
  <DomainObject.Predmet.ProtuStrankaListFormatedWithAdressOIB>
    <izvorni_sadrzaj>
      <item>LUNA &amp; CO društvo s ograničenom odgovornošću za proizvodnju, trgovinu i usluge, OIB 89661501626, Obala Kneza Trpimira 36, 23000 Zadar</item>
    </izvorni_sadrzaj>
    <derivirana_varijabla naziv="DomainObject.Predmet.ProtuStrankaListFormatedWithAdressOIB_1">
      <item>LUNA &amp; CO društvo s ograničenom odgovornošću za proizvodnju, trgovinu i usluge, OIB 89661501626, Obala Kneza Trpimira 36, 23000 Zadar</item>
    </derivirana_varijabla>
  </DomainObject.Predmet.ProtuStrankaListFormatedWithAdressOIB>
  <DomainObject.Predmet.ProtuStrankaListNazivFormated>
    <izvorni_sadrzaj>
      <item>LUNA &amp; CO društvo s ograničenom odgovornošću za proizvodnju, trgovinu i usluge</item>
    </izvorni_sadrzaj>
    <derivirana_varijabla naziv="DomainObject.Predmet.ProtuStrankaListNazivFormated_1">
      <item>LUNA &amp; CO društvo s ograničenom odgovornošću za proizvodnju, trgovinu i usluge</item>
    </derivirana_varijabla>
  </DomainObject.Predmet.ProtuStrankaListNazivFormated>
  <DomainObject.Predmet.ProtuStrankaListNazivFormatedOIB>
    <izvorni_sadrzaj>
      <item>LUNA &amp; CO društvo s ograničenom odgovornošću za proizvodnju, trgovinu i usluge, OIB 89661501626</item>
    </izvorni_sadrzaj>
    <derivirana_varijabla naziv="DomainObject.Predmet.ProtuStrankaListNazivFormatedOIB_1">
      <item>LUNA &amp; CO društvo s ograničenom odgovornošću za proizvodnju, trgovinu i usluge, OIB 89661501626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LUNA &amp; CO društvo s ograničenom odgovornošću za proizvodnju, trgovinu i usluge</izvorni_sadrzaj>
    <derivirana_varijabla naziv="DomainObject.Predmet.ProtustrankaIDrugi_1">LUNA &amp; CO društvo s ograničenom odgovornošću za proizvodnju,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LUNA &amp; CO društvo s ograničenom odgovornošću za proizvodnju, trgovinu i usluge, OIB 89661501626, Obala Kneza Trpimira 36, 23000 Zadar</izvorni_sadrzaj>
    <derivirana_varijabla naziv="DomainObject.Predmet.ProtustrankaIDrugiAdressOIB_1">LUNA &amp; CO društvo s ograničenom odgovornošću za proizvodnju, trgovinu i usluge, OIB 89661501626, Obala Kneza Trpimira 36,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LUNA &amp; CO društvo s ograničenom odgovornošću za proizvodnju, trgovinu i usluge</item>
    </izvorni_sadrzaj>
    <derivirana_varijabla naziv="DomainObject.Predmet.SudioniciListNaziv_1">
      <item>Financijska agencija</item>
      <item>LUNA &amp; CO društvo s ograničenom odgovornošću za proizvodnju, trgovinu i usluge</item>
    </derivirana_varijabla>
  </DomainObject.Predmet.SudioniciListNaziv>
  <DomainObject.Predmet.SudioniciListAdressOIB>
    <izvorni_sadrzaj>
      <item>Financijska agencija, OIB 85821130368, Ivana Danila 4,23000 Zadar</item>
      <item>LUNA &amp; CO društvo s ograničenom odgovornošću za proizvodnju, trgovinu i usluge, OIB 89661501626, Obala Kneza Trpimira 36,23000 Zadar</item>
    </izvorni_sadrzaj>
    <derivirana_varijabla naziv="DomainObject.Predmet.SudioniciListAdressOIB_1">
      <item>Financijska agencija, OIB 85821130368, Ivana Danila 4,23000 Zadar</item>
      <item>LUNA &amp; CO društvo s ograničenom odgovornošću za proizvodnju, trgovinu i usluge, OIB 89661501626, Obala Kneza Trpimira 36,23000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89661501626</item>
    </izvorni_sadrzaj>
    <derivirana_varijabla naziv="DomainObject.Predmet.SudioniciListNazivOIB_1">
      <item>, OIB 85821130368</item>
      <item>, OIB 89661501626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2005</properties:Characters>
  <properties:Lines>64</properties:Lines>
  <properties:Paragraphs>17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2016-12-09T14:01:00Z</dcterms:created>
  <dc:creator>Tina Grgas</dc:creator>
  <cp:lastModifiedBy>Krešimir Torbarina</cp:lastModifiedBy>
  <cp:lastPrinted>2016-03-25T08:19:00Z</cp:lastPrinted>
  <dcterms:modified xmlns:xsi="http://www.w3.org/2001/XMLSchema-instance" xsi:type="dcterms:W3CDTF">2016-12-13T13:04:00Z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