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2c1f" w14:paraId="4bc2c1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E30C7">
        <w:t>751</w:t>
      </w:r>
      <w:r w:rsidR="00946625">
        <w:t>/16-</w:t>
      </w:r>
      <w:r w:rsidR="00FE30C7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E30C7">
        <w:t>AGENTA USLUGE d.o.o., Kožino, XXI ulica 5, OIB: 19888318008</w:t>
      </w:r>
      <w:r w:rsidRPr="00EF7C9A">
        <w:t xml:space="preserve">, dana </w:t>
      </w:r>
      <w:r w:rsidR="00FA66E4">
        <w:t>09</w:t>
      </w:r>
      <w:r w:rsidR="00154DF7">
        <w:t xml:space="preserve">. </w:t>
      </w:r>
      <w:r w:rsidR="00FA66E4">
        <w:t>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FA66E4" w:rsidRPr="00FA66E4">
        <w:t>Blaž Savić,</w:t>
      </w:r>
      <w:r w:rsidR="00FA66E4">
        <w:rPr>
          <w:b/>
        </w:rPr>
        <w:t xml:space="preserve"> </w:t>
      </w:r>
      <w:r w:rsidR="00FA66E4" w:rsidRPr="004C59EF">
        <w:t>Bana Josipa Jelačića 4/V, Zadar, datum rođenja: 15. travnja 1935. godine, mjesto rođenja: Banjevci</w:t>
      </w:r>
      <w:r w:rsidR="00FA66E4">
        <w:t xml:space="preserve">, broj osobne iskaznice: </w:t>
      </w:r>
      <w:r w:rsidR="00FA66E4" w:rsidRPr="004C59EF">
        <w:t>1504935383902, izdana od strane: PU Zadar, OIB: 44660472906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FE30C7">
        <w:t>AGENTA USLUGE d.o.o., Kožino, XXI ulica 5, OIB: 19888318008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E30C7">
        <w:t>AGENTA USLUGE d.o.o., Kožino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FA66E4">
        <w:t>09.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15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E30C7">
          <w:t>751</w:t>
        </w:r>
        <w:r w:rsidR="00D26084">
          <w:t>/16-</w:t>
        </w:r>
        <w:r w:rsidR="00FE30C7">
          <w:t>8</w:t>
        </w:r>
      </w:p>
      <w:p w:rsidRDefault="00E12FEA" w:rsidP="009C0FF2" w:rsidR="00E12FEA" w:rsidRPr="00EF7C9A">
        <w:pPr>
          <w:jc w:val="right"/>
        </w:pPr>
      </w:p>
      <w:p w:rsidRDefault="009E515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0013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E515C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26A75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1132F"/>
    <w:rsid w:val="00F27195"/>
    <w:rsid w:val="00F9308D"/>
    <w:rsid w:val="00FA66E4"/>
    <w:rsid w:val="00FE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AGENTA USLUGE d.o.o. za trgovinu i usluge</izvorni_sadrzaj>
    <derivirana_varijabla naziv="DomainObject.Predmet.ProtustrankaFormated_1">  AGENTA USLUGE d.o.o. za trgovinu i usluge</derivirana_varijabla>
  </DomainObject.Predmet.ProtustrankaFormated>
  <DomainObject.Predmet.ProtustrankaFormatedOIB>
    <izvorni_sadrzaj>  AGENTA USLUGE d.o.o. za trgovinu i usluge, OIB 19888318008</izvorni_sadrzaj>
    <derivirana_varijabla naziv="DomainObject.Predmet.ProtustrankaFormatedOIB_1">  AGENTA USLUGE d.o.o. za trgovinu i usluge, OIB 19888318008</derivirana_varijabla>
  </DomainObject.Predmet.ProtustrankaFormatedOIB>
  <DomainObject.Predmet.ProtustrankaFormatedWithAdress>
    <izvorni_sadrzaj> AGENTA USLUGE d.o.o. za trgovinu i usluge, XXI ulica 5, 23000 Kožino</izvorni_sadrzaj>
    <derivirana_varijabla naziv="DomainObject.Predmet.ProtustrankaFormatedWithAdress_1"> AGENTA USLUGE d.o.o. za trgovinu i usluge, XXI ulica 5, 23000 Kožino</derivirana_varijabla>
  </DomainObject.Predmet.ProtustrankaFormatedWithAdress>
  <DomainObject.Predmet.ProtustrankaFormatedWithAdressOIB>
    <izvorni_sadrzaj> AGENTA USLUGE d.o.o. za trgovinu i usluge, OIB 19888318008, XXI ulica 5, 23000 Kožino</izvorni_sadrzaj>
    <derivirana_varijabla naziv="DomainObject.Predmet.ProtustrankaFormatedWithAdressOIB_1"> AGENTA USLUGE d.o.o. za trgovinu i usluge, OIB 19888318008, XXI ulica 5, 23000 Kožino</derivirana_varijabla>
  </DomainObject.Predmet.ProtustrankaFormatedWithAdressOIB>
  <DomainObject.Predmet.ProtustrankaWithAdress>
    <izvorni_sadrzaj>AGENTA USLUGE d.o.o. za trgovinu i usluge XXI ulica 5, 23000 Kožino</izvorni_sadrzaj>
    <derivirana_varijabla naziv="DomainObject.Predmet.ProtustrankaWithAdress_1">AGENTA USLUGE d.o.o. za trgovinu i usluge XXI ulica 5, 23000 Kožino</derivirana_varijabla>
  </DomainObject.Predmet.ProtustrankaWithAdress>
  <DomainObject.Predmet.ProtustrankaWithAdressOIB>
    <izvorni_sadrzaj>AGENTA USLUGE d.o.o. za trgovinu i usluge, OIB 19888318008, XXI ulica 5, 23000 Kožino</izvorni_sadrzaj>
    <derivirana_varijabla naziv="DomainObject.Predmet.ProtustrankaWithAdressOIB_1">AGENTA USLUGE d.o.o. za trgovinu i usluge, OIB 19888318008, XXI ulica 5, 23000 Kožino</derivirana_varijabla>
  </DomainObject.Predmet.ProtustrankaWithAdressOIB>
  <DomainObject.Predmet.ProtustrankaNazivFormated>
    <izvorni_sadrzaj>AGENTA USLUGE d.o.o. za trgovinu i usluge</izvorni_sadrzaj>
    <derivirana_varijabla naziv="DomainObject.Predmet.ProtustrankaNazivFormated_1">AGENTA USLUGE d.o.o. za trgovinu i usluge</derivirana_varijabla>
  </DomainObject.Predmet.ProtustrankaNazivFormated>
  <DomainObject.Predmet.ProtustrankaNazivFormatedOIB>
    <izvorni_sadrzaj>AGENTA USLUGE d.o.o. za trgovinu i usluge, OIB 19888318008</izvorni_sadrzaj>
    <derivirana_varijabla naziv="DomainObject.Predmet.ProtustrankaNazivFormatedOIB_1">AGENTA USLUGE d.o.o. za trgovinu i usluge, OIB 19888318008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76678.57</izvorni_sadrzaj>
    <derivirana_varijabla naziv="DomainObject.Predmet.TrenutnaVrijednost_1">76678.57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AGENTA USLUGE d.o.o. za trgovinu i usluge</item>
    </izvorni_sadrzaj>
    <derivirana_varijabla naziv="DomainObject.Predmet.ProtuStrankaListFormated_1">
      <item>AGENTA USLUGE d.o.o. za trgovinu i usluge</item>
    </derivirana_varijabla>
  </DomainObject.Predmet.ProtuStrankaListFormated>
  <DomainObject.Predmet.ProtuStrankaListFormatedOIB>
    <izvorni_sadrzaj>
      <item>AGENTA USLUGE d.o.o. za trgovinu i usluge, OIB 19888318008</item>
    </izvorni_sadrzaj>
    <derivirana_varijabla naziv="DomainObject.Predmet.ProtuStrankaListFormatedOIB_1">
      <item>AGENTA USLUGE d.o.o. za trgovinu i usluge, OIB 19888318008</item>
    </derivirana_varijabla>
  </DomainObject.Predmet.ProtuStrankaListFormatedOIB>
  <DomainObject.Predmet.ProtuStrankaListFormatedWithAdress>
    <izvorni_sadrzaj>
      <item>AGENTA USLUGE d.o.o. za trgovinu i usluge, XXI ulica 5, 23000 Kožino</item>
    </izvorni_sadrzaj>
    <derivirana_varijabla naziv="DomainObject.Predmet.ProtuStrankaListFormatedWithAdress_1">
      <item>AGENTA USLUGE d.o.o. za trgovinu i usluge, XXI ulica 5, 23000 Kožino</item>
    </derivirana_varijabla>
  </DomainObject.Predmet.ProtuStrankaListFormatedWithAdress>
  <DomainObject.Predmet.ProtuStrankaListFormatedWithAdressOIB>
    <izvorni_sadrzaj>
      <item>AGENTA USLUGE d.o.o. za trgovinu i usluge, OIB 19888318008, XXI ulica 5, 23000 Kožino</item>
    </izvorni_sadrzaj>
    <derivirana_varijabla naziv="DomainObject.Predmet.ProtuStrankaListFormatedWithAdressOIB_1">
      <item>AGENTA USLUGE d.o.o. za trgovinu i usluge, OIB 19888318008, XXI ulica 5, 23000 Kožino</item>
    </derivirana_varijabla>
  </DomainObject.Predmet.ProtuStrankaListFormatedWithAdressOIB>
  <DomainObject.Predmet.ProtuStrankaListNazivFormated>
    <izvorni_sadrzaj>
      <item>AGENTA USLUGE d.o.o. za trgovinu i usluge</item>
    </izvorni_sadrzaj>
    <derivirana_varijabla naziv="DomainObject.Predmet.ProtuStrankaListNazivFormated_1">
      <item>AGENTA USLUGE d.o.o. za trgovinu i usluge</item>
    </derivirana_varijabla>
  </DomainObject.Predmet.ProtuStrankaListNazivFormated>
  <DomainObject.Predmet.ProtuStrankaListNazivFormatedOIB>
    <izvorni_sadrzaj>
      <item>AGENTA USLUGE d.o.o. za trgovinu i usluge, OIB 19888318008</item>
    </izvorni_sadrzaj>
    <derivirana_varijabla naziv="DomainObject.Predmet.ProtuStrankaListNazivFormatedOIB_1">
      <item>AGENTA USLUGE d.o.o. za trgovinu i usluge, OIB 19888318008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06814805893</item>
    </izvorni_sadrzaj>
    <derivirana_varijabla naziv="DomainObject.Predmet.OstaliListFormatedOIB_1">
      <item>Robert Jurjević, OIB 06814805893</item>
    </derivirana_varijabla>
  </DomainObject.Predmet.OstaliListFormatedOIB>
  <DomainObject.Predmet.OstaliListFormatedWithAdress>
    <izvorni_sadrzaj>
      <item>Robert Jurjević, Put Biline 5, 23000 Kožino</item>
    </izvorni_sadrzaj>
    <derivirana_varijabla naziv="DomainObject.Predmet.OstaliListFormatedWithAdress_1">
      <item>Robert Jurjević, Put Biline 5, 23000 Kožino</item>
    </derivirana_varijabla>
  </DomainObject.Predmet.OstaliListFormatedWithAdress>
  <DomainObject.Predmet.OstaliListFormatedWithAdressOIB>
    <izvorni_sadrzaj>
      <item>Robert Jurjević, OIB 06814805893, Put Biline 5, 23000 Kožino</item>
    </izvorni_sadrzaj>
    <derivirana_varijabla naziv="DomainObject.Predmet.OstaliListFormatedWithAdressOIB_1">
      <item>Robert Jurjević, OIB 06814805893, Put Biline 5, 23000 Kožino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06814805893</item>
    </izvorni_sadrzaj>
    <derivirana_varijabla naziv="DomainObject.Predmet.OstaliListNazivFormatedOIB_1">
      <item>Robert Jurjević, OIB 06814805893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AGENTA USLUGE d.o.o. za trgovinu i usluge</izvorni_sadrzaj>
    <derivirana_varijabla naziv="DomainObject.Predmet.ProtustrankaIDrugi_1">AGENTA USLUGE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AGENTA USLUGE d.o.o. za trgovinu i usluge, OIB 19888318008, XXI ulica 5, 23000 Kožino</izvorni_sadrzaj>
    <derivirana_varijabla naziv="DomainObject.Predmet.ProtustrankaIDrugiAdressOIB_1">AGENTA USLUGE d.o.o. za trgovinu i usluge, OIB 19888318008, XXI ulica 5,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AGENTA USLUGE d.o.o. za trgovinu i usluge</item>
      <item>Robert Jurjević</item>
    </izvorni_sadrzaj>
    <derivirana_varijabla naziv="DomainObject.Predmet.SudioniciListNaziv_1">
      <item>Financijska agencija</item>
      <item>AGENTA USLUGE d.o.o. za trgovinu i usluge</item>
      <item>Robert Jurjević</item>
    </derivirana_varijabla>
  </DomainObject.Predmet.SudioniciListNaziv>
  <DomainObject.Predmet.SudioniciListAdressOIB>
    <izvorni_sadrzaj>
      <item>Financijska agencija, OIB 85821130368, Ivana Danila 4,23000 Zadar</item>
      <item>AGENTA USLUGE d.o.o. za trgovinu i usluge, OIB 19888318008, XXI ulica 5,23000 Kožino</item>
      <item>Robert Jurjević, OIB 06814805893, Put Biline 5,23000 Kožino</item>
    </izvorni_sadrzaj>
    <derivirana_varijabla naziv="DomainObject.Predmet.SudioniciListAdressOIB_1">
      <item>Financijska agencija, OIB 85821130368, Ivana Danila 4,23000 Zadar</item>
      <item>AGENTA USLUGE d.o.o. za trgovinu i usluge, OIB 19888318008, XXI ulica 5,23000 Kožino</item>
      <item>Robert Jurjević, OIB 06814805893, Put Biline 5,23000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19888318008</item>
      <item>, OIB 06814805893</item>
    </izvorni_sadrzaj>
    <derivirana_varijabla naziv="DomainObject.Predmet.SudioniciListNazivOIB_1">
      <item>, OIB 85821130368</item>
      <item>, OIB 19888318008</item>
      <item>, OIB 06814805893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1805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2016-05-24T10:56:00Z</dcterms:created>
  <dc:creator>Ardena Bajlo</dc:creator>
  <cp:lastModifiedBy>wsadmin</cp:lastModifiedBy>
  <cp:lastPrinted>2016-06-09T09:09:00Z</cp:lastPrinted>
  <dcterms:modified xmlns:xsi="http://www.w3.org/2001/XMLSchema-instance" xsi:type="dcterms:W3CDTF">2016-06-10T05:42:00Z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