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1ef2" w14:paraId="0371ef2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1559D7">
        <w:t>St-6865/2016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CC1A23">
        <w:t xml:space="preserve"> </w:t>
      </w:r>
      <w:r w:rsidR="001559D7" w:rsidRPr="001559D7">
        <w:t xml:space="preserve">LU BEAUTY LIFE j.d.o.o., Poljana Dragutina </w:t>
      </w:r>
      <w:proofErr w:type="spellStart"/>
      <w:r w:rsidR="001559D7" w:rsidRPr="001559D7">
        <w:t>Kalea</w:t>
      </w:r>
      <w:proofErr w:type="spellEnd"/>
      <w:r w:rsidR="001559D7" w:rsidRPr="001559D7">
        <w:t xml:space="preserve"> 7, Zagreb, OIB: 13926036149</w:t>
      </w:r>
      <w:r w:rsidR="001559D7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1559D7">
        <w:t xml:space="preserve"> </w:t>
      </w:r>
      <w:r w:rsidR="001559D7" w:rsidRPr="001559D7">
        <w:t xml:space="preserve">LU BEAUTY LIFE j.d.o.o., Poljana Dragutina </w:t>
      </w:r>
      <w:proofErr w:type="spellStart"/>
      <w:r w:rsidR="001559D7" w:rsidRPr="001559D7">
        <w:t>Kalea</w:t>
      </w:r>
      <w:proofErr w:type="spellEnd"/>
      <w:r w:rsidR="001559D7" w:rsidRPr="001559D7">
        <w:t xml:space="preserve"> 7, Zagreb, OIB: 13926036149</w:t>
      </w:r>
      <w:r w:rsidR="001559D7">
        <w:t>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1559D7" w:rsidRPr="001559D7">
        <w:t xml:space="preserve">LU BEAUTY LIFE j.d.o.o., Poljana Dragutina </w:t>
      </w:r>
      <w:proofErr w:type="spellStart"/>
      <w:r w:rsidR="001559D7" w:rsidRPr="001559D7">
        <w:t>Kalea</w:t>
      </w:r>
      <w:proofErr w:type="spellEnd"/>
      <w:r w:rsidR="001559D7" w:rsidRPr="001559D7">
        <w:t xml:space="preserve"> 7, Zagreb, OIB: 13926036149</w:t>
      </w:r>
      <w:r w:rsidR="001559D7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B341C1" w:rsidP="00B341C1" w:rsidR="00B341C1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B341C1" w:rsidP="00720C69" w:rsidR="00B341C1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B341C1" w:rsidP="00720C69" w:rsidR="00B341C1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CCE" w:rsidR="00220CCE">
      <w:r>
        <w:separator/>
      </w:r>
    </w:p>
  </w:endnote>
  <w:endnote w:id="0" w:type="continuationSeparator">
    <w:p w:rsidRDefault="00220CCE" w:rsidR="00220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CCE" w:rsidR="00220CCE">
      <w:r>
        <w:separator/>
      </w:r>
    </w:p>
  </w:footnote>
  <w:footnote w:id="0" w:type="continuationSeparator">
    <w:p w:rsidRDefault="00220CCE" w:rsidR="00220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1559D7">
      <w:t>6865/2016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0795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D2137"/>
    <w:rsid w:val="003D34DE"/>
    <w:rsid w:val="003F7331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1C1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6865</izvorni_sadrzaj>
    <derivirana_varijabla naziv="DomainObject.Predmet.Broj_1">6865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St-6865/2016</izvorni_sadrzaj>
    <derivirana_varijabla naziv="DomainObject.Predmet.OznakaBroj_1">St-6865/2016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 BEAUTY LIFE j.d.o.o. za trgovinu i usluge i turistička agencija zastupanog po punomoćniku DARIJA HODAK</izvorni_sadrzaj>
    <derivirana_varijabla naziv="DomainObject.Predmet.ProtustrankaFormated_1">  LU BEAUTY LIFE j.d.o.o. za trgovinu i usluge i turistička agencija zastupanog po punomoćniku DARIJA HODAK</derivirana_varijabla>
  </DomainObject.Predmet.ProtustrankaFormated>
  <DomainObject.Predmet.ProtustrankaFormatedOIB>
    <izvorni_sadrzaj>  LU BEAUTY LIFE j.d.o.o. za trgovinu i usluge i turistička agencija, OIB 13926036149 zastupanog po punomoćniku DARIJA HODAK</izvorni_sadrzaj>
    <derivirana_varijabla naziv="DomainObject.Predmet.ProtustrankaFormatedOIB_1">  LU BEAUTY LIFE j.d.o.o. za trgovinu i usluge i turistička agencija, OIB 13926036149 zastupanog po punomoćniku DARIJA HODAK</derivirana_varijabla>
  </DomainObject.Predmet.ProtustrankaFormatedOIB>
  <DomainObject.Predmet.ProtustrankaFormatedWithAdress>
    <izvorni_sadrzaj> LU BEAUTY LIFE j.d.o.o. za trgovinu i usluge i turistička agencija, Poljana Dragutina Kalea 7, 10000 Zagreb zastupanog po punomoćniku DARIJA HODAK</izvorni_sadrzaj>
    <derivirana_varijabla naziv="DomainObject.Predmet.ProtustrankaFormatedWithAdress_1"> LU BEAUTY LIFE j.d.o.o. za trgovinu i usluge i turistička agencija, Poljana Dragutina Kalea 7, 10000 Zagreb zastupanog po punomoćniku DARIJA HODAK</derivirana_varijabla>
  </DomainObject.Predmet.ProtustrankaFormatedWithAdress>
  <DomainObject.Predmet.ProtustrankaFormatedWithAdressOIB>
    <izvorni_sadrzaj> LU BEAUTY LIFE j.d.o.o. za trgovinu i usluge i turistička agencija, OIB 13926036149, Poljana Dragutina Kalea 7, 10000 Zagreb zastupanog po punomoćniku DARIJA HODAK</izvorni_sadrzaj>
    <derivirana_varijabla naziv="DomainObject.Predmet.ProtustrankaFormatedWithAdressOIB_1"> LU BEAUTY LIFE j.d.o.o. za trgovinu i usluge i turistička agencija, OIB 13926036149, Poljana Dragutina Kalea 7, 10000 Zagreb zastupanog po punomoćniku DARIJA HODAK</derivirana_varijabla>
  </DomainObject.Predmet.ProtustrankaFormatedWithAdressOIB>
  <DomainObject.Predmet.ProtustrankaWithAdress>
    <izvorni_sadrzaj>LU BEAUTY LIFE j.d.o.o. za trgovinu i usluge i turistička agencija Poljana Dragutina Kalea 7, 10000 Zagreb</izvorni_sadrzaj>
    <derivirana_varijabla naziv="DomainObject.Predmet.ProtustrankaWithAdress_1">LU BEAUTY LIFE j.d.o.o. za trgovinu i usluge i turistička agencija Poljana Dragutina Kalea 7, 10000 Zagreb</derivirana_varijabla>
  </DomainObject.Predmet.ProtustrankaWithAdress>
  <DomainObject.Predmet.ProtustrankaWithAdressOIB>
    <izvorni_sadrzaj>LU BEAUTY LIFE j.d.o.o. za trgovinu i usluge i turistička agencija, OIB 13926036149, Poljana Dragutina Kalea 7, 10000 Zagreb</izvorni_sadrzaj>
    <derivirana_varijabla naziv="DomainObject.Predmet.ProtustrankaWithAdressOIB_1">LU BEAUTY LIFE j.d.o.o. za trgovinu i usluge i turistička agencija, OIB 13926036149, Poljana Dragutina Kalea 7, 10000 Zagreb</derivirana_varijabla>
  </DomainObject.Predmet.ProtustrankaWithAdressOIB>
  <DomainObject.Predmet.ProtustrankaNazivFormated>
    <izvorni_sadrzaj>LU BEAUTY LIFE j.d.o.o. za trgovinu i usluge i turistička agencija</izvorni_sadrzaj>
    <derivirana_varijabla naziv="DomainObject.Predmet.ProtustrankaNazivFormated_1">LU BEAUTY LIFE j.d.o.o. za trgovinu i usluge i turistička agencija</derivirana_varijabla>
  </DomainObject.Predmet.ProtustrankaNazivFormated>
  <DomainObject.Predmet.ProtustrankaNazivFormatedOIB>
    <izvorni_sadrzaj>LU BEAUTY LIFE j.d.o.o. za trgovinu i usluge i turistička agencija, OIB 13926036149</izvorni_sadrzaj>
    <derivirana_varijabla naziv="DomainObject.Predmet.ProtustrankaNazivFormatedOIB_1">LU BEAUTY LIFE j.d.o.o. za trgovinu i usluge i turistička agencija, OIB 13926036149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 BEAUTY LIFE j.d.o.o. za trgovinu i usluge i turistička agencija zastupanog po punomoćniku DARIJA HODAK</item>
    </izvorni_sadrzaj>
    <derivirana_varijabla naziv="DomainObject.Predmet.ProtuStrankaListFormated_1">
      <item>LU BEAUTY LIFE j.d.o.o. za trgovinu i usluge i turistička agencija zastupanog po punomoćniku DARIJA HODAK</item>
    </derivirana_varijabla>
  </DomainObject.Predmet.ProtuStrankaListFormated>
  <DomainObject.Predmet.ProtuStrankaListFormatedOIB>
    <izvorni_sadrzaj>
      <item>LU BEAUTY LIFE j.d.o.o. za trgovinu i usluge i turistička agencija, OIB 13926036149 zastupanog po punomoćniku DARIJA HODAK</item>
    </izvorni_sadrzaj>
    <derivirana_varijabla naziv="DomainObject.Predmet.ProtuStrankaListFormatedOIB_1">
      <item>LU BEAUTY LIFE j.d.o.o. za trgovinu i usluge i turistička agencija, OIB 13926036149 zastupanog po punomoćniku DARIJA HODAK</item>
    </derivirana_varijabla>
  </DomainObject.Predmet.ProtuStrankaListFormatedOIB>
  <DomainObject.Predmet.ProtuStrankaListFormatedWithAdress>
    <izvorni_sadrzaj>
      <item>LU BEAUTY LIFE j.d.o.o. za trgovinu i usluge i turistička agencija, Poljana Dragutina Kalea 7, 10000 Zagreb zastupanog po punomoćniku DARIJA HODAK</item>
    </izvorni_sadrzaj>
    <derivirana_varijabla naziv="DomainObject.Predmet.ProtuStrankaListFormatedWithAdress_1">
      <item>LU BEAUTY LIFE j.d.o.o. za trgovinu i usluge i turistička agencija, Poljana Dragutina Kalea 7, 10000 Zagreb zastupanog po punomoćniku DARIJA HODAK</item>
    </derivirana_varijabla>
  </DomainObject.Predmet.ProtuStrankaListFormatedWithAdress>
  <DomainObject.Predmet.ProtuStrankaListFormatedWithAdressOIB>
    <izvorni_sadrzaj>
      <item>LU BEAUTY LIFE j.d.o.o. za trgovinu i usluge i turistička agencija, OIB 13926036149, Poljana Dragutina Kalea 7, 10000 Zagreb zastupanog po punomoćniku DARIJA HODAK</item>
    </izvorni_sadrzaj>
    <derivirana_varijabla naziv="DomainObject.Predmet.ProtuStrankaListFormatedWithAdressOIB_1">
      <item>LU BEAUTY LIFE j.d.o.o. za trgovinu i usluge i turistička agencija, OIB 13926036149, Poljana Dragutina Kalea 7, 10000 Zagreb zastupanog po punomoćniku DARIJA HODAK</item>
    </derivirana_varijabla>
  </DomainObject.Predmet.ProtuStrankaListFormatedWithAdressOIB>
  <DomainObject.Predmet.ProtuStrankaListNazivFormated>
    <izvorni_sadrzaj>
      <item>LU BEAUTY LIFE j.d.o.o. za trgovinu i usluge i turistička agencija</item>
    </izvorni_sadrzaj>
    <derivirana_varijabla naziv="DomainObject.Predmet.ProtuStrankaListNazivFormated_1">
      <item>LU BEAUTY LIFE j.d.o.o. za trgovinu i usluge i turistička agencija</item>
    </derivirana_varijabla>
  </DomainObject.Predmet.ProtuStrankaListNazivFormated>
  <DomainObject.Predmet.ProtuStrankaListNazivFormatedOIB>
    <izvorni_sadrzaj>
      <item>LU BEAUTY LIFE j.d.o.o. za trgovinu i usluge i turistička agencija, OIB 13926036149</item>
    </izvorni_sadrzaj>
    <derivirana_varijabla naziv="DomainObject.Predmet.ProtuStrankaListNazivFormatedOIB_1">
      <item>LU BEAUTY LIFE j.d.o.o. za trgovinu i usluge i turistička agencija, OIB 13926036149</item>
    </derivirana_varijabla>
  </DomainObject.Predmet.ProtuStrankaListNazivFormatedOIB>
  <DomainObject.Predmet.OstaliListFormated>
    <izvorni_sadrzaj>
      <item>DARIJA HODAK punomoćnik sudionika u postupku LU BEAUTY LIFE j.d.o.o. za trgovinu i usluge i turistička agencija</item>
    </izvorni_sadrzaj>
    <derivirana_varijabla naziv="DomainObject.Predmet.OstaliListFormated_1">
      <item>DARIJA HODAK punomoćnik sudionika u postupku LU BEAUTY LIFE j.d.o.o. za trgovinu i usluge i turistička agencija</item>
    </derivirana_varijabla>
  </DomainObject.Predmet.OstaliListFormated>
  <DomainObject.Predmet.OstaliListFormatedOIB>
    <izvorni_sadrzaj>
      <item>DARIJA HODAK, OIB 67992171035 punomoćnik sudionika u postupku LU BEAUTY LIFE j.d.o.o. za trgovinu i usluge i turistička agencija</item>
    </izvorni_sadrzaj>
    <derivirana_varijabla naziv="DomainObject.Predmet.OstaliListFormatedOIB_1">
      <item>DARIJA HODAK, OIB 67992171035 punomoćnik sudionika u postupku LU BEAUTY LIFE j.d.o.o. za trgovinu i usluge i turistička agencija</item>
    </derivirana_varijabla>
  </DomainObject.Predmet.OstaliListFormatedOIB>
  <DomainObject.Predmet.OstaliListFormatedWithAdress>
    <izvorni_sadrzaj>
      <item>DARIJA HODAK, POLJANA DRAGUTINA KALEA 7, 10000 Zagreb punomoćnik sudionika u postupku LU BEAUTY LIFE j.d.o.o. za trgovinu i usluge i turistička agencija</item>
    </izvorni_sadrzaj>
    <derivirana_varijabla naziv="DomainObject.Predmet.OstaliListFormatedWithAdress_1">
      <item>DARIJA HODAK, POLJANA DRAGUTINA KALEA 7, 10000 Zagreb punomoćnik sudionika u postupku LU BEAUTY LIFE j.d.o.o. za trgovinu i usluge i turistička agencija</item>
    </derivirana_varijabla>
  </DomainObject.Predmet.OstaliListFormatedWithAdress>
  <DomainObject.Predmet.OstaliListFormatedWithAdressOIB>
    <izvorni_sadrzaj>
      <item>DARIJA HODAK, OIB 67992171035, POLJANA DRAGUTINA KALEA 7, 10000 Zagreb punomoćnik sudionika u postupku LU BEAUTY LIFE j.d.o.o. za trgovinu i usluge i turistička agencija</item>
    </izvorni_sadrzaj>
    <derivirana_varijabla naziv="DomainObject.Predmet.OstaliListFormatedWithAdressOIB_1">
      <item>DARIJA HODAK, OIB 67992171035, POLJANA DRAGUTINA KALEA 7, 10000 Zagreb punomoćnik sudionika u postupku LU BEAUTY LIFE j.d.o.o. za trgovinu i usluge i turistička agencija</item>
    </derivirana_varijabla>
  </DomainObject.Predmet.OstaliListFormatedWithAdressOIB>
  <DomainObject.Predmet.OstaliListNazivFormated>
    <izvorni_sadrzaj>
      <item>DARIJA HODAK</item>
    </izvorni_sadrzaj>
    <derivirana_varijabla naziv="DomainObject.Predmet.OstaliListNazivFormated_1">
      <item>DARIJA HODAK</item>
    </derivirana_varijabla>
  </DomainObject.Predmet.OstaliListNazivFormated>
  <DomainObject.Predmet.OstaliListNazivFormatedOIB>
    <izvorni_sadrzaj>
      <item>DARIJA HODAK, OIB 67992171035</item>
    </izvorni_sadrzaj>
    <derivirana_varijabla naziv="DomainObject.Predmet.OstaliListNazivFormatedOIB_1">
      <item>DARIJA HODAK, OIB 67992171035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 BEAUTY LIFE j.d.o.o. za trgovinu i usluge i turistička agencija</izvorni_sadrzaj>
    <derivirana_varijabla naziv="DomainObject.Predmet.ProtustrankaIDrugi_1">LU BEAUTY LIFE j.d.o.o. za trgovinu i usluge i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 BEAUTY LIFE j.d.o.o. za trgovinu i usluge i turistička agencija, OIB 13926036149, Poljana Dragutina Kalea 7, 10000 Zagreb</izvorni_sadrzaj>
    <derivirana_varijabla naziv="DomainObject.Predmet.ProtustrankaIDrugiAdressOIB_1">LU BEAUTY LIFE j.d.o.o. za trgovinu i usluge i turistička agencija, OIB 13926036149, Poljana Dragutina Kalea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 BEAUTY LIFE j.d.o.o. za trgovinu i usluge i turistička agencija</item>
      <item>FINA Regionalni centar Zagreb</item>
      <item>DARIJA HODAK</item>
    </izvorni_sadrzaj>
    <derivirana_varijabla naziv="DomainObject.Predmet.SudioniciListNaziv_1">
      <item>LU BEAUTY LIFE j.d.o.o. za trgovinu i usluge i turistička agencija</item>
      <item>FINA Regionalni centar Zagreb</item>
      <item>DARIJA HODAK</item>
    </derivirana_varijabla>
  </DomainObject.Predmet.SudioniciListNaziv>
  <DomainObject.Predmet.SudioniciListAdressOIB>
    <izvorni_sadrzaj>
      <item>LU BEAUTY LIFE j.d.o.o. za trgovinu i usluge i turistička agencija, OIB 13926036149, Poljana Dragutina Kalea 7,10000 Zagreb</item>
      <item>FINA Regionalni centar Zagreb, OIB 85821130368, Trg svibanjskih žrtava 1995. 1,10000 Zagreb</item>
      <item>DARIJA HODAK, OIB 67992171035, POLJANA DRAGUTINA KALEA 7,10000 Zagreb</item>
    </izvorni_sadrzaj>
    <derivirana_varijabla naziv="DomainObject.Predmet.SudioniciListAdressOIB_1">
      <item>LU BEAUTY LIFE j.d.o.o. za trgovinu i usluge i turistička agencija, OIB 13926036149, Poljana Dragutina Kalea 7,10000 Zagreb</item>
      <item>FINA Regionalni centar Zagreb, OIB 85821130368, Trg svibanjskih žrtava 1995. 1,10000 Zagreb</item>
      <item>DARIJA HODAK, OIB 67992171035, POLJANA DRAGUTINA KALEA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13926036149</item>
      <item>, OIB 85821130368</item>
      <item>, OIB 67992171035</item>
    </izvorni_sadrzaj>
    <derivirana_varijabla naziv="DomainObject.Predmet.SudioniciListNazivOIB_1">
      <item>, OIB 13926036149</item>
      <item>, OIB 85821130368</item>
      <item>, OIB 67992171035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A460D-69C0-4A00-99C1-628D3293C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1794</properties:Characters>
  <properties:Lines>63</properties:Lines>
  <properties:Paragraphs>21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2017-03-10T08:56:00Z</cp:lastPrinted>
  <dcterms:modified xmlns:xsi="http://www.w3.org/2001/XMLSchema-instance" xsi:type="dcterms:W3CDTF">2017-03-10T08:56:00Z</dcterms:modified>
  <cp:revision>55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