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d306" w14:paraId="34ad306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730B31">
        <w:rPr>
          <w:b/>
        </w:rPr>
        <w:t>234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>po stečajnom sucu Diani Butigan Granić u prethodnom postupku koji se vodi nad</w:t>
      </w:r>
      <w:r w:rsidR="00E9028B">
        <w:t xml:space="preserve">  </w:t>
      </w:r>
      <w:r w:rsidR="00E9028B" w:rsidRPr="00E9028B">
        <w:t>ELEKTRO GRUPA d.o.o. za trgovinu i zastupanje</w:t>
      </w:r>
      <w:r w:rsidR="00E9028B">
        <w:t>, Trg hrvatske bratske zajednice</w:t>
      </w:r>
      <w:r w:rsidR="00F867CE" w:rsidRPr="00F061F2">
        <w:t>,</w:t>
      </w:r>
      <w:r w:rsidR="00E9028B">
        <w:t>Split, OIB:</w:t>
      </w:r>
      <w:r w:rsidR="00E9028B" w:rsidRPr="00E9028B">
        <w:t xml:space="preserve"> 81930061488</w:t>
      </w:r>
      <w:r w:rsidR="00E9028B">
        <w:t xml:space="preserve"> </w:t>
      </w:r>
      <w:r w:rsidR="00F867CE" w:rsidRPr="00F061F2">
        <w:t xml:space="preserve"> dana </w:t>
      </w:r>
      <w:r w:rsidR="00E9028B">
        <w:t>11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E7893">
        <w:t xml:space="preserve"> </w:t>
      </w:r>
      <w:r w:rsidR="00E9028B" w:rsidRPr="00E9028B">
        <w:t>ELEKTRO GRUPA d.o.o. za trgovinu i zastupanje, Trg hrvatske bratske zajednice,Split, OIB: 81930061488</w:t>
      </w:r>
      <w:r w:rsidR="00E9028B">
        <w:t xml:space="preserve"> dana </w:t>
      </w:r>
      <w:r w:rsidR="00E9028B" w:rsidRPr="00E9028B">
        <w:t xml:space="preserve"> </w:t>
      </w:r>
      <w:r w:rsidR="00E9028B">
        <w:t>11</w:t>
      </w:r>
      <w:r w:rsidR="0019781D">
        <w:t xml:space="preserve">.siječnja 2019. </w:t>
      </w:r>
      <w:r w:rsidR="00E9028B">
        <w:t>g u 14,20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E9028B" w:rsidRPr="00E9028B">
        <w:t xml:space="preserve">ELEKTRO GRUPA d.o.o. za trgovinu i zastupanje, Trg hrvatske bratske zajednice,Split, OIB: 81930061488,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D4EB0">
        <w:t>28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730B31">
        <w:t>478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 xml:space="preserve">Sud je zatražio od Republike Hrvatske, Ministarstvo unutarnjih poslova, Policijska uprava Splitsko-Dalmatinske, Postaja prometne policije; Općinskog suda u Splitu, </w:t>
      </w:r>
      <w:r w:rsidRPr="00730B31">
        <w:lastRenderedPageBreak/>
        <w:t>Zemljišnoknjižni odjel, podatke o imovini dužnika  podatke o imovini dužnika. Međutim iz 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730B31">
        <w:t>15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730B31">
        <w:t>15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E9028B">
        <w:rPr>
          <w:b/>
        </w:rPr>
        <w:t>11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BB4" w:rsidP="00824DEA" w:rsidR="002B5BB4">
      <w:r>
        <w:separator/>
      </w:r>
    </w:p>
  </w:endnote>
  <w:endnote w:id="0" w:type="continuationSeparator">
    <w:p w:rsidRDefault="002B5BB4" w:rsidP="00824DEA" w:rsidR="002B5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BB4" w:rsidP="00824DEA" w:rsidR="002B5BB4">
      <w:r>
        <w:separator/>
      </w:r>
    </w:p>
  </w:footnote>
  <w:footnote w:id="0" w:type="continuationSeparator">
    <w:p w:rsidRDefault="002B5BB4" w:rsidP="00824DEA" w:rsidR="002B5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F08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730B31">
          <w:t>234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B5BB4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D37D8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0B31"/>
    <w:rsid w:val="007334B1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9F1F08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28B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F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F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F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F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F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F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F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F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St-234/2019</izvorni_sadrzaj>
    <derivirana_varijabla naziv="DomainObject.Predmet.OznakaBroj_1">St-234/2019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zaposeni</izvorni_sadrzaj>
    <derivirana_varijabla naziv="DomainObject.Predmet.PrimjedbaSuca_1">1 zaposeni</derivirana_varijabla>
  </DomainObject.Predmet.PrimjedbaSuca>
  <DomainObject.Predmet.ProtustrankaFormated>
    <izvorni_sadrzaj>  ELEKTRO GRUPA d.o.o. za trgovinu i zastupanje</izvorni_sadrzaj>
    <derivirana_varijabla naziv="DomainObject.Predmet.ProtustrankaFormated_1">  ELEKTRO GRUPA d.o.o. za trgovinu i zastupanje</derivirana_varijabla>
  </DomainObject.Predmet.ProtustrankaFormated>
  <DomainObject.Predmet.ProtustrankaFormatedOIB>
    <izvorni_sadrzaj>  ELEKTRO GRUPA d.o.o. za trgovinu i zastupanje, OIB 81930061488</izvorni_sadrzaj>
    <derivirana_varijabla naziv="DomainObject.Predmet.ProtustrankaFormatedOIB_1">  ELEKTRO GRUPA d.o.o. za trgovinu i zastupanje, OIB 81930061488</derivirana_varijabla>
  </DomainObject.Predmet.ProtustrankaFormatedOIB>
  <DomainObject.Predmet.ProtustrankaFormatedWithAdress>
    <izvorni_sadrzaj> ELEKTRO GRUPA d.o.o. za trgovinu i zastupanje, Trg Hrvatske bratske zajednice 2, 21000 Split</izvorni_sadrzaj>
    <derivirana_varijabla naziv="DomainObject.Predmet.ProtustrankaFormatedWithAdress_1"> ELEKTRO GRUPA d.o.o. za trgovinu i zastupanje, Trg Hrvatske bratske zajednice 2, 21000 Split</derivirana_varijabla>
  </DomainObject.Predmet.ProtustrankaFormatedWithAdress>
  <DomainObject.Predmet.ProtustrankaFormatedWithAdressOIB>
    <izvorni_sadrzaj> ELEKTRO GRUPA d.o.o. za trgovinu i zastupanje, OIB 81930061488, Trg Hrvatske bratske zajednice 2, 21000 Split</izvorni_sadrzaj>
    <derivirana_varijabla naziv="DomainObject.Predmet.ProtustrankaFormatedWithAdressOIB_1"> ELEKTRO GRUPA d.o.o. za trgovinu i zastupanje, OIB 81930061488, Trg Hrvatske bratske zajednice 2, 21000 Split</derivirana_varijabla>
  </DomainObject.Predmet.ProtustrankaFormatedWithAdressOIB>
  <DomainObject.Predmet.ProtustrankaWithAdress>
    <izvorni_sadrzaj>ELEKTRO GRUPA d.o.o. za trgovinu i zastupanje Trg Hrvatske bratske zajednice 2, 21000 Split</izvorni_sadrzaj>
    <derivirana_varijabla naziv="DomainObject.Predmet.ProtustrankaWithAdress_1">ELEKTRO GRUPA d.o.o. za trgovinu i zastupanje Trg Hrvatske bratske zajednice 2, 21000 Split</derivirana_varijabla>
  </DomainObject.Predmet.ProtustrankaWithAdress>
  <DomainObject.Predmet.ProtustrankaWithAdressOIB>
    <izvorni_sadrzaj>ELEKTRO GRUPA d.o.o. za trgovinu i zastupanje, OIB 81930061488, Trg Hrvatske bratske zajednice 2, 21000 Split</izvorni_sadrzaj>
    <derivirana_varijabla naziv="DomainObject.Predmet.ProtustrankaWithAdressOIB_1">ELEKTRO GRUPA d.o.o. za trgovinu i zastupanje, OIB 81930061488, Trg Hrvatske bratske zajednice 2, 21000 Split</derivirana_varijabla>
  </DomainObject.Predmet.ProtustrankaWithAdressOIB>
  <DomainObject.Predmet.ProtustrankaNazivFormated>
    <izvorni_sadrzaj>ELEKTRO GRUPA d.o.o. za trgovinu i zastupanje</izvorni_sadrzaj>
    <derivirana_varijabla naziv="DomainObject.Predmet.ProtustrankaNazivFormated_1">ELEKTRO GRUPA d.o.o. za trgovinu i zastupanje</derivirana_varijabla>
  </DomainObject.Predmet.ProtustrankaNazivFormated>
  <DomainObject.Predmet.ProtustrankaNazivFormatedOIB>
    <izvorni_sadrzaj>ELEKTRO GRUPA d.o.o. za trgovinu i zastupanje, OIB 81930061488</izvorni_sadrzaj>
    <derivirana_varijabla naziv="DomainObject.Predmet.ProtustrankaNazivFormatedOIB_1">ELEKTRO GRUPA d.o.o. za trgovinu i zastupanje, OIB 81930061488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132742.97</izvorni_sadrzaj>
    <derivirana_varijabla naziv="DomainObject.Predmet.TrenutnaVrijednost_1">132742.97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 GRUPA d.o.o. za trgovinu i zastupanje</item>
    </izvorni_sadrzaj>
    <derivirana_varijabla naziv="DomainObject.Predmet.ProtuStrankaListFormated_1">
      <item>ELEKTRO GRUPA d.o.o. za trgovinu i zastupanje</item>
    </derivirana_varijabla>
  </DomainObject.Predmet.ProtuStrankaListFormated>
  <DomainObject.Predmet.ProtuStrankaListFormatedOIB>
    <izvorni_sadrzaj>
      <item>ELEKTRO GRUPA d.o.o. za trgovinu i zastupanje, OIB 81930061488</item>
    </izvorni_sadrzaj>
    <derivirana_varijabla naziv="DomainObject.Predmet.ProtuStrankaListFormatedOIB_1">
      <item>ELEKTRO GRUPA d.o.o. za trgovinu i zastupanje, OIB 81930061488</item>
    </derivirana_varijabla>
  </DomainObject.Predmet.ProtuStrankaListFormatedOIB>
  <DomainObject.Predmet.ProtuStrankaListFormatedWithAdress>
    <izvorni_sadrzaj>
      <item>ELEKTRO GRUPA d.o.o. za trgovinu i zastupanje, Trg Hrvatske bratske zajednice 2, 21000 Split</item>
    </izvorni_sadrzaj>
    <derivirana_varijabla naziv="DomainObject.Predmet.ProtuStrankaListFormatedWithAdress_1">
      <item>ELEKTRO GRUPA d.o.o. za trgovinu i zastupanje, Trg Hrvatske bratske zajednice 2, 21000 Split</item>
    </derivirana_varijabla>
  </DomainObject.Predmet.ProtuStrankaListFormatedWithAdress>
  <DomainObject.Predmet.ProtuStrankaListFormatedWithAdressOIB>
    <izvorni_sadrzaj>
      <item>ELEKTRO GRUPA d.o.o. za trgovinu i zastupanje, OIB 81930061488, Trg Hrvatske bratske zajednice 2, 21000 Split</item>
    </izvorni_sadrzaj>
    <derivirana_varijabla naziv="DomainObject.Predmet.ProtuStrankaListFormatedWithAdressOIB_1">
      <item>ELEKTRO GRUPA d.o.o. za trgovinu i zastupanje, OIB 81930061488, Trg Hrvatske bratske zajednice 2, 21000 Split</item>
    </derivirana_varijabla>
  </DomainObject.Predmet.ProtuStrankaListFormatedWithAdressOIB>
  <DomainObject.Predmet.ProtuStrankaListNazivFormated>
    <izvorni_sadrzaj>
      <item>ELEKTRO GRUPA d.o.o. za trgovinu i zastupanje</item>
    </izvorni_sadrzaj>
    <derivirana_varijabla naziv="DomainObject.Predmet.ProtuStrankaListNazivFormated_1">
      <item>ELEKTRO GRUPA d.o.o. za trgovinu i zastupanje</item>
    </derivirana_varijabla>
  </DomainObject.Predmet.ProtuStrankaListNazivFormated>
  <DomainObject.Predmet.ProtuStrankaListNazivFormatedOIB>
    <izvorni_sadrzaj>
      <item>ELEKTRO GRUPA d.o.o. za trgovinu i zastupanje, OIB 81930061488</item>
    </izvorni_sadrzaj>
    <derivirana_varijabla naziv="DomainObject.Predmet.ProtuStrankaListNazivFormatedOIB_1">
      <item>ELEKTRO GRUPA d.o.o. za trgovinu i zastupanje, OIB 81930061488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 GRUPA d.o.o. za trgovinu i zastupanje</izvorni_sadrzaj>
    <derivirana_varijabla naziv="DomainObject.Predmet.ProtustrankaIDrugi_1">ELEKTRO GRUPA d.o.o. za trgovinu i zastupanje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 GRUPA d.o.o. za trgovinu i zastupanje, OIB 81930061488, Trg Hrvatske bratske zajednice 2, 21000 Split</izvorni_sadrzaj>
    <derivirana_varijabla naziv="DomainObject.Predmet.ProtustrankaIDrugiAdressOIB_1">ELEKTRO GRUPA d.o.o. za trgovinu i zastupanje, OIB 81930061488, Trg Hrvatske bratske zajednice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GRUPA d.o.o. za trgovinu i zastupanje</item>
      <item>FINANCIJSKA AGENCIJA, RC SPLIT</item>
    </izvorni_sadrzaj>
    <derivirana_varijabla naziv="DomainObject.Predmet.SudioniciListNaziv_1">
      <item>ELEKTRO GRUPA d.o.o. za trgovinu i zastupanje</item>
      <item>FINANCIJSKA AGENCIJA, RC SPLIT</item>
    </derivirana_varijabla>
  </DomainObject.Predmet.SudioniciListNaziv>
  <DomainObject.Predmet.SudioniciListAdressOIB>
    <izvorni_sadrzaj>
      <item>ELEKTRO GRUPA d.o.o. za trgovinu i zastupanje, OIB 81930061488, Trg Hrvatske bratske zajednice 2,21000 Split</item>
      <item>FINANCIJSKA AGENCIJA, RC SPLIT, OIB 85821130368, Mažuranićevo šetalište 24 b,21000 Split</item>
    </izvorni_sadrzaj>
    <derivirana_varijabla naziv="DomainObject.Predmet.SudioniciListAdressOIB_1">
      <item>ELEKTRO GRUPA d.o.o. za trgovinu i zastupanje, OIB 81930061488, Trg Hrvatske bratske zajednice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81930061488</item>
      <item>, OIB 85821130368</item>
    </izvorni_sadrzaj>
    <derivirana_varijabla naziv="DomainObject.Predmet.SudioniciListNazivOIB_1">
      <item>, OIB 81930061488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3490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2019-01-11T13:11:00Z</dcterms:created>
  <dc:creator>stanka grcic</dc:creator>
  <cp:lastModifiedBy>Sanja Vuković</cp:lastModifiedBy>
  <cp:lastPrinted>2018-06-28T09:27:00Z</cp:lastPrinted>
  <dcterms:modified xmlns:xsi="http://www.w3.org/2001/XMLSchema-instance" xsi:type="dcterms:W3CDTF">2019-01-11T13:12:00Z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(St-234-19 - čl.132.SZ-otvaranje i zaključenje elektro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