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53067" w14:paraId="1553067" w:rsidRDefault="00A77FBC" w:rsidP="001940FB" w:rsidR="00A77FBC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C51668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DA3F3D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77FBC" w:rsidP="00AA6BCF" w:rsidR="00A77FBC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77FBC" w:rsidR="00A77FBC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A77FBC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A77FBC" w:rsidP="00A77FBC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A77FBC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A77FBC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543D3D">
        <w:rPr>
          <w:rFonts w:cs="Calibri" w:eastAsia="Arial Unicode MS" w:hAnsi="Calibri" w:ascii="Calibri"/>
          <w:kern w:val="1"/>
          <w:lang w:eastAsia="ar-SA" w:val="hr-HR"/>
        </w:rPr>
        <w:t>ANTE ADORIĆ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A77FBC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543D3D" w:rsidRPr="00543D3D">
        <w:rPr>
          <w:rFonts w:cs="Calibri" w:hAnsi="Calibri" w:ascii="Calibri"/>
        </w:rPr>
        <w:t>250.591,85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543D3D" w:rsidRPr="00543D3D">
        <w:rPr>
          <w:rFonts w:cs="Calibri" w:hAnsi="Calibri" w:ascii="Calibri"/>
        </w:rPr>
        <w:t>235.691,85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543D3D" w:rsidRPr="00543D3D">
        <w:rPr>
          <w:rFonts w:cs="Calibri" w:hAnsi="Calibri" w:ascii="Calibri"/>
        </w:rPr>
        <w:t>14.900,00 kn</w:t>
      </w:r>
      <w:r w:rsidR="00543D3D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A77FBC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A77FBC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A77FBC" w:rsidRPr="00A77FBC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A77FBC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F316FD" w:rsidR="00AA6BCF" w:rsidRPr="00372EC9">
        <w:trPr>
          <w:trHeight w:val="1593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543D3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ANTE ADORIĆ</w:t>
            </w:r>
            <w:r w:rsidR="003A5883" w:rsidRPr="00372EC9">
              <w:rPr>
                <w:rFonts w:cs="Calibri" w:hAnsi="Calibri" w:ascii="Calibri"/>
              </w:rPr>
              <w:t xml:space="preserve">,   </w:t>
            </w:r>
            <w:r w:rsidRPr="00543D3D">
              <w:rPr>
                <w:rFonts w:cs="Calibri" w:hAnsi="Calibri" w:ascii="Calibri"/>
              </w:rPr>
              <w:t>Obala Kneza Branimira 4, Split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543D3D">
              <w:rPr>
                <w:rFonts w:cs="Calibri" w:hAnsi="Calibri" w:ascii="Calibri"/>
              </w:rPr>
              <w:t>49614597172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316F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F316FD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543D3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43D3D">
              <w:rPr>
                <w:rFonts w:cs="Calibri" w:hAnsi="Calibri" w:ascii="Calibri"/>
              </w:rPr>
              <w:t>250.591,85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543D3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43D3D">
              <w:rPr>
                <w:rFonts w:cs="Calibri" w:hAnsi="Calibri" w:ascii="Calibri"/>
              </w:rPr>
              <w:t>235.691,85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F316FD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543D3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43D3D">
              <w:rPr>
                <w:rFonts w:cs="Calibri" w:hAnsi="Calibri" w:ascii="Calibri"/>
              </w:rPr>
              <w:t>14.900,00 kn</w:t>
            </w:r>
          </w:p>
        </w:tc>
      </w:tr>
    </w:tbl>
    <w:p w:rsidRDefault="00AA6BCF" w:rsidP="00AA6BCF" w:rsidR="00AA6BCF" w:rsidRPr="00AA6BCF">
      <w:pPr>
        <w:suppressAutoHyphens/>
        <w:spacing w:after="0"/>
        <w:jc w:val="both"/>
        <w:rPr>
          <w:rFonts w:cs="font302" w:eastAsia="Arial Unicode MS" w:hAnsi="Calibri" w:ascii="Calibri"/>
          <w:kern w:val="1"/>
          <w:lang w:eastAsia="ar-SA" w:val="hr-HR"/>
        </w:rPr>
      </w:pPr>
    </w:p>
    <w:p w:rsidRDefault="007A0DFC" w:rsidP="007A0DFC" w:rsidR="007A0DFC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E0226" w:rsidP="007A0DFC" w:rsidR="007A0DFC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0DFC" w:rsidP="007A0DFC" w:rsidR="007A0DFC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7A0DFC" w:rsidP="007A0DFC" w:rsidR="007A0DFC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7A0DFC" w:rsidP="007A0DFC" w:rsidR="007A0DFC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7A0DFC" w:rsidP="007A0DFC" w:rsidR="007A0DFC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7A0DFC" w:rsidP="007A0DFC" w:rsidR="007A0DFC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B5F" w:rsidR="00736B5F">
      <w:pPr>
        <w:spacing w:after="0"/>
      </w:pPr>
      <w:r>
        <w:separator/>
      </w:r>
    </w:p>
  </w:endnote>
  <w:endnote w:id="0" w:type="continuationSeparator">
    <w:p w:rsidRDefault="00736B5F" w:rsidR="00736B5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2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22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B5F" w:rsidR="00736B5F">
      <w:pPr>
        <w:spacing w:after="0"/>
      </w:pPr>
      <w:r>
        <w:separator/>
      </w:r>
    </w:p>
  </w:footnote>
  <w:footnote w:id="0" w:type="continuationSeparator">
    <w:p w:rsidRDefault="00736B5F" w:rsidR="00736B5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2272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77B78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246C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7B1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56D"/>
    <w:rsid w:val="001B4EBC"/>
    <w:rsid w:val="001B59C5"/>
    <w:rsid w:val="001C5538"/>
    <w:rsid w:val="001C775B"/>
    <w:rsid w:val="001D474E"/>
    <w:rsid w:val="001D54CC"/>
    <w:rsid w:val="001D5DF8"/>
    <w:rsid w:val="001D6424"/>
    <w:rsid w:val="001E0226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87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5D36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43D3D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1303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275FC"/>
    <w:rsid w:val="00730CEC"/>
    <w:rsid w:val="00736850"/>
    <w:rsid w:val="00736B5F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0DFC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37FF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2109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2272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77FBC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0267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668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09D4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A3F3D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2626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16FD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F22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272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272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272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272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F22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272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272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272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272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262</properties:Words>
  <properties:Characters>1444</properties:Characters>
  <properties:Lines>77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2018-08-23T10:34:00Z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2018-08-23T11:12:00Z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St-651/2017-105 / Podnesak - Podnesak (-105.docx)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