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7578" w14:paraId="80a7578" w:rsidRDefault="00B30C6A" w:rsidP="00B30C6A" w:rsidR="00B30C6A" w:rsidRPr="00B73A02">
      <w:pPr>
        <w15:collapsed w:val="false"/>
        <w:rPr>
          <w:color w:val="000000"/>
          <w:sz w:val="22"/>
          <w:szCs w:val="22"/>
        </w:rPr>
      </w:pPr>
      <w:bookmarkStart w:name="_GoBack" w:id="0"/>
      <w:bookmarkEnd w:id="0"/>
      <w:r>
        <w:rPr>
          <w:color w:val="000000"/>
          <w:sz w:val="22"/>
          <w:szCs w:val="22"/>
        </w:rPr>
        <w:t xml:space="preserve">              </w:t>
      </w:r>
      <w:r w:rsidRPr="00B73A02">
        <w:rPr>
          <w:noProof/>
          <w:color w:val="0000FF"/>
          <w:sz w:val="22"/>
          <w:szCs w:val="22"/>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B30C6A" w:rsidP="00B30C6A" w:rsidR="00B30C6A" w:rsidRPr="00B30C6A">
      <w:pPr>
        <w:rPr>
          <w:b/>
        </w:rPr>
      </w:pPr>
      <w:r w:rsidRPr="00B30C6A">
        <w:rPr>
          <w:b/>
        </w:rPr>
        <w:t>REPUBLIKA HRVATSKA</w:t>
      </w:r>
    </w:p>
    <w:p w:rsidRDefault="00B60D37" w:rsidP="00B30C6A" w:rsidR="00B60D37" w:rsidRPr="00B30C6A">
      <w:pPr>
        <w:rPr>
          <w:b/>
        </w:rPr>
      </w:pPr>
      <w:r w:rsidRPr="00B30C6A">
        <w:rPr>
          <w:b/>
        </w:rPr>
        <w:t>TRGOVAČKI SUD U SPLITU</w:t>
      </w:r>
    </w:p>
    <w:p w:rsidRDefault="00B60D37" w:rsidP="00B30C6A" w:rsidR="00B60D37" w:rsidRPr="00B30C6A">
      <w:pPr>
        <w:rPr>
          <w:b/>
        </w:rPr>
      </w:pPr>
      <w:r w:rsidRPr="00B30C6A">
        <w:rPr>
          <w:b/>
        </w:rPr>
        <w:t>21000 Split, Sukoišanska 6</w:t>
      </w:r>
    </w:p>
    <w:p w:rsidRDefault="00B60D37" w:rsidP="00B60D37" w:rsidR="00B60D37" w:rsidRPr="00160DB5">
      <w:pPr>
        <w:jc w:val="right"/>
        <w:rPr>
          <w:b/>
        </w:rPr>
      </w:pPr>
      <w:r w:rsidRPr="00160DB5">
        <w:rPr>
          <w:b/>
        </w:rPr>
        <w:t>Posl. br. 7 St-</w:t>
      </w:r>
      <w:r w:rsidR="009A7AEA">
        <w:rPr>
          <w:b/>
        </w:rPr>
        <w:t>2029/16</w:t>
      </w:r>
    </w:p>
    <w:p w:rsidRDefault="00B60D37" w:rsidP="00B60D37" w:rsidR="00B60D37" w:rsidRPr="00160DB5">
      <w:pPr>
        <w:jc w:val="right"/>
        <w:rPr>
          <w:b/>
        </w:rPr>
      </w:pPr>
    </w:p>
    <w:p w:rsidRDefault="00B60D37" w:rsidP="00B60D37" w:rsidR="00B60D37" w:rsidRPr="00160DB5">
      <w:pPr>
        <w:jc w:val="right"/>
        <w:rPr>
          <w:b/>
        </w:rPr>
      </w:pPr>
    </w:p>
    <w:p w:rsidRDefault="00B60D37" w:rsidP="00B60D37" w:rsidR="00B60D37" w:rsidRPr="00160DB5">
      <w:pPr>
        <w:jc w:val="center"/>
        <w:rPr>
          <w:b/>
        </w:rPr>
      </w:pPr>
      <w:r w:rsidRPr="00160DB5">
        <w:rPr>
          <w:b/>
        </w:rPr>
        <w:t>R E P U B L I K A   H R V A T S K A</w:t>
      </w:r>
    </w:p>
    <w:p w:rsidRDefault="00B60D37" w:rsidP="00B60D37" w:rsidR="00B60D37" w:rsidRPr="00160DB5">
      <w:pPr>
        <w:jc w:val="center"/>
        <w:rPr>
          <w:b/>
        </w:rPr>
      </w:pPr>
      <w:r w:rsidRPr="00160DB5">
        <w:rPr>
          <w:b/>
        </w:rPr>
        <w:t>R J E Š E N J E</w:t>
      </w:r>
    </w:p>
    <w:p w:rsidRDefault="00B60D37" w:rsidP="00B60D37" w:rsidR="00B60D37" w:rsidRPr="00160DB5">
      <w:pPr>
        <w:jc w:val="both"/>
        <w:rPr>
          <w:b/>
        </w:rPr>
      </w:pPr>
    </w:p>
    <w:p w:rsidRDefault="00B60D37" w:rsidP="00361947" w:rsidR="00B60D37" w:rsidRPr="00160DB5">
      <w:pPr>
        <w:ind w:firstLine="708"/>
        <w:jc w:val="both"/>
      </w:pPr>
      <w:r w:rsidRPr="00160DB5">
        <w:t xml:space="preserve">Trgovački sud u Splitu, po stečajnom sucu tog suda Diani Butigan Granić kao sucu pojedincu, odlučujući o prijedlogu predlagatelja Financijske agencije, Regionalni centar Split, Podružnica Split, Mažuranićevo šetalište 24 b, za otvaranje stečajnog postupka nad dužnikom </w:t>
      </w:r>
      <w:r w:rsidR="009A7AEA">
        <w:t>V.I.P. NEKRETNINE</w:t>
      </w:r>
      <w:r w:rsidR="00051381">
        <w:t xml:space="preserve"> d.o.o., </w:t>
      </w:r>
      <w:r w:rsidR="009A7AEA">
        <w:t>Split</w:t>
      </w:r>
      <w:r w:rsidR="00702310" w:rsidRPr="00160DB5">
        <w:t xml:space="preserve">, </w:t>
      </w:r>
      <w:r w:rsidR="009A7AEA">
        <w:t>Duvanjska 4</w:t>
      </w:r>
      <w:r w:rsidR="00051381">
        <w:t xml:space="preserve">, </w:t>
      </w:r>
      <w:r w:rsidR="00702310" w:rsidRPr="00160DB5">
        <w:t>OIB:</w:t>
      </w:r>
      <w:r w:rsidR="00051381">
        <w:t xml:space="preserve"> </w:t>
      </w:r>
      <w:r w:rsidR="009A7AEA">
        <w:t>51869618652</w:t>
      </w:r>
      <w:r w:rsidR="00361947" w:rsidRPr="00160DB5">
        <w:t xml:space="preserve">, </w:t>
      </w:r>
      <w:r w:rsidR="006B5BA6" w:rsidRPr="00160DB5">
        <w:t xml:space="preserve">dana </w:t>
      </w:r>
      <w:r w:rsidR="009A7AEA">
        <w:t>08</w:t>
      </w:r>
      <w:r w:rsidR="00051381">
        <w:t xml:space="preserve">. </w:t>
      </w:r>
      <w:r w:rsidR="009A7AEA">
        <w:t>lipnja</w:t>
      </w:r>
      <w:r w:rsidR="006B5BA6" w:rsidRPr="00160DB5">
        <w:t xml:space="preserve">  2018</w:t>
      </w:r>
      <w:r w:rsidRPr="00160DB5">
        <w:t>.g.</w:t>
      </w:r>
    </w:p>
    <w:p w:rsidRDefault="00B60D37" w:rsidP="00B60D37" w:rsidR="00B60D37" w:rsidRPr="00160DB5">
      <w:pPr>
        <w:ind w:firstLine="708"/>
        <w:jc w:val="both"/>
      </w:pPr>
    </w:p>
    <w:p w:rsidRDefault="00155204" w:rsidP="000E1008" w:rsidR="00155204" w:rsidRPr="00160DB5">
      <w:pPr>
        <w:jc w:val="both"/>
      </w:pPr>
    </w:p>
    <w:p w:rsidRDefault="00155204" w:rsidP="00155204" w:rsidR="00155204" w:rsidRPr="00160DB5">
      <w:pPr>
        <w:jc w:val="center"/>
        <w:rPr>
          <w:b/>
        </w:rPr>
      </w:pPr>
      <w:r w:rsidRPr="00160DB5">
        <w:rPr>
          <w:b/>
        </w:rPr>
        <w:t>r i j e š i o    j e</w:t>
      </w:r>
    </w:p>
    <w:p w:rsidRDefault="00155204" w:rsidP="00155204" w:rsidR="00155204" w:rsidRPr="00160DB5">
      <w:pPr>
        <w:ind w:hanging="705" w:left="705"/>
        <w:jc w:val="both"/>
      </w:pPr>
    </w:p>
    <w:p w:rsidRDefault="00155204" w:rsidP="00155204" w:rsidR="00155204" w:rsidRPr="00160DB5">
      <w:pPr>
        <w:ind w:hanging="705" w:left="705"/>
        <w:jc w:val="both"/>
      </w:pPr>
      <w:r w:rsidRPr="00160DB5">
        <w:rPr>
          <w:b/>
        </w:rPr>
        <w:t>I.</w:t>
      </w:r>
      <w:r w:rsidRPr="00160DB5">
        <w:rPr>
          <w:b/>
        </w:rPr>
        <w:tab/>
      </w:r>
      <w:r w:rsidRPr="00160DB5">
        <w:t xml:space="preserve">Ročište radi očitovanja o prijedlogu za otvaranje stečajnog postupka određuje se u prostorijama ovog suda na adresi </w:t>
      </w:r>
      <w:r w:rsidR="00B60D37" w:rsidRPr="00160DB5">
        <w:t xml:space="preserve">Split, Sukoišanska 6, </w:t>
      </w:r>
      <w:r w:rsidRPr="00160DB5">
        <w:t xml:space="preserve"> </w:t>
      </w:r>
      <w:r w:rsidR="009A7AEA" w:rsidRPr="00786D7E">
        <w:t>s</w:t>
      </w:r>
      <w:r w:rsidR="009A7AEA">
        <w:t>oba br. 118</w:t>
      </w:r>
      <w:r w:rsidR="009A7AEA" w:rsidRPr="00786D7E">
        <w:t>, za dan</w:t>
      </w:r>
    </w:p>
    <w:p w:rsidRDefault="00155204" w:rsidP="00155204" w:rsidR="00155204" w:rsidRPr="00160DB5">
      <w:pPr>
        <w:ind w:hanging="705" w:left="705"/>
        <w:jc w:val="both"/>
      </w:pPr>
    </w:p>
    <w:p w:rsidRDefault="009A7AEA" w:rsidP="00155204" w:rsidR="00155204" w:rsidRPr="00160DB5">
      <w:pPr>
        <w:jc w:val="center"/>
        <w:rPr>
          <w:b/>
          <w:u w:val="single"/>
        </w:rPr>
      </w:pPr>
      <w:r>
        <w:rPr>
          <w:b/>
          <w:u w:val="single"/>
        </w:rPr>
        <w:t>29</w:t>
      </w:r>
      <w:r w:rsidR="00B0377D" w:rsidRPr="00160DB5">
        <w:rPr>
          <w:b/>
          <w:u w:val="single"/>
        </w:rPr>
        <w:t xml:space="preserve">. </w:t>
      </w:r>
      <w:r>
        <w:rPr>
          <w:b/>
          <w:u w:val="single"/>
        </w:rPr>
        <w:t>lipnja</w:t>
      </w:r>
      <w:r w:rsidR="00B0377D" w:rsidRPr="00160DB5">
        <w:rPr>
          <w:b/>
          <w:u w:val="single"/>
        </w:rPr>
        <w:t xml:space="preserve"> </w:t>
      </w:r>
      <w:r w:rsidR="006B5BA6" w:rsidRPr="00160DB5">
        <w:rPr>
          <w:b/>
          <w:u w:val="single"/>
        </w:rPr>
        <w:t xml:space="preserve"> 2018</w:t>
      </w:r>
      <w:r w:rsidR="00F40F29" w:rsidRPr="00160DB5">
        <w:rPr>
          <w:b/>
          <w:u w:val="single"/>
        </w:rPr>
        <w:t xml:space="preserve">.g. u </w:t>
      </w:r>
      <w:r w:rsidR="00155204" w:rsidRPr="00160DB5">
        <w:rPr>
          <w:b/>
          <w:u w:val="single"/>
        </w:rPr>
        <w:t xml:space="preserve"> </w:t>
      </w:r>
      <w:r>
        <w:rPr>
          <w:b/>
          <w:u w:val="single"/>
        </w:rPr>
        <w:t>11</w:t>
      </w:r>
      <w:r w:rsidR="006B5BA6" w:rsidRPr="00160DB5">
        <w:rPr>
          <w:b/>
          <w:u w:val="single"/>
        </w:rPr>
        <w:t>,</w:t>
      </w:r>
      <w:r>
        <w:rPr>
          <w:b/>
          <w:u w:val="single"/>
        </w:rPr>
        <w:t>4</w:t>
      </w:r>
      <w:r w:rsidR="00051381">
        <w:rPr>
          <w:b/>
          <w:u w:val="single"/>
        </w:rPr>
        <w:t>5</w:t>
      </w:r>
      <w:r w:rsidR="006B5BA6" w:rsidRPr="00160DB5">
        <w:rPr>
          <w:b/>
          <w:u w:val="single"/>
        </w:rPr>
        <w:t xml:space="preserve"> </w:t>
      </w:r>
      <w:r w:rsidR="00155204" w:rsidRPr="00160DB5">
        <w:rPr>
          <w:b/>
          <w:u w:val="single"/>
        </w:rPr>
        <w:t>sati</w:t>
      </w:r>
    </w:p>
    <w:p w:rsidRDefault="00155204" w:rsidP="00155204" w:rsidR="00155204" w:rsidRPr="00160DB5">
      <w:pPr>
        <w:jc w:val="center"/>
        <w:rPr>
          <w:b/>
        </w:rPr>
      </w:pPr>
    </w:p>
    <w:p w:rsidRDefault="00702310" w:rsidP="00702310" w:rsidR="00702310" w:rsidRPr="00160DB5">
      <w:pPr>
        <w:numPr>
          <w:ilvl w:val="0"/>
          <w:numId w:val="2"/>
        </w:numPr>
        <w:jc w:val="both"/>
      </w:pPr>
      <w:r w:rsidRPr="00160DB5">
        <w:t xml:space="preserve">Pozivaju se predstavnik predlagatelja Financijske agencije, Regionalni centar Split i zastupnik po zakonu dužnika </w:t>
      </w:r>
      <w:r w:rsidR="009A7AEA">
        <w:t>Viktor Rozić</w:t>
      </w:r>
      <w:r w:rsidRPr="00160DB5">
        <w:t>, te osoba koja za dužnika obavlja poslove platnog prometa, pristupiti na zakazano ročište.</w:t>
      </w:r>
    </w:p>
    <w:p w:rsidRDefault="006B5BA6" w:rsidP="00702310" w:rsidR="006B5BA6" w:rsidRPr="00160DB5">
      <w:pPr>
        <w:ind w:left="720"/>
        <w:jc w:val="both"/>
      </w:pPr>
    </w:p>
    <w:p w:rsidRDefault="00155204" w:rsidP="00155204" w:rsidR="00155204" w:rsidRPr="00160DB5">
      <w:pPr>
        <w:jc w:val="both"/>
      </w:pPr>
    </w:p>
    <w:p w:rsidRDefault="00155204" w:rsidP="00155204" w:rsidR="00155204" w:rsidRPr="00160DB5">
      <w:pPr>
        <w:numPr>
          <w:ilvl w:val="0"/>
          <w:numId w:val="2"/>
        </w:numPr>
        <w:jc w:val="both"/>
      </w:pPr>
      <w:r w:rsidRPr="00160DB5">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60D37" w:rsidRPr="00160DB5">
        <w:t xml:space="preserve">021/481-242  </w:t>
      </w:r>
      <w:r w:rsidRPr="00160DB5">
        <w:t>najkasnije 60 minuta prije određenog ročišta.</w:t>
      </w:r>
    </w:p>
    <w:p w:rsidRDefault="00155204" w:rsidP="00155204" w:rsidR="00155204" w:rsidRPr="00160DB5">
      <w:pPr>
        <w:ind w:left="720"/>
        <w:jc w:val="both"/>
      </w:pPr>
    </w:p>
    <w:p w:rsidRDefault="006B5BA6" w:rsidP="00155204" w:rsidR="006B5BA6" w:rsidRPr="00160DB5">
      <w:pPr>
        <w:ind w:left="720"/>
        <w:jc w:val="both"/>
      </w:pPr>
    </w:p>
    <w:p w:rsidRDefault="006B5BA6" w:rsidP="00155204" w:rsidR="006B5BA6" w:rsidRPr="00160DB5">
      <w:pPr>
        <w:ind w:left="720"/>
        <w:jc w:val="both"/>
      </w:pPr>
    </w:p>
    <w:p w:rsidRDefault="00155204" w:rsidP="00155204" w:rsidR="00155204" w:rsidRPr="00160DB5">
      <w:pPr>
        <w:jc w:val="center"/>
        <w:rPr>
          <w:b/>
        </w:rPr>
      </w:pPr>
      <w:r w:rsidRPr="00160DB5">
        <w:rPr>
          <w:b/>
        </w:rPr>
        <w:t xml:space="preserve">U </w:t>
      </w:r>
      <w:r w:rsidR="006B5BA6" w:rsidRPr="00160DB5">
        <w:rPr>
          <w:b/>
        </w:rPr>
        <w:t>Splitu</w:t>
      </w:r>
      <w:r w:rsidRPr="00160DB5">
        <w:rPr>
          <w:b/>
        </w:rPr>
        <w:t xml:space="preserve">, </w:t>
      </w:r>
      <w:r w:rsidR="009A7AEA">
        <w:rPr>
          <w:b/>
        </w:rPr>
        <w:t>08</w:t>
      </w:r>
      <w:r w:rsidR="00B60D37" w:rsidRPr="00160DB5">
        <w:rPr>
          <w:b/>
        </w:rPr>
        <w:t xml:space="preserve">. </w:t>
      </w:r>
      <w:r w:rsidR="009A7AEA">
        <w:rPr>
          <w:b/>
        </w:rPr>
        <w:t>lipnja</w:t>
      </w:r>
      <w:r w:rsidR="00B60D37" w:rsidRPr="00160DB5">
        <w:rPr>
          <w:b/>
        </w:rPr>
        <w:t xml:space="preserve"> </w:t>
      </w:r>
      <w:r w:rsidR="006B5BA6" w:rsidRPr="00160DB5">
        <w:rPr>
          <w:b/>
        </w:rPr>
        <w:t>2018</w:t>
      </w:r>
      <w:r w:rsidR="00F40F29" w:rsidRPr="00160DB5">
        <w:rPr>
          <w:b/>
        </w:rPr>
        <w:t>.g.</w:t>
      </w:r>
    </w:p>
    <w:p w:rsidRDefault="00155204" w:rsidP="00155204" w:rsidR="00155204" w:rsidRPr="00160DB5">
      <w:pPr>
        <w:rPr>
          <w:b/>
        </w:rPr>
      </w:pPr>
    </w:p>
    <w:p w:rsidRDefault="00155204" w:rsidP="00155204" w:rsidR="00155204" w:rsidRPr="00160DB5">
      <w:pPr>
        <w:rPr>
          <w:b/>
        </w:rPr>
      </w:pPr>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t>Stečajni sudac:</w:t>
      </w:r>
    </w:p>
    <w:p w:rsidRDefault="00155204" w:rsidP="00155204" w:rsidR="00155204" w:rsidRPr="00160DB5">
      <w:pPr>
        <w:rPr>
          <w:b/>
        </w:rPr>
      </w:pPr>
    </w:p>
    <w:p w:rsidRDefault="00155204" w:rsidP="00155204" w:rsidR="00155204" w:rsidRPr="00160DB5">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t>Diana Butigan Granić</w:t>
      </w:r>
    </w:p>
    <w:p w:rsidRDefault="00155204" w:rsidP="00155204" w:rsidR="00155204" w:rsidRPr="00160DB5"/>
    <w:p w:rsidRDefault="006B5BA6" w:rsidP="00155204" w:rsidR="006B5BA6" w:rsidRPr="00160DB5">
      <w:pPr>
        <w:rPr>
          <w:b/>
        </w:rPr>
      </w:pPr>
    </w:p>
    <w:p w:rsidRDefault="006B5BA6" w:rsidP="00155204" w:rsidR="006B5BA6" w:rsidRPr="00160DB5">
      <w:pPr>
        <w:rPr>
          <w:b/>
        </w:rPr>
      </w:pPr>
    </w:p>
    <w:p w:rsidRDefault="00155204" w:rsidP="00155204" w:rsidR="00155204" w:rsidRPr="00160DB5">
      <w:pPr>
        <w:rPr>
          <w:b/>
        </w:rPr>
      </w:pPr>
      <w:r w:rsidRPr="00160DB5">
        <w:rPr>
          <w:b/>
        </w:rPr>
        <w:t>POUKA O PRAVNOM LIJEKU</w:t>
      </w:r>
    </w:p>
    <w:p w:rsidRDefault="00155204" w:rsidP="00155204" w:rsidR="00155204" w:rsidRPr="00160DB5">
      <w:r w:rsidRPr="00160DB5">
        <w:t>Protiv ovog rješenja posebna žalba nije dopuštena (čl. 115. st. 1. SZ).</w:t>
      </w:r>
    </w:p>
    <w:p w:rsidRDefault="00155204" w:rsidP="00155204" w:rsidR="00155204" w:rsidRPr="00160DB5"/>
    <w:p w:rsidRDefault="00155204" w:rsidP="00155204" w:rsidR="00155204" w:rsidRPr="00160DB5">
      <w:pPr>
        <w:rPr>
          <w:b/>
        </w:rPr>
      </w:pPr>
      <w:r w:rsidRPr="00160DB5">
        <w:rPr>
          <w:b/>
        </w:rPr>
        <w:t>DN-a:</w:t>
      </w:r>
    </w:p>
    <w:p w:rsidRDefault="00155204" w:rsidP="00155204" w:rsidR="000D3AA8" w:rsidRPr="00160DB5">
      <w:r w:rsidRPr="00160DB5">
        <w:t>-</w:t>
      </w:r>
      <w:r w:rsidRPr="00160DB5">
        <w:tab/>
      </w:r>
      <w:r w:rsidR="000D3AA8" w:rsidRPr="00160DB5">
        <w:t>e - oglasna ploča</w:t>
      </w:r>
    </w:p>
    <w:p w:rsidRDefault="000D3AA8" w:rsidP="00155204" w:rsidR="00155204" w:rsidRPr="00160DB5">
      <w:r w:rsidRPr="00160DB5">
        <w:t xml:space="preserve">- </w:t>
      </w:r>
      <w:r w:rsidRPr="00160DB5">
        <w:tab/>
      </w:r>
      <w:r w:rsidR="00155204" w:rsidRPr="00160DB5">
        <w:t>predlagatelju – e- oglasna</w:t>
      </w:r>
    </w:p>
    <w:p w:rsidRDefault="00155204" w:rsidP="000D3AA8" w:rsidR="00F40F29" w:rsidRPr="00160DB5">
      <w:r w:rsidRPr="00160DB5">
        <w:t>-</w:t>
      </w:r>
      <w:r w:rsidRPr="00160DB5">
        <w:tab/>
        <w:t>FINA – e – oglasna</w:t>
      </w:r>
    </w:p>
    <w:p w:rsidRDefault="00F40F29" w:rsidP="000D3AA8" w:rsidR="006B5BA6" w:rsidRPr="00160DB5">
      <w:r w:rsidRPr="00160DB5">
        <w:t xml:space="preserve">- </w:t>
      </w:r>
      <w:r w:rsidRPr="00160DB5">
        <w:tab/>
        <w:t xml:space="preserve">zz </w:t>
      </w:r>
      <w:r w:rsidR="009A7AEA">
        <w:t>Viktor Rozić</w:t>
      </w:r>
    </w:p>
    <w:p w:rsidRDefault="006B5BA6" w:rsidP="000D3AA8" w:rsidR="006B5BA6" w:rsidRPr="00160DB5">
      <w:r w:rsidRPr="00160DB5">
        <w:t>-          dužniku</w:t>
      </w:r>
    </w:p>
    <w:sectPr w:rsidSect="000D3AA8" w:rsidR="006B5BA6" w:rsidRPr="00160DB5">
      <w:headerReference w:type="even" r:id="rId12"/>
      <w:headerReference w:type="default" r:id="rId13"/>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529"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3529">
      <w:rPr>
        <w:rStyle w:val="Brojstranice"/>
        <w:noProof/>
      </w:rPr>
      <w:t>2</w:t>
    </w:r>
    <w:r>
      <w:rPr>
        <w:rStyle w:val="Brojstranice"/>
      </w:rPr>
      <w:fldChar w:fldCharType="end"/>
    </w:r>
  </w:p>
  <w:p w:rsidRDefault="00B60D37" w:rsidR="00304C4F">
    <w:pPr>
      <w:pStyle w:val="Zaglavlje"/>
    </w:pPr>
    <w:r>
      <w:tab/>
    </w:r>
    <w:r>
      <w:tab/>
      <w:t>7.St.</w:t>
    </w:r>
    <w:r w:rsidR="009A7AEA">
      <w:t>2029</w:t>
    </w:r>
    <w:r w:rsidR="006B5BA6">
      <w:t>/</w:t>
    </w:r>
    <w:r w:rsidR="009A7AE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8434679E"/>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46A27"/>
    <w:rsid w:val="00051381"/>
    <w:rsid w:val="0009031B"/>
    <w:rsid w:val="000925A4"/>
    <w:rsid w:val="000D3AA8"/>
    <w:rsid w:val="000E1008"/>
    <w:rsid w:val="000F1098"/>
    <w:rsid w:val="00155204"/>
    <w:rsid w:val="00160DB5"/>
    <w:rsid w:val="001A17F5"/>
    <w:rsid w:val="00250F78"/>
    <w:rsid w:val="002B16D5"/>
    <w:rsid w:val="00303AF6"/>
    <w:rsid w:val="00311567"/>
    <w:rsid w:val="00361947"/>
    <w:rsid w:val="003A6BF9"/>
    <w:rsid w:val="0052560B"/>
    <w:rsid w:val="005401F1"/>
    <w:rsid w:val="005421BE"/>
    <w:rsid w:val="00547D92"/>
    <w:rsid w:val="006B5BA6"/>
    <w:rsid w:val="006E7D8B"/>
    <w:rsid w:val="006F4C2E"/>
    <w:rsid w:val="00702310"/>
    <w:rsid w:val="007F2EE3"/>
    <w:rsid w:val="00806B6F"/>
    <w:rsid w:val="0086426F"/>
    <w:rsid w:val="00883F1C"/>
    <w:rsid w:val="008B052E"/>
    <w:rsid w:val="00974DD0"/>
    <w:rsid w:val="009A7AEA"/>
    <w:rsid w:val="00A12FC0"/>
    <w:rsid w:val="00AC5F7B"/>
    <w:rsid w:val="00B003A5"/>
    <w:rsid w:val="00B0377D"/>
    <w:rsid w:val="00B30C6A"/>
    <w:rsid w:val="00B429F6"/>
    <w:rsid w:val="00B51189"/>
    <w:rsid w:val="00B60D37"/>
    <w:rsid w:val="00C46D66"/>
    <w:rsid w:val="00D53529"/>
    <w:rsid w:val="00E4307B"/>
    <w:rsid w:val="00EC4BC4"/>
    <w:rsid w:val="00F40F29"/>
    <w:rsid w:val="00F420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D53529"/>
    <w:rPr>
      <w:color w:val="808080"/>
      <w:bdr w:space="0" w:sz="0" w:color="auto" w:val="none"/>
      <w:shd w:fill="auto" w:color="auto" w:val="clear"/>
    </w:rPr>
  </w:style>
  <w:style w:customStyle="true" w:styleId="eSPISCCParagraphDefaultFont" w:type="character">
    <w:name w:val="eSPIS_CC_Paragraph Default Font"/>
    <w:basedOn w:val="Zadanifontodlomka"/>
    <w:rsid w:val="00D5352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5352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5352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5352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D53529"/>
    <w:rPr>
      <w:color w:val="808080"/>
      <w:bdr w:color="auto" w:space="0" w:sz="0" w:val="none"/>
      <w:shd w:color="auto" w:fill="auto" w:val="clear"/>
    </w:rPr>
  </w:style>
  <w:style w:customStyle="1" w:styleId="eSPISCCParagraphDefaultFont" w:type="character">
    <w:name w:val="eSPIS_CC_Paragraph Default Font"/>
    <w:basedOn w:val="Zadanifontodlomka"/>
    <w:rsid w:val="00D5352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5352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5352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5352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2029</izvorni_sadrzaj>
    <derivirana_varijabla naziv="DomainObject.Predmet.Broj_1">2029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St-2029/2016</izvorni_sadrzaj>
    <derivirana_varijabla naziv="DomainObject.Predmet.OznakaBroj_1">St-2029/2016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V.I.P. NEKRETNINE d.o.o. za građenje i usluge</izvorni_sadrzaj>
    <derivirana_varijabla naziv="DomainObject.Predmet.ProtustrankaFormated_1">  V.I.P. NEKRETNINE d.o.o. za građenje i usluge</derivirana_varijabla>
  </DomainObject.Predmet.ProtustrankaFormated>
  <DomainObject.Predmet.ProtustrankaFormatedOIB>
    <izvorni_sadrzaj>  V.I.P. NEKRETNINE d.o.o. za građenje i usluge, OIB 51869618652</izvorni_sadrzaj>
    <derivirana_varijabla naziv="DomainObject.Predmet.ProtustrankaFormatedOIB_1">  V.I.P. NEKRETNINE d.o.o. za građenje i usluge, OIB 51869618652</derivirana_varijabla>
  </DomainObject.Predmet.ProtustrankaFormatedOIB>
  <DomainObject.Predmet.ProtustrankaFormatedWithAdress>
    <izvorni_sadrzaj> V.I.P. NEKRETNINE d.o.o. za građenje i usluge, Duvanjska 4, 21000 Split</izvorni_sadrzaj>
    <derivirana_varijabla naziv="DomainObject.Predmet.ProtustrankaFormatedWithAdress_1"> V.I.P. NEKRETNINE d.o.o. za građenje i usluge, Duvanjska 4, 21000 Split</derivirana_varijabla>
  </DomainObject.Predmet.ProtustrankaFormatedWithAdress>
  <DomainObject.Predmet.ProtustrankaFormatedWithAdressOIB>
    <izvorni_sadrzaj> V.I.P. NEKRETNINE d.o.o. za građenje i usluge, OIB 51869618652, Duvanjska 4, 21000 Split</izvorni_sadrzaj>
    <derivirana_varijabla naziv="DomainObject.Predmet.ProtustrankaFormatedWithAdressOIB_1"> V.I.P. NEKRETNINE d.o.o. za građenje i usluge, OIB 51869618652, Duvanjska 4, 21000 Split</derivirana_varijabla>
  </DomainObject.Predmet.ProtustrankaFormatedWithAdressOIB>
  <DomainObject.Predmet.ProtustrankaWithAdress>
    <izvorni_sadrzaj>V.I.P. NEKRETNINE d.o.o. za građenje i usluge Duvanjska 4, 21000 Split</izvorni_sadrzaj>
    <derivirana_varijabla naziv="DomainObject.Predmet.ProtustrankaWithAdress_1">V.I.P. NEKRETNINE d.o.o. za građenje i usluge Duvanjska 4, 21000 Split</derivirana_varijabla>
  </DomainObject.Predmet.ProtustrankaWithAdress>
  <DomainObject.Predmet.ProtustrankaWithAdressOIB>
    <izvorni_sadrzaj>V.I.P. NEKRETNINE d.o.o. za građenje i usluge, OIB 51869618652, Duvanjska 4, 21000 Split</izvorni_sadrzaj>
    <derivirana_varijabla naziv="DomainObject.Predmet.ProtustrankaWithAdressOIB_1">V.I.P. NEKRETNINE d.o.o. za građenje i usluge, OIB 51869618652, Duvanjska 4, 21000 Split</derivirana_varijabla>
  </DomainObject.Predmet.ProtustrankaWithAdressOIB>
  <DomainObject.Predmet.ProtustrankaNazivFormated>
    <izvorni_sadrzaj>V.I.P. NEKRETNINE d.o.o. za građenje i usluge</izvorni_sadrzaj>
    <derivirana_varijabla naziv="DomainObject.Predmet.ProtustrankaNazivFormated_1">V.I.P. NEKRETNINE d.o.o. za građenje i usluge</derivirana_varijabla>
  </DomainObject.Predmet.ProtustrankaNazivFormated>
  <DomainObject.Predmet.ProtustrankaNazivFormatedOIB>
    <izvorni_sadrzaj>V.I.P. NEKRETNINE d.o.o. za građenje i usluge, OIB 51869618652</izvorni_sadrzaj>
    <derivirana_varijabla naziv="DomainObject.Predmet.ProtustrankaNazivFormatedOIB_1">V.I.P. NEKRETNINE d.o.o. za građenje i usluge, OIB 51869618652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18683136487, Katančićeva 5, 10000 Zagreb</izvorni_sadrzaj>
    <derivirana_varijabla naziv="DomainObject.Predmet.StrankaFormatedWithAdressOIB_1"> Ministarstvo financija RH, OIB 18683136487,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179837.80</izvorni_sadrzaj>
    <derivirana_varijabla naziv="DomainObject.Predmet.TrenutnaVrijednost_1">179837.80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18683136487, Katančićeva 5, 10000 Zagreb</item>
    </izvorni_sadrzaj>
    <derivirana_varijabla naziv="DomainObject.Predmet.StrankaListFormatedWithAdressOIB_1">
      <item>Ministarstvo financija RH, OIB 18683136487,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V.I.P. NEKRETNINE d.o.o. za građenje i usluge</item>
    </izvorni_sadrzaj>
    <derivirana_varijabla naziv="DomainObject.Predmet.ProtuStrankaListFormated_1">
      <item>V.I.P. NEKRETNINE d.o.o. za građenje i usluge</item>
    </derivirana_varijabla>
  </DomainObject.Predmet.ProtuStrankaListFormated>
  <DomainObject.Predmet.ProtuStrankaListFormatedOIB>
    <izvorni_sadrzaj>
      <item>V.I.P. NEKRETNINE d.o.o. za građenje i usluge, OIB 51869618652</item>
    </izvorni_sadrzaj>
    <derivirana_varijabla naziv="DomainObject.Predmet.ProtuStrankaListFormatedOIB_1">
      <item>V.I.P. NEKRETNINE d.o.o. za građenje i usluge, OIB 51869618652</item>
    </derivirana_varijabla>
  </DomainObject.Predmet.ProtuStrankaListFormatedOIB>
  <DomainObject.Predmet.ProtuStrankaListFormatedWithAdress>
    <izvorni_sadrzaj>
      <item>V.I.P. NEKRETNINE d.o.o. za građenje i usluge, Duvanjska 4, 21000 Split</item>
    </izvorni_sadrzaj>
    <derivirana_varijabla naziv="DomainObject.Predmet.ProtuStrankaListFormatedWithAdress_1">
      <item>V.I.P. NEKRETNINE d.o.o. za građenje i usluge, Duvanjska 4, 21000 Split</item>
    </derivirana_varijabla>
  </DomainObject.Predmet.ProtuStrankaListFormatedWithAdress>
  <DomainObject.Predmet.ProtuStrankaListFormatedWithAdressOIB>
    <izvorni_sadrzaj>
      <item>V.I.P. NEKRETNINE d.o.o. za građenje i usluge, OIB 51869618652, Duvanjska 4, 21000 Split</item>
    </izvorni_sadrzaj>
    <derivirana_varijabla naziv="DomainObject.Predmet.ProtuStrankaListFormatedWithAdressOIB_1">
      <item>V.I.P. NEKRETNINE d.o.o. za građenje i usluge, OIB 51869618652, Duvanjska 4, 21000 Split</item>
    </derivirana_varijabla>
  </DomainObject.Predmet.ProtuStrankaListFormatedWithAdressOIB>
  <DomainObject.Predmet.ProtuStrankaListNazivFormated>
    <izvorni_sadrzaj>
      <item>V.I.P. NEKRETNINE d.o.o. za građenje i usluge</item>
    </izvorni_sadrzaj>
    <derivirana_varijabla naziv="DomainObject.Predmet.ProtuStrankaListNazivFormated_1">
      <item>V.I.P. NEKRETNINE d.o.o. za građenje i usluge</item>
    </derivirana_varijabla>
  </DomainObject.Predmet.ProtuStrankaListNazivFormated>
  <DomainObject.Predmet.ProtuStrankaListNazivFormatedOIB>
    <izvorni_sadrzaj>
      <item>V.I.P. NEKRETNINE d.o.o. za građenje i usluge, OIB 51869618652</item>
    </izvorni_sadrzaj>
    <derivirana_varijabla naziv="DomainObject.Predmet.ProtuStrankaListNazivFormatedOIB_1">
      <item>V.I.P. NEKRETNINE d.o.o. za građenje i usluge, OIB 51869618652</item>
    </derivirana_varijabla>
  </DomainObject.Predmet.ProtuStrankaListNazivFormatedOIB>
  <DomainObject.Predmet.OstaliListFormated>
    <izvorni_sadrzaj>
      <item>Županijsko državno odvjetništvo u Splitu</item>
      <item>Viktor Rozić</item>
    </izvorni_sadrzaj>
    <derivirana_varijabla naziv="DomainObject.Predmet.OstaliListFormated_1">
      <item>Županijsko državno odvjetništvo u Splitu</item>
      <item>Viktor Rozić</item>
    </derivirana_varijabla>
  </DomainObject.Predmet.OstaliListFormated>
  <DomainObject.Predmet.OstaliListFormatedOIB>
    <izvorni_sadrzaj>
      <item>Županijsko državno odvjetništvo u Splitu</item>
      <item>Viktor Rozić, OIB 77608952431</item>
    </izvorni_sadrzaj>
    <derivirana_varijabla naziv="DomainObject.Predmet.OstaliListFormatedOIB_1">
      <item>Županijsko državno odvjetništvo u Splitu</item>
      <item>Viktor Rozić, OIB 77608952431</item>
    </derivirana_varijabla>
  </DomainObject.Predmet.OstaliListFormatedOIB>
  <DomainObject.Predmet.OstaliListFormatedWithAdress>
    <izvorni_sadrzaj>
      <item>Županijsko državno odvjetništvo u Splitu, Gundulićeva 29a, 21000 Split</item>
      <item>Viktor Rozić, Duvanjska 4, 21000 Split</item>
    </izvorni_sadrzaj>
    <derivirana_varijabla naziv="DomainObject.Predmet.OstaliListFormatedWithAdress_1">
      <item>Županijsko državno odvjetništvo u Splitu, Gundulićeva 29a, 21000 Split</item>
      <item>Viktor Rozić, Duvanjska 4, 21000 Split</item>
    </derivirana_varijabla>
  </DomainObject.Predmet.OstaliListFormatedWithAdress>
  <DomainObject.Predmet.OstaliListFormatedWithAdressOIB>
    <izvorni_sadrzaj>
      <item>Županijsko državno odvjetništvo u Splitu, Gundulićeva 29a, 21000 Split</item>
      <item>Viktor Rozić, OIB 77608952431, Duvanjska 4, 21000 Split</item>
    </izvorni_sadrzaj>
    <derivirana_varijabla naziv="DomainObject.Predmet.OstaliListFormatedWithAdressOIB_1">
      <item>Županijsko državno odvjetništvo u Splitu, Gundulićeva 29a, 21000 Split</item>
      <item>Viktor Rozić, OIB 77608952431, Duvanjska 4, 21000 Split</item>
    </derivirana_varijabla>
  </DomainObject.Predmet.OstaliListFormatedWithAdressOIB>
  <DomainObject.Predmet.OstaliListNazivFormated>
    <izvorni_sadrzaj>
      <item>Županijsko državno odvjetništvo u Splitu</item>
      <item>Viktor Rozić</item>
    </izvorni_sadrzaj>
    <derivirana_varijabla naziv="DomainObject.Predmet.OstaliListNazivFormated_1">
      <item>Županijsko državno odvjetništvo u Splitu</item>
      <item>Viktor Rozić</item>
    </derivirana_varijabla>
  </DomainObject.Predmet.OstaliListNazivFormated>
  <DomainObject.Predmet.OstaliListNazivFormatedOIB>
    <izvorni_sadrzaj>
      <item>Županijsko državno odvjetništvo u Splitu</item>
      <item>Viktor Rozić, OIB 77608952431</item>
    </izvorni_sadrzaj>
    <derivirana_varijabla naziv="DomainObject.Predmet.OstaliListNazivFormatedOIB_1">
      <item>Županijsko državno odvjetništvo u Splitu</item>
      <item>Viktor Rozić, OIB 77608952431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V.I.P. NEKRETNINE d.o.o. za građenje i usluge</izvorni_sadrzaj>
    <derivirana_varijabla naziv="DomainObject.Predmet.ProtustrankaIDrugi_1">V.I.P. NEKRETNINE d.o.o. za građenje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V.I.P. NEKRETNINE d.o.o. za građenje i usluge, OIB 51869618652, Duvanjska 4, 21000 Split</izvorni_sadrzaj>
    <derivirana_varijabla naziv="DomainObject.Predmet.ProtustrankaIDrugiAdressOIB_1">V.I.P. NEKRETNINE d.o.o. za građenje i usluge, OIB 51869618652, Duvanjska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V.I.P. NEKRETNINE d.o.o. za građenje i usluge</item>
      <item>Ministarstvo financija RH</item>
      <item>Županijsko državno odvjetništvo u Splitu</item>
      <item>Viktor Rozić</item>
    </izvorni_sadrzaj>
    <derivirana_varijabla naziv="DomainObject.Predmet.SudioniciListNaziv_1">
      <item>V.I.P. NEKRETNINE d.o.o. za građenje i usluge</item>
      <item>Ministarstvo financija RH</item>
      <item>Županijsko državno odvjetništvo u Splitu</item>
      <item>Viktor Rozić</item>
    </derivirana_varijabla>
  </DomainObject.Predmet.SudioniciListNaziv>
  <DomainObject.Predmet.SudioniciListAdressOIB>
    <izvorni_sadrzaj>
      <item>V.I.P. NEKRETNINE d.o.o. za građenje i usluge, OIB 51869618652, Duvanjska 4,21000 Split</item>
      <item>Ministarstvo financija RH, OIB 18683136487, Katančićeva 5,10000 Zagreb</item>
      <item>Županijsko državno odvjetništvo u Splitu, Gundulićeva 29a,21000 Split</item>
      <item>Viktor Rozić, OIB 77608952431, Duvanjska 4,21000 Split</item>
    </izvorni_sadrzaj>
    <derivirana_varijabla naziv="DomainObject.Predmet.SudioniciListAdressOIB_1">
      <item>V.I.P. NEKRETNINE d.o.o. za građenje i usluge, OIB 51869618652, Duvanjska 4,21000 Split</item>
      <item>Ministarstvo financija RH, OIB 18683136487, Katančićeva 5,10000 Zagreb</item>
      <item>Županijsko državno odvjetništvo u Splitu, Gundulićeva 29a,21000 Split</item>
      <item>Viktor Rozić, OIB 77608952431, Duvanjska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51869618652</item>
      <item>, OIB 18683136487</item>
      <item>, OIB null</item>
      <item>, OIB 77608952431</item>
    </izvorni_sadrzaj>
    <derivirana_varijabla naziv="DomainObject.Predmet.SudioniciListNazivOIB_1">
      <item>, OIB 51869618652</item>
      <item>, OIB 18683136487</item>
      <item>, OIB null</item>
      <item>, OIB 77608952431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279</properties:Words>
  <properties:Characters>1386</properties:Characters>
  <properties:Lines>54</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2018-06-08T09:18:00Z</dcterms:created>
  <dc:creator>Mara Marčinko</dc:creator>
  <cp:lastModifiedBy>Ivana Mendeš</cp:lastModifiedBy>
  <cp:lastPrinted>2018-02-20T07:45:00Z</cp:lastPrinted>
  <dcterms:modified xmlns:xsi="http://www.w3.org/2001/XMLSchema-instance" xsi:type="dcterms:W3CDTF">2018-06-08T09:28:00Z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(2029-16 prethodni bez točke 1 - SPLITSKI.docx)</vt:lpwstr>
  </prop:property>
  <prop:property name="CC_coloring" pid="4" fmtid="{D5CDD505-2E9C-101B-9397-08002B2CF9AE}">
    <vt:bool>false</vt:bool>
  </prop:property>
  <prop:property name="BrojStranica" pid="5" fmtid="{D5CDD505-2E9C-101B-9397-08002B2CF9AE}">
    <vt:i4>2</vt:i4>
  </prop:property>
</prop:Properties>
</file>