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6917" w14:paraId="dc46917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5E02BD">
        <w:t>4</w:t>
      </w:r>
      <w:r w:rsidR="009578AA">
        <w:t>435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9578AA" w:rsidR="009578AA">
      <w:pPr>
        <w:jc w:val="both"/>
      </w:pPr>
      <w:r>
        <w:t xml:space="preserve">I           Za dužnika </w:t>
      </w:r>
      <w:r w:rsidR="009578AA">
        <w:t>IZVAN NADZORA  d.o.o. Zagreb, VIII Požarinje 13,  OIB 12266057944.</w:t>
      </w:r>
    </w:p>
    <w:p w:rsidRDefault="00777993" w:rsidP="00777993" w:rsidR="00777993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9578AA">
        <w:t>268.392,64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5E02BD" w:rsidP="009578AA" w:rsidR="009578AA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9578AA">
        <w:t xml:space="preserve">                                                                                        </w:t>
      </w:r>
      <w:r w:rsidR="009578AA" w:rsidRPr="003D78D9">
        <w:t xml:space="preserve">SUDAC: </w:t>
      </w:r>
    </w:p>
    <w:p w:rsidRDefault="009578AA" w:rsidP="00CF23FE" w:rsidR="009578AA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9578AA" w:rsidP="00CF23FE" w:rsidR="009578AA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9578AA" w:rsidP="00CF23FE" w:rsidR="009578AA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9578AA" w:rsidP="00B95577" w:rsidR="009578AA" w:rsidRPr="003D78D9"/>
    <w:p w:rsidRDefault="005E02BD" w:rsidP="009578AA" w:rsidR="005E02BD">
      <w:pPr>
        <w:ind w:left="4956"/>
        <w:jc w:val="center"/>
      </w:pPr>
    </w:p>
    <w:p w:rsidRDefault="00300E91" w:rsidP="005E02BD" w:rsidR="00555A3C">
      <w:pPr>
        <w:jc w:val="center"/>
      </w:pPr>
      <w:r>
        <w:lastRenderedPageBreak/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C242E9">
        <w:t xml:space="preserve">                                                                                        </w:t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3E3D79">
        <w:t xml:space="preserve">                                                                                        </w:t>
      </w:r>
      <w:r w:rsidR="003E3D79">
        <w:tab/>
      </w:r>
      <w:r w:rsidR="003E3D79">
        <w:tab/>
      </w:r>
      <w:r w:rsidR="003E3D79">
        <w:tab/>
      </w:r>
      <w:r w:rsidR="003E3D79">
        <w:tab/>
      </w:r>
      <w:r w:rsidR="003E3D79">
        <w:tab/>
      </w:r>
      <w:r w:rsidR="003E3D79">
        <w:tab/>
      </w:r>
      <w:r w:rsidR="003E3D79">
        <w:tab/>
      </w:r>
    </w:p>
    <w:p w:rsidRDefault="00555A3C" w:rsidP="00CF23FE" w:rsidR="00555A3C">
      <w:pPr>
        <w:jc w:val="both"/>
      </w:pPr>
    </w:p>
    <w:p w:rsidRDefault="00555A3C" w:rsidP="00555A3C" w:rsidR="00555A3C" w:rsidRPr="003D78D9">
      <w:pPr>
        <w:jc w:val="both"/>
      </w:pPr>
    </w:p>
    <w:p w:rsidRDefault="003E3D79" w:rsidP="00B95577" w:rsidR="003E3D79" w:rsidRPr="003D78D9"/>
    <w:p w:rsidRDefault="00C242E9" w:rsidP="003E3D79" w:rsidR="00C242E9">
      <w:pPr>
        <w:jc w:val="center"/>
      </w:pPr>
    </w:p>
    <w:p w:rsidRDefault="00736666" w:rsidP="00736666" w:rsidR="00736666" w:rsidRPr="003D78D9">
      <w:pPr>
        <w:jc w:val="both"/>
      </w:pPr>
    </w:p>
    <w:p w:rsidRDefault="000036DC" w:rsidP="00B95577" w:rsidR="000036DC" w:rsidRPr="003D78D9"/>
    <w:p w:rsidRDefault="007E3CB3" w:rsidP="000036DC" w:rsidR="007E3CB3">
      <w:pPr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7C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CB8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8F6EA1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5131"/>
    <w:rsid w:val="00A652A7"/>
    <w:rsid w:val="00A65904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6711"/>
    <w:rsid w:val="00C22123"/>
    <w:rsid w:val="00C242E9"/>
    <w:rsid w:val="00C3189A"/>
    <w:rsid w:val="00C33E0D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4BCF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67CB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767CB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67CB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767CB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4435</izvorni_sadrzaj>
    <derivirana_varijabla naziv="DomainObject.Predmet.Broj_1">4435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St-4435/2015</izvorni_sadrzaj>
    <derivirana_varijabla naziv="DomainObject.Predmet.OznakaBroj_1">St-4435/2015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IZVAN NADZORA d.o.o.</izvorni_sadrzaj>
    <derivirana_varijabla naziv="DomainObject.Predmet.ProtustrankaFormated_1">  IZVAN NADZORA d.o.o.</derivirana_varijabla>
  </DomainObject.Predmet.ProtustrankaFormated>
  <DomainObject.Predmet.ProtustrankaFormatedOIB>
    <izvorni_sadrzaj>  IZVAN NADZORA d.o.o., OIB 12266057944</izvorni_sadrzaj>
    <derivirana_varijabla naziv="DomainObject.Predmet.ProtustrankaFormatedOIB_1">  IZVAN NADZORA d.o.o., OIB 12266057944</derivirana_varijabla>
  </DomainObject.Predmet.ProtustrankaFormatedOIB>
  <DomainObject.Predmet.ProtustrankaFormatedWithAdress>
    <izvorni_sadrzaj> IZVAN NADZORA d.o.o., VIII Požarinje 13, 10000 Zagreb</izvorni_sadrzaj>
    <derivirana_varijabla naziv="DomainObject.Predmet.ProtustrankaFormatedWithAdress_1"> IZVAN NADZORA d.o.o., VIII Požarinje 13, 10000 Zagreb</derivirana_varijabla>
  </DomainObject.Predmet.ProtustrankaFormatedWithAdress>
  <DomainObject.Predmet.ProtustrankaFormatedWithAdressOIB>
    <izvorni_sadrzaj> IZVAN NADZORA d.o.o., OIB 12266057944, VIII Požarinje 13, 10000 Zagreb</izvorni_sadrzaj>
    <derivirana_varijabla naziv="DomainObject.Predmet.ProtustrankaFormatedWithAdressOIB_1"> IZVAN NADZORA d.o.o., OIB 12266057944, VIII Požarinje 13, 10000 Zagreb</derivirana_varijabla>
  </DomainObject.Predmet.ProtustrankaFormatedWithAdressOIB>
  <DomainObject.Predmet.ProtustrankaWithAdress>
    <izvorni_sadrzaj>IZVAN NADZORA d.o.o. VIII Požarinje 13, 10000 Zagreb</izvorni_sadrzaj>
    <derivirana_varijabla naziv="DomainObject.Predmet.ProtustrankaWithAdress_1">IZVAN NADZORA d.o.o. VIII Požarinje 13, 10000 Zagreb</derivirana_varijabla>
  </DomainObject.Predmet.ProtustrankaWithAdress>
  <DomainObject.Predmet.ProtustrankaWithAdressOIB>
    <izvorni_sadrzaj>IZVAN NADZORA d.o.o., OIB 12266057944, VIII Požarinje 13, 10000 Zagreb</izvorni_sadrzaj>
    <derivirana_varijabla naziv="DomainObject.Predmet.ProtustrankaWithAdressOIB_1">IZVAN NADZORA d.o.o., OIB 12266057944, VIII Požarinje 13, 10000 Zagreb</derivirana_varijabla>
  </DomainObject.Predmet.ProtustrankaWithAdressOIB>
  <DomainObject.Predmet.ProtustrankaNazivFormated>
    <izvorni_sadrzaj>IZVAN NADZORA d.o.o.</izvorni_sadrzaj>
    <derivirana_varijabla naziv="DomainObject.Predmet.ProtustrankaNazivFormated_1">IZVAN NADZORA d.o.o.</derivirana_varijabla>
  </DomainObject.Predmet.ProtustrankaNazivFormated>
  <DomainObject.Predmet.ProtustrankaNazivFormatedOIB>
    <izvorni_sadrzaj>IZVAN NADZORA d.o.o., OIB 12266057944</izvorni_sadrzaj>
    <derivirana_varijabla naziv="DomainObject.Predmet.ProtustrankaNazivFormatedOIB_1">IZVAN NADZORA d.o.o., OIB 12266057944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IZVAN NADZORA d.o.o.</item>
    </izvorni_sadrzaj>
    <derivirana_varijabla naziv="DomainObject.Predmet.ProtuStrankaListFormated_1">
      <item>IZVAN NADZORA d.o.o.</item>
    </derivirana_varijabla>
  </DomainObject.Predmet.ProtuStrankaListFormated>
  <DomainObject.Predmet.ProtuStrankaListFormatedOIB>
    <izvorni_sadrzaj>
      <item>IZVAN NADZORA d.o.o., OIB 12266057944</item>
    </izvorni_sadrzaj>
    <derivirana_varijabla naziv="DomainObject.Predmet.ProtuStrankaListFormatedOIB_1">
      <item>IZVAN NADZORA d.o.o., OIB 12266057944</item>
    </derivirana_varijabla>
  </DomainObject.Predmet.ProtuStrankaListFormatedOIB>
  <DomainObject.Predmet.ProtuStrankaListFormatedWithAdress>
    <izvorni_sadrzaj>
      <item>IZVAN NADZORA d.o.o., VIII Požarinje 13, 10000 Zagreb</item>
    </izvorni_sadrzaj>
    <derivirana_varijabla naziv="DomainObject.Predmet.ProtuStrankaListFormatedWithAdress_1">
      <item>IZVAN NADZORA d.o.o., VIII Požarinje 13, 10000 Zagreb</item>
    </derivirana_varijabla>
  </DomainObject.Predmet.ProtuStrankaListFormatedWithAdress>
  <DomainObject.Predmet.ProtuStrankaListFormatedWithAdressOIB>
    <izvorni_sadrzaj>
      <item>IZVAN NADZORA d.o.o., OIB 12266057944, VIII Požarinje 13, 10000 Zagreb</item>
    </izvorni_sadrzaj>
    <derivirana_varijabla naziv="DomainObject.Predmet.ProtuStrankaListFormatedWithAdressOIB_1">
      <item>IZVAN NADZORA d.o.o., OIB 12266057944, VIII Požarinje 13, 10000 Zagreb</item>
    </derivirana_varijabla>
  </DomainObject.Predmet.ProtuStrankaListFormatedWithAdressOIB>
  <DomainObject.Predmet.ProtuStrankaListNazivFormated>
    <izvorni_sadrzaj>
      <item>IZVAN NADZORA d.o.o.</item>
    </izvorni_sadrzaj>
    <derivirana_varijabla naziv="DomainObject.Predmet.ProtuStrankaListNazivFormated_1">
      <item>IZVAN NADZORA d.o.o.</item>
    </derivirana_varijabla>
  </DomainObject.Predmet.ProtuStrankaListNazivFormated>
  <DomainObject.Predmet.ProtuStrankaListNazivFormatedOIB>
    <izvorni_sadrzaj>
      <item>IZVAN NADZORA d.o.o., OIB 12266057944</item>
    </izvorni_sadrzaj>
    <derivirana_varijabla naziv="DomainObject.Predmet.ProtuStrankaListNazivFormatedOIB_1">
      <item>IZVAN NADZORA d.o.o., OIB 12266057944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IZVAN NADZORA d.o.o.</izvorni_sadrzaj>
    <derivirana_varijabla naziv="DomainObject.Predmet.ProtustrankaIDrugi_1">IZVAN NADZORA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IZVAN NADZORA d.o.o., OIB 12266057944, VIII Požarinje 13, 10000 Zagreb</izvorni_sadrzaj>
    <derivirana_varijabla naziv="DomainObject.Predmet.ProtustrankaIDrugiAdressOIB_1">IZVAN NADZORA d.o.o., OIB 12266057944, VIII Požarinje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IZVAN NADZORA d.o.o.</item>
      <item>FINA Regionalni centar Zagreb</item>
    </izvorni_sadrzaj>
    <derivirana_varijabla naziv="DomainObject.Predmet.SudioniciListNaziv_1">
      <item>IZVAN NADZORA d.o.o.</item>
      <item>FINA Regionalni centar Zagreb</item>
    </derivirana_varijabla>
  </DomainObject.Predmet.SudioniciListNaziv>
  <DomainObject.Predmet.SudioniciListAdressOIB>
    <izvorni_sadrzaj>
      <item>IZVAN NADZORA d.o.o., OIB 12266057944, VIII Požarinje 13,10000 Zagreb</item>
      <item>FINA Regionalni centar Zagreb, OIB 85821130368, Trg svibanjskih žrtava 1995. 1,10000 Zagreb</item>
    </izvorni_sadrzaj>
    <derivirana_varijabla naziv="DomainObject.Predmet.SudioniciListAdressOIB_1">
      <item>IZVAN NADZORA d.o.o., OIB 12266057944, VIII Požarinje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12266057944</item>
      <item>, OIB 85821130368</item>
    </izvorni_sadrzaj>
    <derivirana_varijabla naziv="DomainObject.Predmet.SudioniciListNazivOIB_1">
      <item>, OIB 12266057944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CE6EF8-AE1E-4FDA-A46B-42D2F019DB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1319</properties:Characters>
  <properties:Lines>95</properties:Lines>
  <properties:Paragraphs>18</properties:Paragraphs>
  <properties:TotalTime>302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2016-01-21T09:53:00Z</cp:lastPrinted>
  <dcterms:modified xmlns:xsi="http://www.w3.org/2001/XMLSchema-instance" xsi:type="dcterms:W3CDTF">2016-01-21T09:53:00Z</dcterms:modified>
  <cp:revision>80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