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BB6D0B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BB6D0B">
              <w:rPr>
                <w:noProof/>
                <w:sz w:val="24"/>
              </w:rPr>
              <w:t>1036/2017</w:t>
            </w:r>
          </w:p>
        </w:tc>
      </w:tr>
    </w:tbl>
    <w:p w14:textId="8d3120d" w14:paraId="8d3120d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BB6D0B" w:rsidRPr="00BB6D0B">
        <w:rPr>
          <w:rFonts w:eastAsiaTheme="minorHAnsi"/>
          <w:lang w:eastAsia="en-US"/>
        </w:rPr>
        <w:t>MANTRA d.o.o., OIB: 03553344331, Split, Žnjanska 2</w:t>
      </w:r>
      <w:r w:rsidR="002151CF">
        <w:rPr>
          <w:rFonts w:eastAsiaTheme="minorHAnsi"/>
          <w:lang w:eastAsia="en-US"/>
        </w:rPr>
        <w:t>,</w:t>
      </w:r>
      <w:r w:rsidR="00C035D8" w:rsidRPr="00C035D8">
        <w:rPr>
          <w:rFonts w:eastAsiaTheme="minorHAnsi"/>
          <w:lang w:eastAsia="en-US"/>
        </w:rPr>
        <w:t xml:space="preserve"> </w:t>
      </w:r>
      <w:r w:rsidR="002151CF">
        <w:rPr>
          <w:rFonts w:eastAsiaTheme="minorHAnsi"/>
          <w:lang w:eastAsia="en-US"/>
        </w:rPr>
        <w:t>2</w:t>
      </w:r>
      <w:r w:rsidR="00C17359">
        <w:t xml:space="preserve">. </w:t>
      </w:r>
      <w:r w:rsidR="002151CF">
        <w:t>sr</w:t>
      </w:r>
      <w:r w:rsidR="00C17359">
        <w:t>pnja</w:t>
      </w:r>
      <w:r w:rsidR="00AC2855">
        <w:rPr>
          <w:rFonts w:eastAsiaTheme="minorHAnsi"/>
          <w:lang w:eastAsia="en-US"/>
        </w:rPr>
        <w:t xml:space="preserve"> 2018.</w:t>
      </w:r>
      <w:r>
        <w:rPr>
          <w:rFonts w:eastAsiaTheme="minorHAnsi"/>
          <w:lang w:eastAsia="en-US"/>
        </w:rPr>
        <w:t xml:space="preserve">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BB6D0B" w:rsidRPr="00BB6D0B">
        <w:t>MANTRA d.o.o., OIB: 03553344331, Split, Žnjanska 2</w:t>
      </w:r>
      <w:r w:rsidR="00BC6B71">
        <w:t>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BB6D0B">
        <w:t>16. studenog 2017</w:t>
      </w:r>
      <w:r w:rsidR="001B2A86">
        <w:t>.</w:t>
      </w:r>
      <w:r>
        <w:t xml:space="preserve"> zahtjev za provedbu skraćenog stečajnog postupka nad </w:t>
      </w:r>
      <w:r w:rsidR="00BB6D0B" w:rsidRPr="00BB6D0B">
        <w:t>MANTRA d.o.o., OIB: 03553344331, Split, Žnjanska 2</w:t>
      </w:r>
      <w:r w:rsidR="00C035D8">
        <w:t>,</w:t>
      </w:r>
      <w:r w:rsidR="00F82B7D">
        <w:t xml:space="preserve"> </w:t>
      </w:r>
      <w:r w:rsidR="00B91290">
        <w:t xml:space="preserve">navodeći da dužnik nema zaposlenih, a da na dan </w:t>
      </w:r>
      <w:r w:rsidR="00BB6D0B">
        <w:t>10. studenog</w:t>
      </w:r>
      <w:r w:rsidR="00F26D86">
        <w:t xml:space="preserve"> 201</w:t>
      </w:r>
      <w:r w:rsidR="002151CF">
        <w:t>7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od </w:t>
      </w:r>
      <w:r w:rsidR="00BB6D0B">
        <w:t>9.259,83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 xml:space="preserve">i utvrđenja da nije pokrenut drugi postupak brisanja iz sudskog registra, ovaj sud je sukladno odredbi čl. 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2151CF">
        <w:t>7</w:t>
      </w:r>
      <w:r w:rsidR="00C17359">
        <w:t>. svibnj</w:t>
      </w:r>
      <w:r w:rsidR="00F26D86">
        <w:t>a 2018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Odredbom čl. 431. SZ-a propisano je da ako osobe ovlaštene za zastupanje dužnika po zakonu u roku od 15 dana ne podnesu popis imovine i obveza dužnika ili ako iz tog popisa proizlazi da dužnik ima imovinu koja nije dostatna za namirenje predvidivih troškova </w:t>
      </w:r>
      <w:r>
        <w:lastRenderedPageBreak/>
        <w:t>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2151CF">
        <w:t>11.</w:t>
      </w:r>
      <w:r w:rsidR="00C17359">
        <w:t xml:space="preserve"> lipnja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BB6D0B">
        <w:t>19-21</w:t>
      </w:r>
      <w:r w:rsidR="004B332B">
        <w:t xml:space="preserve"> </w:t>
      </w:r>
      <w:r>
        <w:t xml:space="preserve">spisa) uz koji je dostavio dokaze o postojanju tražbine (list </w:t>
      </w:r>
      <w:r w:rsidR="00BB6D0B">
        <w:t>22-24</w:t>
      </w:r>
      <w:r w:rsidR="009E7614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2151CF">
        <w:t>2. srpnja</w:t>
      </w:r>
      <w:r w:rsidR="00AC2855">
        <w:t xml:space="preserve"> 2018.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AC2855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>Pouka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AC2855" w:rsidP="000E5ED3" w:rsidR="000E5ED3" w:rsidRPr="00012A8D">
      <w:pPr>
        <w:jc w:val="both"/>
      </w:pPr>
      <w:r>
        <w:t>Dna</w:t>
      </w:r>
      <w:r w:rsidR="000E5ED3" w:rsidRPr="00012A8D">
        <w:t xml:space="preserve">: </w:t>
      </w:r>
    </w:p>
    <w:p w:rsidRDefault="00AC2855" w:rsidP="00AC2855" w:rsidR="000E5ED3">
      <w:pPr>
        <w:spacing w:before="20"/>
        <w:jc w:val="both"/>
      </w:pPr>
      <w:r>
        <w:t>- FINA Split</w:t>
      </w:r>
    </w:p>
    <w:p w:rsidRDefault="000E5ED3" w:rsidP="00AC2855" w:rsidR="000E5ED3" w:rsidRPr="00012A8D">
      <w:pPr>
        <w:spacing w:before="20"/>
        <w:jc w:val="both"/>
      </w:pPr>
      <w:r>
        <w:t xml:space="preserve">- Županijsko državno odvjetništvo u Splitu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dužniku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AC2855" w:rsidR="000E5ED3">
      <w:pPr>
        <w:spacing w:before="20"/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330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BB6D0B">
          <w:t>-1036/2017</w:t>
        </w:r>
      </w:p>
    </w:sdtContent>
  </w:sdt>
  <w:p w:rsidRDefault="009A3330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151CF"/>
    <w:rsid w:val="00252207"/>
    <w:rsid w:val="002B1428"/>
    <w:rsid w:val="002E5954"/>
    <w:rsid w:val="003C2F22"/>
    <w:rsid w:val="00417EA6"/>
    <w:rsid w:val="0049030B"/>
    <w:rsid w:val="004B332B"/>
    <w:rsid w:val="0054517D"/>
    <w:rsid w:val="00596A55"/>
    <w:rsid w:val="00604032"/>
    <w:rsid w:val="00633D8E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94E42"/>
    <w:rsid w:val="0089555D"/>
    <w:rsid w:val="00904570"/>
    <w:rsid w:val="00915166"/>
    <w:rsid w:val="00981D37"/>
    <w:rsid w:val="009A3330"/>
    <w:rsid w:val="009D3CA8"/>
    <w:rsid w:val="009E7614"/>
    <w:rsid w:val="00A05403"/>
    <w:rsid w:val="00A51DE9"/>
    <w:rsid w:val="00AC2855"/>
    <w:rsid w:val="00AF5E83"/>
    <w:rsid w:val="00B16913"/>
    <w:rsid w:val="00B7506F"/>
    <w:rsid w:val="00B91290"/>
    <w:rsid w:val="00BB6D0B"/>
    <w:rsid w:val="00BC6B71"/>
    <w:rsid w:val="00C030B9"/>
    <w:rsid w:val="00C035D8"/>
    <w:rsid w:val="00C17359"/>
    <w:rsid w:val="00C3273F"/>
    <w:rsid w:val="00C57C28"/>
    <w:rsid w:val="00CF4B89"/>
    <w:rsid w:val="00D50B33"/>
    <w:rsid w:val="00DD0D50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33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3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330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33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33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33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3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330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33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33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St-1036/2017</izvorni_sadrzaj>
    <derivirana_varijabla naziv="DomainObject.Predmet.OznakaBroj_1">St-1036/2017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MANTRA d.o.o. za trgovinu, ugostiteljstvo i turizam</izvorni_sadrzaj>
    <derivirana_varijabla naziv="DomainObject.Predmet.ProtustrankaFormated_1">  MANTRA d.o.o. za trgovinu, ugostiteljstvo i turizam</derivirana_varijabla>
  </DomainObject.Predmet.ProtustrankaFormated>
  <DomainObject.Predmet.ProtustrankaFormatedOIB>
    <izvorni_sadrzaj>  MANTRA d.o.o. za trgovinu, ugostiteljstvo i turizam, OIB 03553344331</izvorni_sadrzaj>
    <derivirana_varijabla naziv="DomainObject.Predmet.ProtustrankaFormatedOIB_1">  MANTRA d.o.o. za trgovinu, ugostiteljstvo i turizam, OIB 03553344331</derivirana_varijabla>
  </DomainObject.Predmet.ProtustrankaFormatedOIB>
  <DomainObject.Predmet.ProtustrankaFormatedWithAdress>
    <izvorni_sadrzaj> MANTRA d.o.o. za trgovinu, ugostiteljstvo i turizam, Žnjanska 2, 21000 Split</izvorni_sadrzaj>
    <derivirana_varijabla naziv="DomainObject.Predmet.ProtustrankaFormatedWithAdress_1"> MANTRA d.o.o. za trgovinu, ugostiteljstvo i turizam, Žnjanska 2, 21000 Split</derivirana_varijabla>
  </DomainObject.Predmet.ProtustrankaFormatedWithAdress>
  <DomainObject.Predmet.ProtustrankaFormatedWithAdressOIB>
    <izvorni_sadrzaj> MANTRA d.o.o. za trgovinu, ugostiteljstvo i turizam, OIB 03553344331, Žnjanska 2, 21000 Split</izvorni_sadrzaj>
    <derivirana_varijabla naziv="DomainObject.Predmet.ProtustrankaFormatedWithAdressOIB_1"> MANTRA d.o.o. za trgovinu, ugostiteljstvo i turizam, OIB 03553344331, Žnjanska 2, 21000 Split</derivirana_varijabla>
  </DomainObject.Predmet.ProtustrankaFormatedWithAdressOIB>
  <DomainObject.Predmet.ProtustrankaWithAdress>
    <izvorni_sadrzaj>MANTRA d.o.o. za trgovinu, ugostiteljstvo i turizam Žnjanska 2, 21000 Split</izvorni_sadrzaj>
    <derivirana_varijabla naziv="DomainObject.Predmet.ProtustrankaWithAdress_1">MANTRA d.o.o. za trgovinu, ugostiteljstvo i turizam Žnjanska 2, 21000 Split</derivirana_varijabla>
  </DomainObject.Predmet.ProtustrankaWithAdress>
  <DomainObject.Predmet.ProtustrankaWithAdressOIB>
    <izvorni_sadrzaj>MANTRA d.o.o. za trgovinu, ugostiteljstvo i turizam, OIB 03553344331, Žnjanska 2, 21000 Split</izvorni_sadrzaj>
    <derivirana_varijabla naziv="DomainObject.Predmet.ProtustrankaWithAdressOIB_1">MANTRA d.o.o. za trgovinu, ugostiteljstvo i turizam, OIB 03553344331, Žnjanska 2, 21000 Split</derivirana_varijabla>
  </DomainObject.Predmet.ProtustrankaWithAdressOIB>
  <DomainObject.Predmet.ProtustrankaNazivFormated>
    <izvorni_sadrzaj>MANTRA d.o.o. za trgovinu, ugostiteljstvo i turizam</izvorni_sadrzaj>
    <derivirana_varijabla naziv="DomainObject.Predmet.ProtustrankaNazivFormated_1">MANTRA d.o.o. za trgovinu, ugostiteljstvo i turizam</derivirana_varijabla>
  </DomainObject.Predmet.ProtustrankaNazivFormated>
  <DomainObject.Predmet.ProtustrankaNazivFormatedOIB>
    <izvorni_sadrzaj>MANTRA d.o.o. za trgovinu, ugostiteljstvo i turizam, OIB 03553344331</izvorni_sadrzaj>
    <derivirana_varijabla naziv="DomainObject.Predmet.ProtustrankaNazivFormatedOIB_1">MANTRA d.o.o. za trgovinu, ugostiteljstvo i turizam, OIB 03553344331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9259.83</izvorni_sadrzaj>
    <derivirana_varijabla naziv="DomainObject.Predmet.TrenutnaVrijednost_1">9259.83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MANTRA d.o.o. za trgovinu, ugostiteljstvo i turizam</item>
    </izvorni_sadrzaj>
    <derivirana_varijabla naziv="DomainObject.Predmet.ProtuStrankaListFormated_1">
      <item>MANTRA d.o.o. za trgovinu, ugostiteljstvo i turizam</item>
    </derivirana_varijabla>
  </DomainObject.Predmet.ProtuStrankaListFormated>
  <DomainObject.Predmet.ProtuStrankaListFormatedOIB>
    <izvorni_sadrzaj>
      <item>MANTRA d.o.o. za trgovinu, ugostiteljstvo i turizam, OIB 03553344331</item>
    </izvorni_sadrzaj>
    <derivirana_varijabla naziv="DomainObject.Predmet.ProtuStrankaListFormatedOIB_1">
      <item>MANTRA d.o.o. za trgovinu, ugostiteljstvo i turizam, OIB 03553344331</item>
    </derivirana_varijabla>
  </DomainObject.Predmet.ProtuStrankaListFormatedOIB>
  <DomainObject.Predmet.ProtuStrankaListFormatedWithAdress>
    <izvorni_sadrzaj>
      <item>MANTRA d.o.o. za trgovinu, ugostiteljstvo i turizam, Žnjanska 2, 21000 Split</item>
    </izvorni_sadrzaj>
    <derivirana_varijabla naziv="DomainObject.Predmet.ProtuStrankaListFormatedWithAdress_1">
      <item>MANTRA d.o.o. za trgovinu, ugostiteljstvo i turizam, Žnjanska 2, 21000 Split</item>
    </derivirana_varijabla>
  </DomainObject.Predmet.ProtuStrankaListFormatedWithAdress>
  <DomainObject.Predmet.ProtuStrankaListFormatedWithAdressOIB>
    <izvorni_sadrzaj>
      <item>MANTRA d.o.o. za trgovinu, ugostiteljstvo i turizam, OIB 03553344331, Žnjanska 2, 21000 Split</item>
    </izvorni_sadrzaj>
    <derivirana_varijabla naziv="DomainObject.Predmet.ProtuStrankaListFormatedWithAdressOIB_1">
      <item>MANTRA d.o.o. za trgovinu, ugostiteljstvo i turizam, OIB 03553344331, Žnjanska 2, 21000 Split</item>
    </derivirana_varijabla>
  </DomainObject.Predmet.ProtuStrankaListFormatedWithAdressOIB>
  <DomainObject.Predmet.ProtuStrankaListNazivFormated>
    <izvorni_sadrzaj>
      <item>MANTRA d.o.o. za trgovinu, ugostiteljstvo i turizam</item>
    </izvorni_sadrzaj>
    <derivirana_varijabla naziv="DomainObject.Predmet.ProtuStrankaListNazivFormated_1">
      <item>MANTRA d.o.o. za trgovinu, ugostiteljstvo i turizam</item>
    </derivirana_varijabla>
  </DomainObject.Predmet.ProtuStrankaListNazivFormated>
  <DomainObject.Predmet.ProtuStrankaListNazivFormatedOIB>
    <izvorni_sadrzaj>
      <item>MANTRA d.o.o. za trgovinu, ugostiteljstvo i turizam, OIB 03553344331</item>
    </izvorni_sadrzaj>
    <derivirana_varijabla naziv="DomainObject.Predmet.ProtuStrankaListNazivFormatedOIB_1">
      <item>MANTRA d.o.o. za trgovinu, ugostiteljstvo i turizam, OIB 03553344331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MANTRA d.o.o. za trgovinu, ugostiteljstvo i turizam</izvorni_sadrzaj>
    <derivirana_varijabla naziv="DomainObject.Predmet.ProtustrankaIDrugi_1">MANTRA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MANTRA d.o.o. za trgovinu, ugostiteljstvo i turizam, OIB 03553344331, Žnjanska 2, 21000 Split</izvorni_sadrzaj>
    <derivirana_varijabla naziv="DomainObject.Predmet.ProtustrankaIDrugiAdressOIB_1">MANTRA d.o.o. za trgovinu, ugostiteljstvo i turizam, OIB 03553344331, Žnjanska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MANTRA d.o.o. za trgovinu, ugostiteljstvo i turizam</item>
      <item>FINANCIJSKA AGENCIJA, RC SPLIT</item>
    </izvorni_sadrzaj>
    <derivirana_varijabla naziv="DomainObject.Predmet.SudioniciListNaziv_1">
      <item>MANTRA d.o.o. za trgovinu, ugostiteljstvo i turizam</item>
      <item>FINANCIJSKA AGENCIJA, RC SPLIT</item>
    </derivirana_varijabla>
  </DomainObject.Predmet.SudioniciListNaziv>
  <DomainObject.Predmet.SudioniciListAdressOIB>
    <izvorni_sadrzaj>
      <item>MANTRA d.o.o. za trgovinu, ugostiteljstvo i turizam, OIB 03553344331, Žnjanska 2,21000 Split</item>
      <item>FINANCIJSKA AGENCIJA, RC SPLIT, OIB 85821130368, Mažuranićevo šetalište 24 b,21000 Split</item>
    </izvorni_sadrzaj>
    <derivirana_varijabla naziv="DomainObject.Predmet.SudioniciListAdressOIB_1">
      <item>MANTRA d.o.o. za trgovinu, ugostiteljstvo i turizam, OIB 03553344331, Žnjanska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03553344331</item>
      <item>, OIB 85821130368</item>
    </izvorni_sadrzaj>
    <derivirana_varijabla naziv="DomainObject.Predmet.SudioniciListNazivOIB_1">
      <item>, OIB 03553344331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B27F0D-6D43-48EE-BA71-8A5E8DB30F0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3307</properties:Characters>
  <properties:Lines>78</properties:Lines>
  <properties:Paragraphs>31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2018-06-29T12:42:00Z</cp:lastPrinted>
  <dcterms:modified xmlns:xsi="http://www.w3.org/2001/XMLSchema-instance" xsi:type="dcterms:W3CDTF">2018-07-02T06:54:00Z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(St-1036-2017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