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206e7" w14:paraId="aa206e7" w:rsidRDefault="0023558C" w:rsidP="001B0559" w:rsidR="0023558C" w:rsidRPr="007C723E">
      <w:pPr>
        <w15:collapsed w:val="false"/>
      </w:pPr>
      <w:bookmarkStart w:name="_GoBack" w:id="0"/>
      <w:bookmarkEnd w:id="0"/>
    </w:p>
    <w:p w:rsidRDefault="001B0559" w:rsidP="001B0559" w:rsidR="001B0559" w:rsidRPr="007C723E">
      <w:r w:rsidRPr="007C723E">
        <w:t>REPUBLIKA HRVATSKA</w:t>
      </w:r>
    </w:p>
    <w:p w:rsidRDefault="00775237" w:rsidP="001B0559" w:rsidR="001B0559" w:rsidRPr="007C723E">
      <w:r>
        <w:t xml:space="preserve">  </w:t>
      </w:r>
      <w:r w:rsidR="001B0559" w:rsidRPr="007C723E">
        <w:t>Trgovački sud u Zagrebu</w:t>
      </w:r>
    </w:p>
    <w:p w:rsidRDefault="00775237" w:rsidP="007C723E" w:rsidR="0023558C" w:rsidRPr="007C723E">
      <w:r>
        <w:t xml:space="preserve">  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 w:rsidR="005C537D">
        <w:t xml:space="preserve">               </w:t>
      </w:r>
      <w:r w:rsidR="00F47444">
        <w:t xml:space="preserve">   </w:t>
      </w:r>
      <w:r w:rsidR="005C537D">
        <w:t xml:space="preserve">  89</w:t>
      </w:r>
      <w:r w:rsidR="007E2ACB" w:rsidRPr="007C723E">
        <w:t xml:space="preserve">. </w:t>
      </w:r>
      <w:r w:rsidR="00E2685B" w:rsidRPr="007C723E">
        <w:t>St</w:t>
      </w:r>
      <w:r w:rsidR="005D5049">
        <w:t>-</w:t>
      </w:r>
      <w:r w:rsidR="00FE11B8">
        <w:t>800/18</w:t>
      </w:r>
      <w:r w:rsidR="005C537D">
        <w:t>-</w:t>
      </w:r>
      <w:r w:rsidR="00F47444">
        <w:t>43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C73114" w:rsidP="00C73114" w:rsidR="00C73114" w:rsidRPr="002B5B7E">
      <w:pPr>
        <w:jc w:val="center"/>
      </w:pPr>
      <w:r w:rsidRPr="002B5B7E">
        <w:t>Z A K LJ U Č A K</w:t>
      </w:r>
    </w:p>
    <w:p w:rsidRDefault="00C73114" w:rsidP="00FE11B8" w:rsidR="00C73114">
      <w:pPr>
        <w:jc w:val="both"/>
        <w:rPr>
          <w:rFonts w:cs="Arial"/>
        </w:rPr>
      </w:pPr>
    </w:p>
    <w:p w:rsidRDefault="00FE11B8" w:rsidP="00FE11B8" w:rsidR="00FE11B8" w:rsidRPr="00DA2192">
      <w:pPr>
        <w:jc w:val="both"/>
        <w:rPr>
          <w:b/>
        </w:rPr>
      </w:pPr>
      <w:r>
        <w:rPr>
          <w:rFonts w:cs="Arial"/>
        </w:rPr>
        <w:tab/>
      </w:r>
      <w:r w:rsidRPr="00EF5321">
        <w:rPr>
          <w:rFonts w:cs="Arial"/>
        </w:rPr>
        <w:t>Trgovački sud u Zagrebu, po sutkinji Nikolini Dorić Hadžisejdić, u stečajnom postupku nad dužnikom I.V. DIZAJN d.o.o. u stečaju, OIB: 535357001</w:t>
      </w:r>
      <w:r>
        <w:rPr>
          <w:rFonts w:cs="Arial"/>
        </w:rPr>
        <w:t xml:space="preserve">20, Zagreb, Ante </w:t>
      </w:r>
      <w:proofErr w:type="spellStart"/>
      <w:r>
        <w:rPr>
          <w:rFonts w:cs="Arial"/>
        </w:rPr>
        <w:t>Pandakovića</w:t>
      </w:r>
      <w:proofErr w:type="spellEnd"/>
      <w:r>
        <w:rPr>
          <w:rFonts w:cs="Arial"/>
        </w:rPr>
        <w:t xml:space="preserve"> 7,</w:t>
      </w:r>
      <w:r>
        <w:t xml:space="preserve"> 14</w:t>
      </w:r>
      <w:r w:rsidRPr="00E565C7">
        <w:t xml:space="preserve">. </w:t>
      </w:r>
      <w:r>
        <w:t>lipnja</w:t>
      </w:r>
      <w:r w:rsidRPr="00E565C7">
        <w:t xml:space="preserve"> 2019.,</w:t>
      </w:r>
      <w:r w:rsidRPr="00DA2192">
        <w:rPr>
          <w:b/>
        </w:rPr>
        <w:t xml:space="preserve"> </w:t>
      </w:r>
    </w:p>
    <w:p w:rsidRDefault="00E70925" w:rsidP="00D92779" w:rsidR="008E64B2" w:rsidRPr="007C723E">
      <w:pPr>
        <w:jc w:val="both"/>
      </w:pPr>
      <w:r w:rsidRPr="007C723E">
        <w:t xml:space="preserve">                                           </w:t>
      </w:r>
    </w:p>
    <w:p w:rsidRDefault="00C73114" w:rsidP="00C73114" w:rsidR="00C73114" w:rsidRPr="00C66AF2">
      <w:pPr>
        <w:jc w:val="center"/>
      </w:pPr>
      <w:r w:rsidRPr="00C66AF2">
        <w:t xml:space="preserve">z a k </w:t>
      </w:r>
      <w:proofErr w:type="spellStart"/>
      <w:r w:rsidRPr="00C66AF2">
        <w:t>lj</w:t>
      </w:r>
      <w:proofErr w:type="spellEnd"/>
      <w:r w:rsidRPr="00C66AF2">
        <w:t xml:space="preserve"> u č i o    j e</w:t>
      </w:r>
    </w:p>
    <w:p w:rsidRDefault="00C73114" w:rsidP="001B0559" w:rsidR="00C73114">
      <w:pPr>
        <w:jc w:val="both"/>
      </w:pPr>
    </w:p>
    <w:p w:rsidRDefault="008E64B2" w:rsidP="001B0559" w:rsidR="000B7984">
      <w:pPr>
        <w:jc w:val="both"/>
      </w:pPr>
      <w:r w:rsidRPr="00D92779">
        <w:tab/>
      </w:r>
      <w:r w:rsidR="003137AE" w:rsidRPr="00D92779">
        <w:t>Is</w:t>
      </w:r>
      <w:r w:rsidR="008E3FDF">
        <w:t>pravlja se zaključak</w:t>
      </w:r>
      <w:r w:rsidR="0023558C" w:rsidRPr="00D92779">
        <w:t xml:space="preserve"> ovog suda</w:t>
      </w:r>
      <w:r w:rsidR="007E2ACB" w:rsidRPr="00D92779">
        <w:t xml:space="preserve"> poslovni broj </w:t>
      </w:r>
      <w:r w:rsidR="005D5049" w:rsidRPr="00D92779">
        <w:t>St-</w:t>
      </w:r>
      <w:r w:rsidR="00FE11B8">
        <w:t>800/18</w:t>
      </w:r>
      <w:r w:rsidR="00F13BFB">
        <w:t>-</w:t>
      </w:r>
      <w:r w:rsidR="00FE11B8">
        <w:t>41</w:t>
      </w:r>
      <w:r w:rsidR="008E3FDF">
        <w:t xml:space="preserve"> </w:t>
      </w:r>
      <w:r w:rsidR="007E2ACB" w:rsidRPr="00D92779">
        <w:t xml:space="preserve">od </w:t>
      </w:r>
      <w:r w:rsidR="00FE11B8">
        <w:t>4</w:t>
      </w:r>
      <w:r w:rsidR="007C723E" w:rsidRPr="00D92779">
        <w:t xml:space="preserve">. </w:t>
      </w:r>
      <w:r w:rsidR="00FE11B8">
        <w:t>lipnja 2019</w:t>
      </w:r>
      <w:r w:rsidR="007E2ACB" w:rsidRPr="00D92779">
        <w:t>.</w:t>
      </w:r>
      <w:r w:rsidR="001756C9">
        <w:t xml:space="preserve"> i to</w:t>
      </w:r>
      <w:r w:rsidR="00FE11B8">
        <w:t xml:space="preserve"> u točki II izreke zaključka drugi i treći red na način da se ispušta naziv vjerovnika „</w:t>
      </w:r>
      <w:r w:rsidR="00FE11B8" w:rsidRPr="00EF5321">
        <w:t xml:space="preserve">NAVA BANKA d.d. u stečaju, Zagreb, </w:t>
      </w:r>
      <w:proofErr w:type="spellStart"/>
      <w:r w:rsidR="00FE11B8" w:rsidRPr="00EF5321">
        <w:t>Tratinska</w:t>
      </w:r>
      <w:proofErr w:type="spellEnd"/>
      <w:r w:rsidR="00FE11B8" w:rsidRPr="00EF5321">
        <w:t xml:space="preserve"> broj 27, OIB: 074912389</w:t>
      </w:r>
      <w:r w:rsidR="00FE11B8">
        <w:t xml:space="preserve">.“    </w:t>
      </w:r>
    </w:p>
    <w:p w:rsidRDefault="00FE11B8" w:rsidP="001B0559" w:rsidR="00FE11B8">
      <w:pPr>
        <w:jc w:val="center"/>
      </w:pPr>
    </w:p>
    <w:p w:rsidRDefault="001B0559" w:rsidP="001B0559" w:rsidR="001B0559" w:rsidRPr="00D92779">
      <w:pPr>
        <w:jc w:val="center"/>
      </w:pPr>
      <w:r w:rsidRPr="00D92779">
        <w:t>Obrazloženje</w:t>
      </w:r>
    </w:p>
    <w:p w:rsidRDefault="001B0559" w:rsidP="001B0559" w:rsidR="001B0559" w:rsidRPr="00D92779">
      <w:pPr>
        <w:jc w:val="center"/>
        <w:rPr>
          <w:b/>
        </w:rPr>
      </w:pPr>
    </w:p>
    <w:p w:rsidRDefault="001F6256" w:rsidP="003A319F" w:rsidR="005D5049" w:rsidRPr="00D92779">
      <w:pPr>
        <w:ind w:firstLine="720"/>
        <w:jc w:val="both"/>
      </w:pPr>
      <w:r>
        <w:t>U zaključku</w:t>
      </w:r>
      <w:r w:rsidR="00AC257A" w:rsidRPr="00D92779">
        <w:t xml:space="preserve"> ovog suda poslovni broj St-</w:t>
      </w:r>
      <w:r w:rsidR="00FE11B8">
        <w:t>800/18-41</w:t>
      </w:r>
      <w:r>
        <w:t xml:space="preserve"> od </w:t>
      </w:r>
      <w:r w:rsidR="00FE11B8">
        <w:t>4</w:t>
      </w:r>
      <w:r w:rsidR="00FE11B8" w:rsidRPr="00D92779">
        <w:t xml:space="preserve">. </w:t>
      </w:r>
      <w:r w:rsidR="00FE11B8">
        <w:t>lipnja 2019</w:t>
      </w:r>
      <w:r w:rsidR="00FE11B8" w:rsidRPr="00D92779">
        <w:t>.</w:t>
      </w:r>
      <w:r w:rsidR="00FE11B8">
        <w:t xml:space="preserve"> </w:t>
      </w:r>
      <w:r w:rsidR="00AC257A" w:rsidRPr="00D92779">
        <w:t>došlo je do pogreške prilikom pis</w:t>
      </w:r>
      <w:r w:rsidR="00FE11B8">
        <w:t>anja, pa je valjalo donijeti ovaj</w:t>
      </w:r>
      <w:r w:rsidR="00AC257A" w:rsidRPr="00D92779">
        <w:t xml:space="preserve"> </w:t>
      </w:r>
      <w:r w:rsidR="00FE11B8">
        <w:t>zaključak</w:t>
      </w:r>
      <w:r w:rsidR="00AC257A" w:rsidRPr="00D92779">
        <w:t xml:space="preserve"> temeljem odredbe čl.</w:t>
      </w:r>
      <w:r w:rsidR="00D92779">
        <w:t xml:space="preserve"> </w:t>
      </w:r>
      <w:r w:rsidR="00D92779" w:rsidRPr="00D92779">
        <w:t xml:space="preserve">342. u svezi čl. 347. </w:t>
      </w:r>
      <w:r w:rsidR="00AC257A" w:rsidRPr="00D92779">
        <w:t xml:space="preserve"> Zakona o parničnom postupku ("Narodne novine" broj 53/91, 91/92, 112/99, 88/01, 117/03, 88/05, 2/07, 84/08, 123/08, 57/11 i 25/13 – dalje: ZPP) u svezi čl. 10. Stečajnog zakona </w:t>
      </w:r>
      <w:r w:rsidR="00D92779" w:rsidRPr="00D92779">
        <w:t>(„Narodne novine“ broj 71/15,</w:t>
      </w:r>
      <w:r w:rsidR="00FE11B8">
        <w:t xml:space="preserve"> 104/17</w:t>
      </w:r>
      <w:r w:rsidR="00D92779" w:rsidRPr="00D92779">
        <w:t xml:space="preserve"> dalje: SZ).</w:t>
      </w:r>
      <w:r w:rsidR="005D5049" w:rsidRPr="00D92779">
        <w:t xml:space="preserve"> </w:t>
      </w:r>
    </w:p>
    <w:p w:rsidRDefault="00E2685B" w:rsidP="005D5049" w:rsidR="00E2685B" w:rsidRPr="007C723E">
      <w:pPr>
        <w:jc w:val="both"/>
      </w:pPr>
    </w:p>
    <w:p w:rsidRDefault="001B0559" w:rsidP="00D92779" w:rsidR="00D92779">
      <w:pPr>
        <w:jc w:val="center"/>
      </w:pPr>
      <w:r w:rsidRPr="007C723E">
        <w:t>U Z</w:t>
      </w:r>
      <w:r w:rsidR="002E1717">
        <w:t xml:space="preserve">agrebu </w:t>
      </w:r>
      <w:r w:rsidR="00FE11B8">
        <w:t>14</w:t>
      </w:r>
      <w:r w:rsidR="005D5049">
        <w:t xml:space="preserve">. </w:t>
      </w:r>
      <w:r w:rsidR="00FE11B8">
        <w:t>lipnja 2019</w:t>
      </w:r>
      <w:r w:rsidR="00D92779">
        <w:t xml:space="preserve">.                    </w:t>
      </w:r>
    </w:p>
    <w:p w:rsidRDefault="00D92779" w:rsidP="00D92779" w:rsidR="00D92779">
      <w:pPr>
        <w:jc w:val="center"/>
      </w:pPr>
    </w:p>
    <w:p w:rsidRDefault="00D92779" w:rsidP="00D92779" w:rsidR="00D92779">
      <w:pPr>
        <w:jc w:val="center"/>
      </w:pPr>
    </w:p>
    <w:p w:rsidRDefault="00D92779" w:rsidP="00D92779" w:rsidR="001B0559" w:rsidRPr="007C723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53FB">
        <w:t xml:space="preserve">                     </w:t>
      </w:r>
      <w:r>
        <w:t>S</w:t>
      </w:r>
      <w:r w:rsidR="00FE11B8">
        <w:t>utkinja</w:t>
      </w:r>
      <w:r w:rsidR="001B0559" w:rsidRPr="007C723E">
        <w:t>:</w:t>
      </w:r>
    </w:p>
    <w:p w:rsidRDefault="00F618B0" w:rsidP="00D92779" w:rsidR="00476CA9" w:rsidRPr="007C723E">
      <w:pPr>
        <w:pStyle w:val="Tijeloteksta"/>
        <w:ind w:left="5760"/>
      </w:pPr>
      <w:r w:rsidRPr="007C723E">
        <w:t xml:space="preserve">     </w:t>
      </w:r>
      <w:r w:rsidR="00547094">
        <w:t xml:space="preserve">    </w:t>
      </w:r>
      <w:r w:rsidR="00D92779">
        <w:t>Nikolina Dorić Hadžisejdić</w:t>
      </w:r>
      <w:r w:rsidR="00547094">
        <w:t>, v.r.</w:t>
      </w:r>
    </w:p>
    <w:p w:rsidRDefault="004D53FB" w:rsidP="001B0559" w:rsidR="004D53FB"/>
    <w:p w:rsidRDefault="00D63DE3" w:rsidP="00D63DE3" w:rsidR="00D63DE3">
      <w:pPr>
        <w:pStyle w:val="Tijeloteksta"/>
      </w:pPr>
      <w:r>
        <w:t>UPUTA O PRAVNOM LIJEKU:</w:t>
      </w:r>
    </w:p>
    <w:p w:rsidRDefault="00D63DE3" w:rsidP="00D63DE3" w:rsidR="00D63DE3">
      <w:pPr>
        <w:pStyle w:val="Tijeloteksta"/>
      </w:pPr>
      <w:r>
        <w:t>Protiv zaključka nije dopušten pravni lijek (članak 19. stavak 7. SZ-a).</w:t>
      </w:r>
    </w:p>
    <w:p w:rsidRDefault="00D92779" w:rsidP="001B0559" w:rsidR="00D92779" w:rsidRPr="007C723E"/>
    <w:p w:rsidRDefault="00547094" w:rsidP="007B64C7" w:rsidR="00547094">
      <w:pPr>
        <w:ind w:firstLine="708" w:left="3540"/>
        <w:jc w:val="right"/>
      </w:pPr>
    </w:p>
    <w:p w:rsidRDefault="00547094" w:rsidP="007B64C7" w:rsidR="00547094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47094" w:rsidP="007B64C7" w:rsidR="00547094">
      <w:pPr>
        <w:ind w:firstLine="708" w:left="3540"/>
        <w:jc w:val="right"/>
      </w:pPr>
      <w:r>
        <w:t xml:space="preserve">                                       Valentina Gabud</w:t>
      </w:r>
    </w:p>
    <w:p w:rsidRDefault="00B639DE" w:rsidP="005752A2" w:rsidR="00B639DE" w:rsidRPr="007C72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775237" w:rsidR="00B639DE" w:rsidRPr="007C723E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31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764DB7" w:rsidR="000D56F6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37" w:rsidR="00775237">
    <w:pPr>
      <w:pStyle w:val="Zaglavlje"/>
    </w:pPr>
    <w:r>
      <w:t xml:space="preserve">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B7984"/>
    <w:rsid w:val="000D56F6"/>
    <w:rsid w:val="001756C9"/>
    <w:rsid w:val="001B0559"/>
    <w:rsid w:val="001F6256"/>
    <w:rsid w:val="002041AF"/>
    <w:rsid w:val="00230C84"/>
    <w:rsid w:val="0023558C"/>
    <w:rsid w:val="002E1717"/>
    <w:rsid w:val="003137AE"/>
    <w:rsid w:val="00334DAA"/>
    <w:rsid w:val="00347BB4"/>
    <w:rsid w:val="00362D9E"/>
    <w:rsid w:val="003A319F"/>
    <w:rsid w:val="003B38F4"/>
    <w:rsid w:val="003B603E"/>
    <w:rsid w:val="003C4A98"/>
    <w:rsid w:val="0046190C"/>
    <w:rsid w:val="00476CA9"/>
    <w:rsid w:val="00491D7F"/>
    <w:rsid w:val="004B7F3F"/>
    <w:rsid w:val="004D53FB"/>
    <w:rsid w:val="004E5469"/>
    <w:rsid w:val="004F022B"/>
    <w:rsid w:val="005071FA"/>
    <w:rsid w:val="00547094"/>
    <w:rsid w:val="005752A2"/>
    <w:rsid w:val="005A49D2"/>
    <w:rsid w:val="005C537D"/>
    <w:rsid w:val="005D5049"/>
    <w:rsid w:val="005D62C1"/>
    <w:rsid w:val="005F6C6D"/>
    <w:rsid w:val="00607062"/>
    <w:rsid w:val="0065201D"/>
    <w:rsid w:val="006E4475"/>
    <w:rsid w:val="007141AF"/>
    <w:rsid w:val="007438F9"/>
    <w:rsid w:val="007508E7"/>
    <w:rsid w:val="00764DB7"/>
    <w:rsid w:val="0077523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3FDF"/>
    <w:rsid w:val="008E64B2"/>
    <w:rsid w:val="008F084B"/>
    <w:rsid w:val="00A04911"/>
    <w:rsid w:val="00A75755"/>
    <w:rsid w:val="00AC257A"/>
    <w:rsid w:val="00AD7D71"/>
    <w:rsid w:val="00B639DE"/>
    <w:rsid w:val="00C34937"/>
    <w:rsid w:val="00C73114"/>
    <w:rsid w:val="00CD1C0E"/>
    <w:rsid w:val="00D10E50"/>
    <w:rsid w:val="00D63DE3"/>
    <w:rsid w:val="00D92779"/>
    <w:rsid w:val="00DA4A9F"/>
    <w:rsid w:val="00DB06B8"/>
    <w:rsid w:val="00E2685B"/>
    <w:rsid w:val="00E65940"/>
    <w:rsid w:val="00E70925"/>
    <w:rsid w:val="00EA7BA9"/>
    <w:rsid w:val="00ED1ACD"/>
    <w:rsid w:val="00F00191"/>
    <w:rsid w:val="00F13BFB"/>
    <w:rsid w:val="00F47444"/>
    <w:rsid w:val="00F618B0"/>
    <w:rsid w:val="00F83457"/>
    <w:rsid w:val="00FA16DF"/>
    <w:rsid w:val="00FE1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E11B8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52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2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2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2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2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E11B8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52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2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2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2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2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7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St-800/2018-43</izvorni_sadrzaj>
    <derivirana_varijabla naziv="DomainObject.Oznaka_1">St-800/2018-43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St-800/2018</izvorni_sadrzaj>
    <derivirana_varijabla naziv="DomainObject.Predmet.OznakaBroj_1">St-800/2018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I.V. DIZAJN d.o.o. zastupanog po punomoćniku Boris Jarak</izvorni_sadrzaj>
    <derivirana_varijabla naziv="DomainObject.Predmet.ProtustrankaFormated_1">  I.V. DIZAJN d.o.o. zastupanog po punomoćniku Boris Jarak</derivirana_varijabla>
  </DomainObject.Predmet.ProtustrankaFormated>
  <DomainObject.Predmet.ProtustrankaFormatedOIB>
    <izvorni_sadrzaj>  I.V. DIZAJN d.o.o., OIB 53535700120 zastupanog po punomoćniku Boris Jarak</izvorni_sadrzaj>
    <derivirana_varijabla naziv="DomainObject.Predmet.ProtustrankaFormatedOIB_1">  I.V. DIZAJN d.o.o., OIB 53535700120 zastupanog po punomoćniku Boris Jarak</derivirana_varijabla>
  </DomainObject.Predmet.ProtustrankaFormatedOIB>
  <DomainObject.Predmet.ProtustrankaFormatedWithAdress>
    <izvorni_sadrzaj> I.V. DIZAJN d.o.o., Ante Pandakovića 7, 10000 Zagreb zastupanog po punomoćniku Boris Jarak</izvorni_sadrzaj>
    <derivirana_varijabla naziv="DomainObject.Predmet.ProtustrankaFormatedWithAdress_1"> I.V. DIZAJN d.o.o., Ante Pandakovića 7, 10000 Zagreb zastupanog po punomoćniku Boris Jarak</derivirana_varijabla>
  </DomainObject.Predmet.ProtustrankaFormatedWithAdress>
  <DomainObject.Predmet.ProtustrankaFormatedWithAdressOIB>
    <izvorni_sadrzaj> I.V. DIZAJN d.o.o., OIB 53535700120, Ante Pandakovića 7, 10000 Zagreb zastupanog po punomoćniku Boris Jarak</izvorni_sadrzaj>
    <derivirana_varijabla naziv="DomainObject.Predmet.ProtustrankaFormatedWithAdressOIB_1"> I.V. DIZAJN d.o.o., OIB 53535700120, Ante Pandakovića 7, 10000 Zagreb zastupanog po punomoćniku Boris Jarak</derivirana_varijabla>
  </DomainObject.Predmet.ProtustrankaFormatedWithAdressOIB>
  <DomainObject.Predmet.ProtustrankaWithAdress>
    <izvorni_sadrzaj>I.V. DIZAJN d.o.o. Ante Pandakovića 7, 10000 Zagreb</izvorni_sadrzaj>
    <derivirana_varijabla naziv="DomainObject.Predmet.ProtustrankaWithAdress_1">I.V. DIZAJN d.o.o. Ante Pandakovića 7, 10000 Zagreb</derivirana_varijabla>
  </DomainObject.Predmet.ProtustrankaWithAdress>
  <DomainObject.Predmet.ProtustrankaWithAdressOIB>
    <izvorni_sadrzaj>I.V. DIZAJN d.o.o., OIB 53535700120, Ante Pandakovića 7, 10000 Zagreb</izvorni_sadrzaj>
    <derivirana_varijabla naziv="DomainObject.Predmet.ProtustrankaWithAdressOIB_1">I.V. DIZAJN d.o.o., OIB 53535700120, Ante Pandakovića 7, 10000 Zagreb</derivirana_varijabla>
  </DomainObject.Predmet.ProtustrankaWithAdressOIB>
  <DomainObject.Predmet.ProtustrankaNazivFormated>
    <izvorni_sadrzaj>I.V. DIZAJN d.o.o.</izvorni_sadrzaj>
    <derivirana_varijabla naziv="DomainObject.Predmet.ProtustrankaNazivFormated_1">I.V. DIZAJN d.o.o.</derivirana_varijabla>
  </DomainObject.Predmet.ProtustrankaNazivFormated>
  <DomainObject.Predmet.ProtustrankaNazivFormatedOIB>
    <izvorni_sadrzaj>I.V. DIZAJN d.o.o., OIB 53535700120</izvorni_sadrzaj>
    <derivirana_varijabla naziv="DomainObject.Predmet.ProtustrankaNazivFormatedOIB_1">I.V. DIZAJN d.o.o., OIB 53535700120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I.V. DIZAJN d.o.o. zastupanog po punomoćniku Boris Jarak</item>
    </izvorni_sadrzaj>
    <derivirana_varijabla naziv="DomainObject.Predmet.ProtuStrankaListFormated_1">
      <item>I.V. DIZAJN d.o.o. zastupanog po punomoćniku Boris Jarak</item>
    </derivirana_varijabla>
  </DomainObject.Predmet.ProtuStrankaListFormated>
  <DomainObject.Predmet.ProtuStrankaListFormatedOIB>
    <izvorni_sadrzaj>
      <item>I.V. DIZAJN d.o.o., OIB 53535700120 zastupanog po punomoćniku Boris Jarak</item>
    </izvorni_sadrzaj>
    <derivirana_varijabla naziv="DomainObject.Predmet.ProtuStrankaListFormatedOIB_1">
      <item>I.V. DIZAJN d.o.o., OIB 53535700120 zastupanog po punomoćniku Boris Jarak</item>
    </derivirana_varijabla>
  </DomainObject.Predmet.ProtuStrankaListFormatedOIB>
  <DomainObject.Predmet.ProtuStrankaListFormatedWithAdress>
    <izvorni_sadrzaj>
      <item>I.V. DIZAJN d.o.o., Ante Pandakovića 7, 10000 Zagreb zastupanog po punomoćniku Boris Jarak</item>
    </izvorni_sadrzaj>
    <derivirana_varijabla naziv="DomainObject.Predmet.ProtuStrankaListFormatedWithAdress_1">
      <item>I.V. DIZAJN d.o.o., Ante Pandakovića 7, 10000 Zagreb zastupanog po punomoćniku Boris Jarak</item>
    </derivirana_varijabla>
  </DomainObject.Predmet.ProtuStrankaListFormatedWithAdress>
  <DomainObject.Predmet.ProtuStrankaListFormatedWithAdressOIB>
    <izvorni_sadrzaj>
      <item>I.V. DIZAJN d.o.o., OIB 53535700120, Ante Pandakovića 7, 10000 Zagreb zastupanog po punomoćniku Boris Jarak</item>
    </izvorni_sadrzaj>
    <derivirana_varijabla naziv="DomainObject.Predmet.ProtuStrankaListFormatedWithAdressOIB_1">
      <item>I.V. DIZAJN d.o.o., OIB 53535700120, Ante Pandakovića 7, 10000 Zagreb zastupanog po punomoćniku Boris Jarak</item>
    </derivirana_varijabla>
  </DomainObject.Predmet.ProtuStrankaListFormatedWithAdressOIB>
  <DomainObject.Predmet.ProtuStrankaListNazivFormated>
    <izvorni_sadrzaj>
      <item>I.V. DIZAJN d.o.o.</item>
    </izvorni_sadrzaj>
    <derivirana_varijabla naziv="DomainObject.Predmet.ProtuStrankaListNazivFormated_1">
      <item>I.V. DIZAJN d.o.o.</item>
    </derivirana_varijabla>
  </DomainObject.Predmet.ProtuStrankaListNazivFormated>
  <DomainObject.Predmet.ProtuStrankaListNazivFormatedOIB>
    <izvorni_sadrzaj>
      <item>I.V. DIZAJN d.o.o., OIB 53535700120</item>
    </izvorni_sadrzaj>
    <derivirana_varijabla naziv="DomainObject.Predmet.ProtuStrankaListNazivFormatedOIB_1">
      <item>I.V. DIZAJN d.o.o., OIB 53535700120</item>
    </derivirana_varijabla>
  </DomainObject.Predmet.ProtuStrankaListNazivFormatedOIB>
  <DomainObject.Predmet.OstaliListFormated>
    <izvorni_sadrzaj>
      <item>Boris Jarak punomoćnik sudionika u postupku I.V. DIZAJN d.o.o.</item>
    </izvorni_sadrzaj>
    <derivirana_varijabla naziv="DomainObject.Predmet.OstaliListFormated_1">
      <item>Boris Jarak punomoćnik sudionika u postupku I.V. DIZAJN d.o.o.</item>
    </derivirana_varijabla>
  </DomainObject.Predmet.OstaliListFormated>
  <DomainObject.Predmet.OstaliListFormatedOIB>
    <izvorni_sadrzaj>
      <item>Boris Jarak, OIB 82596825327 punomoćnik sudionika u postupku I.V. DIZAJN d.o.o.</item>
    </izvorni_sadrzaj>
    <derivirana_varijabla naziv="DomainObject.Predmet.OstaliListFormatedOIB_1">
      <item>Boris Jarak, OIB 82596825327 punomoćnik sudionika u postupku I.V. DIZAJN d.o.o.</item>
    </derivirana_varijabla>
  </DomainObject.Predmet.OstaliListFormatedOIB>
  <DomainObject.Predmet.OstaliListFormatedWithAdress>
    <izvorni_sadrzaj>
      <item>Boris Jarak, Ante Pandakovića 7, 10000 Zagreb punomoćnik sudionika u postupku I.V. DIZAJN d.o.o.</item>
    </izvorni_sadrzaj>
    <derivirana_varijabla naziv="DomainObject.Predmet.OstaliListFormatedWithAdress_1">
      <item>Boris Jarak, Ante Pandakovića 7, 10000 Zagreb punomoćnik sudionika u postupku I.V. DIZAJN d.o.o.</item>
    </derivirana_varijabla>
  </DomainObject.Predmet.OstaliListFormatedWithAdress>
  <DomainObject.Predmet.OstaliListFormatedWithAdressOIB>
    <izvorni_sadrzaj>
      <item>Boris Jarak, OIB 82596825327, Ante Pandakovića 7, 10000 Zagreb punomoćnik sudionika u postupku I.V. DIZAJN d.o.o.</item>
    </izvorni_sadrzaj>
    <derivirana_varijabla naziv="DomainObject.Predmet.OstaliListFormatedWithAdressOIB_1">
      <item>Boris Jarak, OIB 82596825327, Ante Pandakovića 7, 10000 Zagreb punomoćnik sudionika u postupku I.V. DIZAJN d.o.o.</item>
    </derivirana_varijabla>
  </DomainObject.Predmet.OstaliListFormatedWithAdressOIB>
  <DomainObject.Predmet.OstaliListNazivFormated>
    <izvorni_sadrzaj>
      <item>Boris Jarak</item>
    </izvorni_sadrzaj>
    <derivirana_varijabla naziv="DomainObject.Predmet.OstaliListNazivFormated_1">
      <item>Boris Jarak</item>
    </derivirana_varijabla>
  </DomainObject.Predmet.OstaliListNazivFormated>
  <DomainObject.Predmet.OstaliListNazivFormatedOIB>
    <izvorni_sadrzaj>
      <item>Boris Jarak, OIB 82596825327</item>
    </izvorni_sadrzaj>
    <derivirana_varijabla naziv="DomainObject.Predmet.OstaliListNazivFormatedOIB_1">
      <item>Boris Jarak, OIB 82596825327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>St-800/2018-43</izvorni_sadrzaj>
    <derivirana_varijabla naziv="DomainObject.PoslovniBrojDokumenta_1">St-800/2018-43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I.V. DIZAJN d.o.o.</izvorni_sadrzaj>
    <derivirana_varijabla naziv="DomainObject.Predmet.ProtustrankaIDrugi_1">I.V.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I.V. DIZAJN d.o.o., OIB 53535700120, Ante Pandakovića 7, 10000 Zagreb</izvorni_sadrzaj>
    <derivirana_varijabla naziv="DomainObject.Predmet.ProtustrankaIDrugiAdressOIB_1">I.V. DIZAJN d.o.o., OIB 53535700120, Ante Pandakovića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I.V. DIZAJN d.o.o.</item>
      <item>FINA Regionalni centar Zagreb</item>
      <item>Boris Jarak</item>
    </izvorni_sadrzaj>
    <derivirana_varijabla naziv="DomainObject.Predmet.SudioniciListNaziv_1">
      <item>I.V. DIZAJN d.o.o.</item>
      <item>FINA Regionalni centar Zagreb</item>
      <item>Boris Jarak</item>
    </derivirana_varijabla>
  </DomainObject.Predmet.SudioniciListNaziv>
  <DomainObject.Predmet.SudioniciListAdressOIB>
    <izvorni_sadrzaj>
      <item>I.V. DIZAJN d.o.o., OIB 53535700120, Ante Pandakovića 7,10000 Zagreb</item>
      <item>FINA Regionalni centar Zagreb, OIB 85821130368, Trg svibanjskih žrtava 1995. 1,10000 Zagreb</item>
      <item>Boris Jarak, OIB 82596825327, Ante Pandakovića 7,10000 Zagreb</item>
    </izvorni_sadrzaj>
    <derivirana_varijabla naziv="DomainObject.Predmet.SudioniciListAdressOIB_1">
      <item>I.V. DIZAJN d.o.o., OIB 53535700120, Ante Pandakovića 7,10000 Zagreb</item>
      <item>FINA Regionalni centar Zagreb, OIB 85821130368, Trg svibanjskih žrtava 1995. 1,10000 Zagreb</item>
      <item>Boris Jarak, OIB 82596825327, Ante Pandakovića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53535700120</item>
      <item>, OIB 85821130368</item>
      <item>, OIB 82596825327</item>
    </izvorni_sadrzaj>
    <derivirana_varijabla naziv="DomainObject.Predmet.SudioniciListNazivOIB_1">
      <item>, OIB 53535700120</item>
      <item>, OIB 85821130368</item>
      <item>, OIB 82596825327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2019.</izvorni_sadrzaj>
    <derivirana_varijabla naziv="DomainObject.Predmet.DatumZadnjeOdrzaneSudskeRadnje_1">7. ožujka 2019.</derivirana_varijabla>
  </DomainObject.Predmet.DatumZadnjeOdrzaneSudskeRadnje>
  <DomainObject.PredzadnjaOdlukaIzPredmeta.DatumDonosenjaOdluke>
    <izvorni_sadrzaj>4. lipnja 2019.</izvorni_sadrzaj>
    <derivirana_varijabla naziv="DomainObject.PredzadnjaOdlukaIzPredmeta.DatumDonosenjaOdluke_1">4. lipnja 2019.</derivirana_varijabla>
  </DomainObject.PredzadnjaOdlukaIzPredmeta.DatumDonosenjaOdluke>
  <DomainObject.PredzadnjaOdlukaIzPredmeta.Oznaka>
    <izvorni_sadrzaj>St-800/2018-41</izvorni_sadrzaj>
    <derivirana_varijabla naziv="DomainObject.PredzadnjaOdlukaIzPredmeta.Oznaka_1">St-800/2018-41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1027</properties:Characters>
  <properties:Lines>39</properties:Lines>
  <properties:Paragraphs>17</properties:Paragraphs>
  <properties:TotalTime>1182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2016-07-21T13:01:00Z</dcterms:created>
  <dc:creator>nmarkovic</dc:creator>
  <cp:lastModifiedBy>Valentina Gabud</cp:lastModifiedBy>
  <cp:lastPrinted>2019-06-14T12:13:00Z</cp:lastPrinted>
  <dcterms:modified xmlns:xsi="http://www.w3.org/2001/XMLSchema-instance" xsi:type="dcterms:W3CDTF">2019-06-14T12:13:00Z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St-800/2018-43 / Odluka - Zaključak (12._zaključak-_ispravak_zaključka._zaključak-_ispravak_zaključka)</vt:lpwstr>
  </prop:property>
  <prop:property name="CC_coloring" pid="5" fmtid="{D5CDD505-2E9C-101B-9397-08002B2CF9AE}">
    <vt:bool>false</vt:bool>
  </prop:property>
</prop:Properties>
</file>