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e5c1" w14:paraId="724e5c1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3B10D9">
        <w:rPr>
          <w:b/>
        </w:rPr>
        <w:t>8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D47E51">
        <w:t>3</w:t>
      </w:r>
      <w:r w:rsidR="003B10D9">
        <w:t>2.460,75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 xml:space="preserve">, po početnoj cijeni u iznosu od </w:t>
      </w:r>
      <w:r w:rsidR="003B10D9">
        <w:t>293.700,60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3B10D9">
        <w:t>386.186,49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3B10D9">
        <w:t>62.015,98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3B10D9">
        <w:t>42.088,93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3B10D9">
        <w:t>39.533,72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3B10D9">
        <w:t>2.487,63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3B10D9">
        <w:t>45.554,17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3B10D9">
        <w:t>43.003,71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D47E51">
        <w:t>2</w:t>
      </w:r>
      <w:r w:rsidR="003B10D9">
        <w:t>5.741,94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864D1A">
        <w:t>osmoj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a najkasnije do </w:t>
      </w:r>
      <w:r w:rsidR="00864D1A">
        <w:t xml:space="preserve">5. travnja </w:t>
      </w:r>
      <w:smartTag w:element="metricconverter" w:uri="urn:schemas-microsoft-com:office:smarttags">
        <w:smartTagPr>
          <w:attr w:val="2018. g" w:name="ProductID"/>
        </w:smartTagPr>
        <w:r w:rsidR="00D47E51">
          <w:t>2018. g</w:t>
        </w:r>
      </w:smartTag>
      <w:r w:rsidR="00D47E51">
        <w:t xml:space="preserve">.,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t xml:space="preserve">Ponude se </w:t>
      </w:r>
      <w:r w:rsidR="00144520">
        <w:lastRenderedPageBreak/>
        <w:t xml:space="preserve">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864D1A">
        <w:t>6. travnja 2018.</w:t>
      </w:r>
      <w:r w:rsidR="00144520"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 xml:space="preserve">Ponuditelj čija se ponuda prihvati kao najpovoljnija,  dužan  je zaključno do </w:t>
      </w:r>
      <w:r w:rsidR="00864D1A">
        <w:t>11.svibnja</w:t>
      </w:r>
      <w:r w:rsidR="00C838AF">
        <w:t xml:space="preserve">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864D1A">
        <w:t xml:space="preserve">11. travnja </w:t>
      </w:r>
      <w:r>
        <w:t xml:space="preserve"> 201</w:t>
      </w:r>
      <w:r w:rsidR="00B1236A">
        <w:t>8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 1</w:t>
      </w:r>
      <w:r w:rsidR="00B1236A">
        <w:t>3</w:t>
      </w:r>
      <w:r>
        <w:t>,00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B49" w:rsidP="00CB0F35" w:rsidR="00246B49">
      <w:r>
        <w:separator/>
      </w:r>
    </w:p>
  </w:endnote>
  <w:endnote w:id="0" w:type="continuationSeparator">
    <w:p w:rsidRDefault="00246B49" w:rsidP="00CB0F35" w:rsidR="0024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B49" w:rsidP="00CB0F35" w:rsidR="00246B49">
      <w:r>
        <w:separator/>
      </w:r>
    </w:p>
  </w:footnote>
  <w:footnote w:id="0" w:type="continuationSeparator">
    <w:p w:rsidRDefault="00246B49" w:rsidP="00CB0F35" w:rsidR="00246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0D9" w:rsidP="00CB0F35" w:rsidR="003B10D9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3B10D9" w:rsidP="00CB0F35" w:rsidR="003B10D9">
    <w:pPr>
      <w:pStyle w:val="Zaglavlje"/>
      <w:jc w:val="center"/>
    </w:pPr>
  </w:p>
  <w:p w:rsidRDefault="003B10D9" w:rsidR="003B10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0D9" w:rsidP="00CB0F35" w:rsidR="003B10D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E2149"/>
    <w:rsid w:val="000E5A89"/>
    <w:rsid w:val="000F7DED"/>
    <w:rsid w:val="00116C64"/>
    <w:rsid w:val="00144520"/>
    <w:rsid w:val="0015309E"/>
    <w:rsid w:val="001577C6"/>
    <w:rsid w:val="0016003D"/>
    <w:rsid w:val="00160333"/>
    <w:rsid w:val="001815CC"/>
    <w:rsid w:val="001A559E"/>
    <w:rsid w:val="001C67DC"/>
    <w:rsid w:val="001D7FC5"/>
    <w:rsid w:val="001E1C3B"/>
    <w:rsid w:val="00242B8F"/>
    <w:rsid w:val="00246B49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C01BB"/>
    <w:rsid w:val="00515379"/>
    <w:rsid w:val="005369C7"/>
    <w:rsid w:val="0053708E"/>
    <w:rsid w:val="00554952"/>
    <w:rsid w:val="005D05FC"/>
    <w:rsid w:val="005D6E00"/>
    <w:rsid w:val="00601114"/>
    <w:rsid w:val="0066732C"/>
    <w:rsid w:val="00673260"/>
    <w:rsid w:val="00685FF4"/>
    <w:rsid w:val="00693E04"/>
    <w:rsid w:val="006C70E4"/>
    <w:rsid w:val="006D0879"/>
    <w:rsid w:val="006E03EE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BE7"/>
    <w:rsid w:val="00864D1A"/>
    <w:rsid w:val="008657A2"/>
    <w:rsid w:val="00866D88"/>
    <w:rsid w:val="00897FA2"/>
    <w:rsid w:val="008B6870"/>
    <w:rsid w:val="008C06EA"/>
    <w:rsid w:val="008C4AFA"/>
    <w:rsid w:val="008F3A98"/>
    <w:rsid w:val="00951196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C60981"/>
    <w:rsid w:val="00C759B0"/>
    <w:rsid w:val="00C838AF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A27F0"/>
    <w:rsid w:val="00DA2DA0"/>
    <w:rsid w:val="00DA3F2F"/>
    <w:rsid w:val="00DC285F"/>
    <w:rsid w:val="00E43F89"/>
    <w:rsid w:val="00E61540"/>
    <w:rsid w:val="00E97BFD"/>
    <w:rsid w:val="00F313E7"/>
    <w:rsid w:val="00F66AD9"/>
    <w:rsid w:val="00F72A7D"/>
    <w:rsid w:val="00F77189"/>
    <w:rsid w:val="00F81D9E"/>
    <w:rsid w:val="00FA4BD4"/>
    <w:rsid w:val="00FD345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4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4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4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4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4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4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4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4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4030</properties:Characters>
  <properties:Lines>76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2018-03-12T06:48:00Z</dcterms:created>
  <dc:creator>Home</dc:creator>
  <cp:lastModifiedBy>Tatjana Rukelj</cp:lastModifiedBy>
  <cp:lastPrinted>2014-01-20T12:06:00Z</cp:lastPrinted>
  <dcterms:modified xmlns:xsi="http://www.w3.org/2001/XMLSchema-instance" xsi:type="dcterms:W3CDTF">2018-03-12T11:40:00Z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St-74/2012-679 / Podnesak - Podnesak (8.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