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1d5b" w14:paraId="9041d5b" w:rsidRDefault="00324040" w:rsidP="00324040" w:rsidR="0032404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324040" w:rsidP="00324040" w:rsidR="0032404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r>
        <w:t xml:space="preserve"> TRGOVAČKI SUD U </w:t>
      </w:r>
      <w:proofErr w:type="spellStart"/>
      <w:r>
        <w:t>PAZINU</w:t>
      </w:r>
      <w:proofErr w:type="spellEnd"/>
    </w:p>
    <w:p w:rsidRDefault="00324040" w:rsidP="00324040" w:rsidR="0032404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R E P U B L I K A  H R V A T S K A</w:t>
      </w:r>
    </w:p>
    <w:p w:rsidRDefault="00324040" w:rsidP="00324040" w:rsidR="00324040">
      <w:pPr>
        <w:jc w:val="center"/>
      </w:pPr>
      <w:r>
        <w:t>R J E Š E NJ 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Trgovački sud u Pazinu, po stečajnom sucu Damiru Rabaru, 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5E586F">
        <w:t xml:space="preserve">SALI </w:t>
      </w:r>
      <w:proofErr w:type="spellStart"/>
      <w:r w:rsidR="005E586F">
        <w:t>TRADE</w:t>
      </w:r>
      <w:proofErr w:type="spellEnd"/>
      <w:r w:rsidR="005E586F">
        <w:t xml:space="preserve"> d.o.o. Pula, </w:t>
      </w:r>
      <w:proofErr w:type="spellStart"/>
      <w:r w:rsidR="005E586F">
        <w:t>Mutilska</w:t>
      </w:r>
      <w:proofErr w:type="spellEnd"/>
      <w:r w:rsidR="005E586F">
        <w:t xml:space="preserve"> </w:t>
      </w:r>
      <w:proofErr w:type="spellStart"/>
      <w:r w:rsidR="005E586F">
        <w:t>46</w:t>
      </w:r>
      <w:proofErr w:type="spellEnd"/>
      <w:r w:rsidR="005E586F">
        <w:t xml:space="preserve">, </w:t>
      </w:r>
      <w:proofErr w:type="spellStart"/>
      <w:r w:rsidR="005E586F">
        <w:t>OIB</w:t>
      </w:r>
      <w:proofErr w:type="spellEnd"/>
      <w:r w:rsidR="005E586F">
        <w:t xml:space="preserve">: </w:t>
      </w:r>
      <w:proofErr w:type="spellStart"/>
      <w:r w:rsidR="005E586F">
        <w:t>78728708760</w:t>
      </w:r>
      <w:proofErr w:type="spellEnd"/>
      <w:r w:rsidR="00553BE0">
        <w:t xml:space="preserve">, </w:t>
      </w:r>
      <w:r>
        <w:t xml:space="preserve">dana </w:t>
      </w:r>
      <w:proofErr w:type="spellStart"/>
      <w:r w:rsidR="00553BE0">
        <w:t>1</w:t>
      </w:r>
      <w:r w:rsidR="005E586F">
        <w:t>1</w:t>
      </w:r>
      <w:proofErr w:type="spellEnd"/>
      <w:r w:rsidR="00553BE0">
        <w:t xml:space="preserve">. </w:t>
      </w:r>
      <w:r w:rsidR="005E586F">
        <w:t>listopada</w:t>
      </w:r>
      <w:r w:rsidR="00D56C15">
        <w:t xml:space="preserve"> </w:t>
      </w:r>
      <w:proofErr w:type="spellStart"/>
      <w:r w:rsidR="00D56C15">
        <w:t>2018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324040" w:rsidP="00324040" w:rsidR="00324040">
      <w:pPr>
        <w:ind w:firstLine="708"/>
      </w:pPr>
    </w:p>
    <w:p w:rsidRDefault="00324040" w:rsidP="00324040" w:rsidR="00324040">
      <w:pPr>
        <w:jc w:val="both"/>
      </w:pPr>
      <w:r>
        <w:tab/>
        <w:t xml:space="preserve">I. </w:t>
      </w:r>
      <w:r>
        <w:tab/>
        <w:t xml:space="preserve">Obustavlja se postupak po prijedlogu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5E586F">
        <w:t xml:space="preserve">SALI </w:t>
      </w:r>
      <w:proofErr w:type="spellStart"/>
      <w:r w:rsidR="005E586F">
        <w:t>TRADE</w:t>
      </w:r>
      <w:proofErr w:type="spellEnd"/>
      <w:r w:rsidR="005E586F">
        <w:t xml:space="preserve"> d.o.o. Pula, </w:t>
      </w:r>
      <w:proofErr w:type="spellStart"/>
      <w:r w:rsidR="005E586F">
        <w:t>Mutilska</w:t>
      </w:r>
      <w:proofErr w:type="spellEnd"/>
      <w:r w:rsidR="005E586F">
        <w:t xml:space="preserve"> </w:t>
      </w:r>
      <w:proofErr w:type="spellStart"/>
      <w:r w:rsidR="005E586F">
        <w:t>46</w:t>
      </w:r>
      <w:proofErr w:type="spellEnd"/>
      <w:r w:rsidR="005E586F">
        <w:t xml:space="preserve">, </w:t>
      </w:r>
      <w:proofErr w:type="spellStart"/>
      <w:r w:rsidR="005E586F">
        <w:t>OIB</w:t>
      </w:r>
      <w:proofErr w:type="spellEnd"/>
      <w:r w:rsidR="005E586F">
        <w:t xml:space="preserve">: </w:t>
      </w:r>
      <w:proofErr w:type="spellStart"/>
      <w:r w:rsidR="005E586F">
        <w:t>78728708760</w:t>
      </w:r>
      <w:proofErr w:type="spellEnd"/>
      <w:r>
        <w:t xml:space="preserve">, koji je zaprimljen </w:t>
      </w:r>
      <w:r w:rsidR="005E586F">
        <w:t>3. srpnja</w:t>
      </w:r>
      <w:r>
        <w:t xml:space="preserve"> </w:t>
      </w:r>
      <w:proofErr w:type="spellStart"/>
      <w:r>
        <w:t>201</w:t>
      </w:r>
      <w:r w:rsidR="00D56C15">
        <w:t>8</w:t>
      </w:r>
      <w:proofErr w:type="spellEnd"/>
      <w:r>
        <w:t xml:space="preserve">. </w:t>
      </w:r>
    </w:p>
    <w:p w:rsidRDefault="00324040" w:rsidP="005E586F" w:rsidR="00324040">
      <w:pPr>
        <w:jc w:val="both"/>
      </w:pP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Obrazloženje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Pozivom na odredbu čl. </w:t>
      </w:r>
      <w:proofErr w:type="spellStart"/>
      <w:r>
        <w:t>110</w:t>
      </w:r>
      <w:proofErr w:type="spellEnd"/>
      <w:r>
        <w:t xml:space="preserve">. st. 1. Stečajnog zakona FINA je podnijela prijedlog za pokretanje stečajnog postupka nad dužnikom </w:t>
      </w:r>
      <w:r w:rsidR="005E586F">
        <w:t xml:space="preserve">SALI </w:t>
      </w:r>
      <w:proofErr w:type="spellStart"/>
      <w:r w:rsidR="005E586F">
        <w:t>TRADE</w:t>
      </w:r>
      <w:proofErr w:type="spellEnd"/>
      <w:r w:rsidR="005E586F">
        <w:t xml:space="preserve"> d.o.o. Pula, </w:t>
      </w:r>
      <w:proofErr w:type="spellStart"/>
      <w:r w:rsidR="005E586F">
        <w:t>Mutilska</w:t>
      </w:r>
      <w:proofErr w:type="spellEnd"/>
      <w:r w:rsidR="005E586F">
        <w:t xml:space="preserve"> </w:t>
      </w:r>
      <w:proofErr w:type="spellStart"/>
      <w:r w:rsidR="005E586F">
        <w:t>46</w:t>
      </w:r>
      <w:proofErr w:type="spellEnd"/>
      <w:r w:rsidR="005E586F">
        <w:t xml:space="preserve">, </w:t>
      </w:r>
      <w:proofErr w:type="spellStart"/>
      <w:r w:rsidR="005E586F">
        <w:t>OIB</w:t>
      </w:r>
      <w:proofErr w:type="spellEnd"/>
      <w:r w:rsidR="005E586F">
        <w:t xml:space="preserve">: </w:t>
      </w:r>
      <w:proofErr w:type="spellStart"/>
      <w:r w:rsidR="005E586F">
        <w:t>78728708760</w:t>
      </w:r>
      <w:proofErr w:type="spellEnd"/>
      <w:r>
        <w:t>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both"/>
      </w:pPr>
      <w:r>
        <w:tab/>
        <w:t xml:space="preserve">Budući je dana </w:t>
      </w:r>
      <w:r w:rsidR="005E586F">
        <w:t>3. listopada</w:t>
      </w:r>
      <w:r>
        <w:t xml:space="preserve"> </w:t>
      </w:r>
      <w:proofErr w:type="spellStart"/>
      <w:r>
        <w:t>201</w:t>
      </w:r>
      <w:r w:rsidR="00D56C15">
        <w:t>8</w:t>
      </w:r>
      <w:proofErr w:type="spellEnd"/>
      <w:r>
        <w:t xml:space="preserve">. g. </w:t>
      </w:r>
      <w:r w:rsidR="005E586F">
        <w:t xml:space="preserve">FINA dostavila potvrdu </w:t>
      </w:r>
      <w:r>
        <w:t xml:space="preserve">od </w:t>
      </w:r>
      <w:proofErr w:type="spellStart"/>
      <w:r w:rsidR="005E586F">
        <w:t>28</w:t>
      </w:r>
      <w:proofErr w:type="spellEnd"/>
      <w:r w:rsidR="005E586F">
        <w:t>. rujna</w:t>
      </w:r>
      <w:r w:rsidR="00D56C15">
        <w:t xml:space="preserve"> </w:t>
      </w:r>
      <w:proofErr w:type="spellStart"/>
      <w:r w:rsidR="00D56C15">
        <w:t>2018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 xml:space="preserve">U Pazinu, </w:t>
      </w:r>
      <w:proofErr w:type="spellStart"/>
      <w:r w:rsidR="005E586F">
        <w:t>11</w:t>
      </w:r>
      <w:proofErr w:type="spellEnd"/>
      <w:r w:rsidR="005E586F">
        <w:t>. listopada</w:t>
      </w:r>
      <w:r w:rsidR="00D56C15">
        <w:t xml:space="preserve"> </w:t>
      </w:r>
      <w:proofErr w:type="spellStart"/>
      <w:r w:rsidR="00D56C15">
        <w:t>2018</w:t>
      </w:r>
      <w:proofErr w:type="spellEnd"/>
      <w:r w:rsidR="00D56C15">
        <w:t>.</w:t>
      </w:r>
    </w:p>
    <w:p w:rsidRDefault="00324040" w:rsidP="00324040" w:rsidR="00324040"/>
    <w:p w:rsidRDefault="00324040" w:rsidP="00324040" w:rsidR="0032404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324040" w:rsidP="00D56C15" w:rsidR="00D56C15">
      <w:pPr>
        <w:jc w:val="center"/>
      </w:pPr>
      <w:r>
        <w:tab/>
        <w:t xml:space="preserve">                                                                     </w:t>
      </w:r>
      <w:r w:rsidR="002C7FD5">
        <w:t xml:space="preserve">  </w:t>
      </w:r>
      <w:r>
        <w:t xml:space="preserve"> </w:t>
      </w:r>
      <w:r>
        <w:tab/>
      </w:r>
      <w:r w:rsidR="00095894">
        <w:t>Damir Rabar</w:t>
      </w:r>
      <w:r w:rsidR="00D80A77">
        <w:t>, v.r.</w:t>
      </w:r>
    </w:p>
    <w:p w:rsidRDefault="00D56C15" w:rsidP="00D56C15" w:rsidR="00D56C15">
      <w:pPr>
        <w:jc w:val="center"/>
      </w:pPr>
    </w:p>
    <w:p w:rsidRDefault="00D56C15" w:rsidP="00D56C15" w:rsidR="00324040">
      <w:pPr>
        <w:jc w:val="center"/>
      </w:pPr>
      <w:r>
        <w:t xml:space="preserve"> </w:t>
      </w:r>
    </w:p>
    <w:p w:rsidRDefault="00324040" w:rsidP="00324040" w:rsidR="00324040">
      <w:r>
        <w:t>UPUTA O PRAVNOM LIJEKU:</w:t>
      </w:r>
    </w:p>
    <w:p w:rsidRDefault="00324040" w:rsidP="00324040" w:rsidR="0032404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324040" w:rsidP="00324040" w:rsidR="00324040">
      <w:pPr>
        <w:ind w:firstLine="720"/>
        <w:jc w:val="both"/>
      </w:pPr>
    </w:p>
    <w:p w:rsidRDefault="00324040" w:rsidP="00324040" w:rsidR="00324040" w:rsidRPr="00A34AAF">
      <w:pPr>
        <w:jc w:val="both"/>
      </w:pPr>
      <w:r w:rsidRPr="00A34AAF">
        <w:t>DNA:</w:t>
      </w:r>
    </w:p>
    <w:p w:rsidRDefault="00324040" w:rsidP="00324040" w:rsidR="00324040" w:rsidRPr="00A34AAF">
      <w:pPr>
        <w:jc w:val="both"/>
      </w:pPr>
      <w:r w:rsidRPr="00A34AAF">
        <w:t>- predlagatelju</w:t>
      </w:r>
    </w:p>
    <w:p w:rsidRDefault="00324040" w:rsidP="00324040" w:rsidR="00324040" w:rsidRPr="00A34AAF">
      <w:r w:rsidRPr="00A34AAF">
        <w:t xml:space="preserve">- dužniku </w:t>
      </w:r>
    </w:p>
    <w:p w:rsidRDefault="00324040" w:rsidR="00281B41" w:rsidRPr="00A34AAF">
      <w:r w:rsidRPr="00A34AAF">
        <w:t>- e-oglasna ploča (8 dana).</w:t>
      </w:r>
    </w:p>
    <w:sectPr w:rsidSect="00A34AAF" w:rsidR="00281B41" w:rsidRPr="00A34AAF">
      <w:headerReference w:type="default" r:id="rId10"/>
      <w:headerReference w:type="first" r:id="rId11"/>
      <w:pgSz w:h="16838" w:w="11906"/>
      <w:pgMar w:gutter="0" w:footer="709" w:header="709" w:left="1418" w:bottom="1361" w:right="1418" w:top="136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E586F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BB2056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r>
      <w:t>1 St-</w:t>
    </w:r>
    <w:proofErr w:type="spellStart"/>
    <w:r w:rsidR="005E586F">
      <w:t>244</w:t>
    </w:r>
    <w:proofErr w:type="spellEnd"/>
    <w:r>
      <w:t>/</w:t>
    </w:r>
    <w:proofErr w:type="spellStart"/>
    <w:r w:rsidR="00D56C15">
      <w:t>20</w:t>
    </w:r>
    <w:r>
      <w:t>1</w:t>
    </w:r>
    <w:r w:rsidR="00D56C15">
      <w:t>8</w:t>
    </w:r>
    <w:proofErr w:type="spellEnd"/>
    <w:r>
      <w:t>-</w:t>
    </w:r>
    <w:proofErr w:type="spellStart"/>
    <w:r w:rsidR="005E586F">
      <w:t>10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95894"/>
    <w:rsid w:val="000C0B89"/>
    <w:rsid w:val="000D4511"/>
    <w:rsid w:val="000E12D3"/>
    <w:rsid w:val="00177AA1"/>
    <w:rsid w:val="002024A6"/>
    <w:rsid w:val="00234464"/>
    <w:rsid w:val="00242276"/>
    <w:rsid w:val="00255A90"/>
    <w:rsid w:val="00281B41"/>
    <w:rsid w:val="00284B1B"/>
    <w:rsid w:val="002C7FD5"/>
    <w:rsid w:val="00312B8A"/>
    <w:rsid w:val="00323ADD"/>
    <w:rsid w:val="00324040"/>
    <w:rsid w:val="00362C5D"/>
    <w:rsid w:val="00381D7F"/>
    <w:rsid w:val="00386A76"/>
    <w:rsid w:val="003B47F7"/>
    <w:rsid w:val="003E60BB"/>
    <w:rsid w:val="0040033F"/>
    <w:rsid w:val="004554A1"/>
    <w:rsid w:val="00494693"/>
    <w:rsid w:val="00497F19"/>
    <w:rsid w:val="004B6EA4"/>
    <w:rsid w:val="004C7D16"/>
    <w:rsid w:val="004D1E0F"/>
    <w:rsid w:val="00503B17"/>
    <w:rsid w:val="00532546"/>
    <w:rsid w:val="00553BE0"/>
    <w:rsid w:val="00584F88"/>
    <w:rsid w:val="005B34BA"/>
    <w:rsid w:val="005D2E08"/>
    <w:rsid w:val="005D75B9"/>
    <w:rsid w:val="005E586F"/>
    <w:rsid w:val="006037F9"/>
    <w:rsid w:val="00605195"/>
    <w:rsid w:val="00623459"/>
    <w:rsid w:val="00650D23"/>
    <w:rsid w:val="006E0981"/>
    <w:rsid w:val="006F6A21"/>
    <w:rsid w:val="00727640"/>
    <w:rsid w:val="00745674"/>
    <w:rsid w:val="00782897"/>
    <w:rsid w:val="007B7EAA"/>
    <w:rsid w:val="007F6FB4"/>
    <w:rsid w:val="00805861"/>
    <w:rsid w:val="00841ABC"/>
    <w:rsid w:val="00884A76"/>
    <w:rsid w:val="008865B0"/>
    <w:rsid w:val="008B0054"/>
    <w:rsid w:val="008B38F6"/>
    <w:rsid w:val="008E59FA"/>
    <w:rsid w:val="009B68A0"/>
    <w:rsid w:val="00A34AAF"/>
    <w:rsid w:val="00A806CB"/>
    <w:rsid w:val="00A81B6B"/>
    <w:rsid w:val="00AD60B3"/>
    <w:rsid w:val="00B32C54"/>
    <w:rsid w:val="00B36D66"/>
    <w:rsid w:val="00B51034"/>
    <w:rsid w:val="00B672D1"/>
    <w:rsid w:val="00B76F49"/>
    <w:rsid w:val="00B80DD5"/>
    <w:rsid w:val="00BB2056"/>
    <w:rsid w:val="00BF5145"/>
    <w:rsid w:val="00BF6082"/>
    <w:rsid w:val="00C15BB4"/>
    <w:rsid w:val="00C23396"/>
    <w:rsid w:val="00C33200"/>
    <w:rsid w:val="00CC43B0"/>
    <w:rsid w:val="00CD2403"/>
    <w:rsid w:val="00D45922"/>
    <w:rsid w:val="00D51920"/>
    <w:rsid w:val="00D56C15"/>
    <w:rsid w:val="00D63119"/>
    <w:rsid w:val="00D76B6E"/>
    <w:rsid w:val="00D80A77"/>
    <w:rsid w:val="00DA4EF4"/>
    <w:rsid w:val="00DB15B3"/>
    <w:rsid w:val="00DD0741"/>
    <w:rsid w:val="00DE5301"/>
    <w:rsid w:val="00E01F33"/>
    <w:rsid w:val="00E87BEB"/>
    <w:rsid w:val="00EA0F0A"/>
    <w:rsid w:val="00EE21F0"/>
    <w:rsid w:val="00EE7F7B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05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05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05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05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05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05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05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05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St-244/2018</izvorni_sadrzaj>
    <derivirana_varijabla naziv="DomainObject.Predmet.OznakaBroj_1">St-244/2018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SALI TRADE d.o.o. PULA</izvorni_sadrzaj>
    <derivirana_varijabla naziv="DomainObject.Predmet.ProtustrankaFormated_1">  SALI TRADE d.o.o. PULA</derivirana_varijabla>
  </DomainObject.Predmet.ProtustrankaFormated>
  <DomainObject.Predmet.ProtustrankaFormatedOIB>
    <izvorni_sadrzaj>  SALI TRADE d.o.o. PULA, OIB 78728708760</izvorni_sadrzaj>
    <derivirana_varijabla naziv="DomainObject.Predmet.ProtustrankaFormatedOIB_1">  SALI TRADE d.o.o. PULA, OIB 78728708760</derivirana_varijabla>
  </DomainObject.Predmet.ProtustrankaFormatedOIB>
  <DomainObject.Predmet.ProtustrankaFormatedWithAdress>
    <izvorni_sadrzaj> SALI TRADE d.o.o. PULA, Mutilska 46, 52100 Pula</izvorni_sadrzaj>
    <derivirana_varijabla naziv="DomainObject.Predmet.ProtustrankaFormatedWithAdress_1"> SALI TRADE d.o.o. PULA, Mutilska 46, 52100 Pula</derivirana_varijabla>
  </DomainObject.Predmet.ProtustrankaFormatedWithAdress>
  <DomainObject.Predmet.ProtustrankaFormatedWithAdressOIB>
    <izvorni_sadrzaj> SALI TRADE d.o.o. PULA, OIB 78728708760, Mutilska 46, 52100 Pula</izvorni_sadrzaj>
    <derivirana_varijabla naziv="DomainObject.Predmet.ProtustrankaFormatedWithAdressOIB_1"> SALI TRADE d.o.o. PULA, OIB 78728708760, Mutilska 46, 52100 Pula</derivirana_varijabla>
  </DomainObject.Predmet.ProtustrankaFormatedWithAdressOIB>
  <DomainObject.Predmet.ProtustrankaWithAdress>
    <izvorni_sadrzaj>SALI TRADE d.o.o. PULA Mutilska 46, 52100 Pula</izvorni_sadrzaj>
    <derivirana_varijabla naziv="DomainObject.Predmet.ProtustrankaWithAdress_1">SALI TRADE d.o.o. PULA Mutilska 46, 52100 Pula</derivirana_varijabla>
  </DomainObject.Predmet.ProtustrankaWithAdress>
  <DomainObject.Predmet.ProtustrankaWithAdressOIB>
    <izvorni_sadrzaj>SALI TRADE d.o.o. PULA, OIB 78728708760, Mutilska 46, 52100 Pula</izvorni_sadrzaj>
    <derivirana_varijabla naziv="DomainObject.Predmet.ProtustrankaWithAdressOIB_1">SALI TRADE d.o.o. PULA, OIB 78728708760, Mutilska 46, 52100 Pula</derivirana_varijabla>
  </DomainObject.Predmet.ProtustrankaWithAdressOIB>
  <DomainObject.Predmet.ProtustrankaNazivFormated>
    <izvorni_sadrzaj>SALI TRADE d.o.o. PULA</izvorni_sadrzaj>
    <derivirana_varijabla naziv="DomainObject.Predmet.ProtustrankaNazivFormated_1">SALI TRADE d.o.o. PULA</derivirana_varijabla>
  </DomainObject.Predmet.ProtustrankaNazivFormated>
  <DomainObject.Predmet.ProtustrankaNazivFormatedOIB>
    <izvorni_sadrzaj>SALI TRADE d.o.o. PULA, OIB 78728708760</izvorni_sadrzaj>
    <derivirana_varijabla naziv="DomainObject.Predmet.ProtustrankaNazivFormatedOIB_1">SALI TRADE d.o.o. PULA, OIB 78728708760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456653.85</izvorni_sadrzaj>
    <derivirana_varijabla naziv="DomainObject.Predmet.TrenutnaVrijednost_1">456653.85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SALI TRADE d.o.o. PULA</item>
    </izvorni_sadrzaj>
    <derivirana_varijabla naziv="DomainObject.Predmet.ProtuStrankaListFormated_1">
      <item>SALI TRADE d.o.o. PULA</item>
    </derivirana_varijabla>
  </DomainObject.Predmet.ProtuStrankaListFormated>
  <DomainObject.Predmet.ProtuStrankaListFormatedOIB>
    <izvorni_sadrzaj>
      <item>SALI TRADE d.o.o. PULA, OIB 78728708760</item>
    </izvorni_sadrzaj>
    <derivirana_varijabla naziv="DomainObject.Predmet.ProtuStrankaListFormatedOIB_1">
      <item>SALI TRADE d.o.o. PULA, OIB 78728708760</item>
    </derivirana_varijabla>
  </DomainObject.Predmet.ProtuStrankaListFormatedOIB>
  <DomainObject.Predmet.ProtuStrankaListFormatedWithAdress>
    <izvorni_sadrzaj>
      <item>SALI TRADE d.o.o. PULA, Mutilska 46, 52100 Pula</item>
    </izvorni_sadrzaj>
    <derivirana_varijabla naziv="DomainObject.Predmet.ProtuStrankaListFormatedWithAdress_1">
      <item>SALI TRADE d.o.o. PULA, Mutilska 46, 52100 Pula</item>
    </derivirana_varijabla>
  </DomainObject.Predmet.ProtuStrankaListFormatedWithAdress>
  <DomainObject.Predmet.ProtuStrankaListFormatedWithAdressOIB>
    <izvorni_sadrzaj>
      <item>SALI TRADE d.o.o. PULA, OIB 78728708760, Mutilska 46, 52100 Pula</item>
    </izvorni_sadrzaj>
    <derivirana_varijabla naziv="DomainObject.Predmet.ProtuStrankaListFormatedWithAdressOIB_1">
      <item>SALI TRADE d.o.o. PULA, OIB 78728708760, Mutilska 46, 52100 Pula</item>
    </derivirana_varijabla>
  </DomainObject.Predmet.ProtuStrankaListFormatedWithAdressOIB>
  <DomainObject.Predmet.ProtuStrankaListNazivFormated>
    <izvorni_sadrzaj>
      <item>SALI TRADE d.o.o. PULA</item>
    </izvorni_sadrzaj>
    <derivirana_varijabla naziv="DomainObject.Predmet.ProtuStrankaListNazivFormated_1">
      <item>SALI TRADE d.o.o. PULA</item>
    </derivirana_varijabla>
  </DomainObject.Predmet.ProtuStrankaListNazivFormated>
  <DomainObject.Predmet.ProtuStrankaListNazivFormatedOIB>
    <izvorni_sadrzaj>
      <item>SALI TRADE d.o.o. PULA, OIB 78728708760</item>
    </izvorni_sadrzaj>
    <derivirana_varijabla naziv="DomainObject.Predmet.ProtuStrankaListNazivFormatedOIB_1">
      <item>SALI TRADE d.o.o. PULA, OIB 78728708760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SALI TRADE d.o.o. PULA</izvorni_sadrzaj>
    <derivirana_varijabla naziv="DomainObject.Predmet.ProtustrankaIDrugi_1">SALI TRADE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SALI TRADE d.o.o. PULA, OIB 78728708760, Mutilska 46, 52100 Pula</izvorni_sadrzaj>
    <derivirana_varijabla naziv="DomainObject.Predmet.ProtustrankaIDrugiAdressOIB_1">SALI TRADE d.o.o. PULA, OIB 78728708760, Mutilska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SALI TRADE d.o.o. PULA</item>
    </izvorni_sadrzaj>
    <derivirana_varijabla naziv="DomainObject.Predmet.SudioniciListNaziv_1">
      <item>FINANCIJSKA AGENCIJA, RC RIJEKA, PODRUŽNICA PULA, PULA</item>
      <item>SALI TRADE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SALI TRADE d.o.o. PULA, OIB 78728708760, Mutilska 46,52100 Pula</item>
    </izvorni_sadrzaj>
    <derivirana_varijabla naziv="DomainObject.Predmet.SudioniciListAdressOIB_1">
      <item>FINANCIJSKA AGENCIJA, RC RIJEKA, PODRUŽNICA PULA, PULA, OIB 85821130368, Ulica grada Vukovara 70,10000 Zagreb</item>
      <item>SALI TRADE d.o.o. PULA, OIB 78728708760, Mutilska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78728708760</item>
    </izvorni_sadrzaj>
    <derivirana_varijabla naziv="DomainObject.Predmet.SudioniciListNazivOIB_1">
      <item>, OIB 85821130368</item>
      <item>, OIB 78728708760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St-244/2018-4</izvorni_sadrzaj>
    <derivirana_varijabla naziv="DomainObject.PredzadnjaOdlukaIzPredmeta.Oznaka_1">St-244/2018-4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E6C5A-ED64-437D-8A34-FB16F11F14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1349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2018-10-11T05:58:00Z</dcterms:created>
  <dc:creator>Damir Rabar</dc:creator>
  <cp:lastModifiedBy>Lorena Paris Aničić</cp:lastModifiedBy>
  <cp:lastPrinted>2018-10-11T06:00:00Z</cp:lastPrinted>
  <dcterms:modified xmlns:xsi="http://www.w3.org/2001/XMLSchema-instance" xsi:type="dcterms:W3CDTF">2018-10-11T06:01:00Z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St-244-18.docx)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