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d974" w14:paraId="588d97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57795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57795">
              <w:rPr>
                <w:noProof/>
              </w:rPr>
              <w:t>660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5663A9">
        <w:t>PAPE FILM d.o.o., OIB: 69143980243, Split, Dubrovačka 3 A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663A9" w:rsidRPr="005663A9">
        <w:t>PAPE FILM d.o.o., OIB: 69143980243, Split, Dubrovačka 3 A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9B1C1E">
        <w:t>3</w:t>
      </w:r>
      <w:r w:rsidR="00AD3D26">
        <w:t xml:space="preserve">. </w:t>
      </w:r>
      <w:r w:rsidR="005663A9">
        <w:t>rujna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5663A9">
        <w:t>6.744,12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63A9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454A5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C1E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57795"/>
    <w:rsid w:val="00D6364C"/>
    <w:rsid w:val="00D65D17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E787B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St-660/2018-5</izvorni_sadrzaj>
    <derivirana_varijabla naziv="DomainObject.Oznaka_1">St-660/2018-5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PAPE FILM d.o.o. za audiovizualne djelatnosti</izvorni_sadrzaj>
    <derivirana_varijabla naziv="DomainObject.Predmet.ProtustrankaFormated_1">  PAPE FILM d.o.o. za audiovizualne djelatnosti</derivirana_varijabla>
  </DomainObject.Predmet.ProtustrankaFormated>
  <DomainObject.Predmet.ProtustrankaFormatedOIB>
    <izvorni_sadrzaj>  PAPE FILM d.o.o. za audiovizualne djelatnosti, OIB 69143980243</izvorni_sadrzaj>
    <derivirana_varijabla naziv="DomainObject.Predmet.ProtustrankaFormatedOIB_1">  PAPE FILM d.o.o. za audiovizualne djelatnosti, OIB 69143980243</derivirana_varijabla>
  </DomainObject.Predmet.ProtustrankaFormatedOIB>
  <DomainObject.Predmet.ProtustrankaFormatedWithAdress>
    <izvorni_sadrzaj> PAPE FILM d.o.o. za audiovizualne djelatnosti, Dubrovačka 3 A, 21000 Split</izvorni_sadrzaj>
    <derivirana_varijabla naziv="DomainObject.Predmet.ProtustrankaFormatedWithAdress_1"> PAPE FILM d.o.o. za audiovizualne djelatnosti, Dubrovačka 3 A, 21000 Split</derivirana_varijabla>
  </DomainObject.Predmet.ProtustrankaFormatedWithAdress>
  <DomainObject.Predmet.ProtustrankaFormatedWithAdressOIB>
    <izvorni_sadrzaj> PAPE FILM d.o.o. za audiovizualne djelatnosti, OIB 69143980243, Dubrovačka 3 A, 21000 Split</izvorni_sadrzaj>
    <derivirana_varijabla naziv="DomainObject.Predmet.ProtustrankaFormatedWithAdressOIB_1"> PAPE FILM d.o.o. za audiovizualne djelatnosti, OIB 69143980243, Dubrovačka 3 A, 21000 Split</derivirana_varijabla>
  </DomainObject.Predmet.ProtustrankaFormatedWithAdressOIB>
  <DomainObject.Predmet.ProtustrankaWithAdress>
    <izvorni_sadrzaj>PAPE FILM d.o.o. za audiovizualne djelatnosti Dubrovačka 3 A, 21000 Split</izvorni_sadrzaj>
    <derivirana_varijabla naziv="DomainObject.Predmet.ProtustrankaWithAdress_1">PAPE FILM d.o.o. za audiovizualne djelatnosti Dubrovačka 3 A, 21000 Split</derivirana_varijabla>
  </DomainObject.Predmet.ProtustrankaWithAdress>
  <DomainObject.Predmet.ProtustrankaWithAdressOIB>
    <izvorni_sadrzaj>PAPE FILM d.o.o. za audiovizualne djelatnosti, OIB 69143980243, Dubrovačka 3 A, 21000 Split</izvorni_sadrzaj>
    <derivirana_varijabla naziv="DomainObject.Predmet.ProtustrankaWithAdressOIB_1">PAPE FILM d.o.o. za audiovizualne djelatnosti, OIB 69143980243, Dubrovačka 3 A, 21000 Split</derivirana_varijabla>
  </DomainObject.Predmet.ProtustrankaWithAdressOIB>
  <DomainObject.Predmet.ProtustrankaNazivFormated>
    <izvorni_sadrzaj>PAPE FILM d.o.o. za audiovizualne djelatnosti</izvorni_sadrzaj>
    <derivirana_varijabla naziv="DomainObject.Predmet.ProtustrankaNazivFormated_1">PAPE FILM d.o.o. za audiovizualne djelatnosti</derivirana_varijabla>
  </DomainObject.Predmet.ProtustrankaNazivFormated>
  <DomainObject.Predmet.ProtustrankaNazivFormatedOIB>
    <izvorni_sadrzaj>PAPE FILM d.o.o. za audiovizualne djelatnosti, OIB 69143980243</izvorni_sadrzaj>
    <derivirana_varijabla naziv="DomainObject.Predmet.ProtustrankaNazivFormatedOIB_1">PAPE FILM d.o.o. za audiovizualne djelatnosti, OIB 69143980243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PAPE FILM d.o.o. za audiovizualne djelatnosti</item>
    </izvorni_sadrzaj>
    <derivirana_varijabla naziv="DomainObject.Predmet.ProtuStrankaListFormated_1">
      <item>PAPE FILM d.o.o. za audiovizualne djelatnosti</item>
    </derivirana_varijabla>
  </DomainObject.Predmet.ProtuStrankaListFormated>
  <DomainObject.Predmet.ProtuStrankaListFormatedOIB>
    <izvorni_sadrzaj>
      <item>PAPE FILM d.o.o. za audiovizualne djelatnosti, OIB 69143980243</item>
    </izvorni_sadrzaj>
    <derivirana_varijabla naziv="DomainObject.Predmet.ProtuStrankaListFormatedOIB_1">
      <item>PAPE FILM d.o.o. za audiovizualne djelatnosti, OIB 69143980243</item>
    </derivirana_varijabla>
  </DomainObject.Predmet.ProtuStrankaListFormatedOIB>
  <DomainObject.Predmet.ProtuStrankaListFormatedWithAdress>
    <izvorni_sadrzaj>
      <item>PAPE FILM d.o.o. za audiovizualne djelatnosti, Dubrovačka 3 A, 21000 Split</item>
    </izvorni_sadrzaj>
    <derivirana_varijabla naziv="DomainObject.Predmet.ProtuStrankaListFormatedWithAdress_1">
      <item>PAPE FILM d.o.o. za audiovizualne djelatnosti, Dubrovačka 3 A, 21000 Split</item>
    </derivirana_varijabla>
  </DomainObject.Predmet.ProtuStrankaListFormatedWithAdress>
  <DomainObject.Predmet.ProtuStrankaListFormatedWithAdressOIB>
    <izvorni_sadrzaj>
      <item>PAPE FILM d.o.o. za audiovizualne djelatnosti, OIB 69143980243, Dubrovačka 3 A, 21000 Split</item>
    </izvorni_sadrzaj>
    <derivirana_varijabla naziv="DomainObject.Predmet.ProtuStrankaListFormatedWithAdressOIB_1">
      <item>PAPE FILM d.o.o. za audiovizualne djelatnosti, OIB 69143980243, Dubrovačka 3 A, 21000 Split</item>
    </derivirana_varijabla>
  </DomainObject.Predmet.ProtuStrankaListFormatedWithAdressOIB>
  <DomainObject.Predmet.ProtuStrankaListNazivFormated>
    <izvorni_sadrzaj>
      <item>PAPE FILM d.o.o. za audiovizualne djelatnosti</item>
    </izvorni_sadrzaj>
    <derivirana_varijabla naziv="DomainObject.Predmet.ProtuStrankaListNazivFormated_1">
      <item>PAPE FILM d.o.o. za audiovizualne djelatnosti</item>
    </derivirana_varijabla>
  </DomainObject.Predmet.ProtuStrankaListNazivFormated>
  <DomainObject.Predmet.ProtuStrankaListNazivFormatedOIB>
    <izvorni_sadrzaj>
      <item>PAPE FILM d.o.o. za audiovizualne djelatnosti, OIB 69143980243</item>
    </izvorni_sadrzaj>
    <derivirana_varijabla naziv="DomainObject.Predmet.ProtuStrankaListNazivFormatedOIB_1">
      <item>PAPE FILM d.o.o. za audiovizualne djelatnosti, OIB 69143980243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St-660/2018-5</izvorni_sadrzaj>
    <derivirana_varijabla naziv="DomainObject.PoslovniBrojDokumenta_1">St-660/2018-5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PAPE FILM d.o.o. za audiovizualne djelatnosti</izvorni_sadrzaj>
    <derivirana_varijabla naziv="DomainObject.Predmet.ProtustrankaIDrugi_1">PAPE FILM d.o.o. za audiovizualne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PAPE FILM d.o.o. za audiovizualne djelatnosti, OIB 69143980243, Dubrovačka 3 A, 21000 Split</izvorni_sadrzaj>
    <derivirana_varijabla naziv="DomainObject.Predmet.ProtustrankaIDrugiAdressOIB_1">PAPE FILM d.o.o. za audiovizualne djelatnosti, OIB 69143980243, Dubrovačka 3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PAPE FILM d.o.o. za audiovizualne djelatnosti</item>
      <item>FINANCIJSKA AGENCIJA, RC SPLIT</item>
    </izvorni_sadrzaj>
    <derivirana_varijabla naziv="DomainObject.Predmet.SudioniciListNaziv_1">
      <item>PAPE FILM d.o.o. za audiovizualne djelatnosti</item>
      <item>FINANCIJSKA AGENCIJA, RC SPLIT</item>
    </derivirana_varijabla>
  </DomainObject.Predmet.SudioniciListNaziv>
  <DomainObject.Predmet.SudioniciListAdressOIB>
    <izvorni_sadrzaj>
      <item>PAPE FILM d.o.o. za audiovizualne djelatnosti, OIB 69143980243, Dubrovačka 3 A,21000 Split</item>
      <item>FINANCIJSKA AGENCIJA, RC SPLIT, OIB 85821130368, Mažuranićevo šetalište 24 b,21000 Split</item>
    </izvorni_sadrzaj>
    <derivirana_varijabla naziv="DomainObject.Predmet.SudioniciListAdressOIB_1">
      <item>PAPE FILM d.o.o. za audiovizualne djelatnosti, OIB 69143980243, Dubrovačka 3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69143980243</item>
      <item>, OIB 85821130368</item>
    </izvorni_sadrzaj>
    <derivirana_varijabla naziv="DomainObject.Predmet.SudioniciListNazivOIB_1">
      <item>, OIB 69143980243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83257-03EB-4677-B914-4B57DB041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1819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2018-10-19T10:55:00Z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St-660/2018-5 / Odluka - Oglas (660-18.docx)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