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2ef4" w14:paraId="7a22ef4" w:rsidRDefault="00C82C36" w:rsidP="00C82C36" w:rsidR="00C82C36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B70" w:rsidP="00C82C36" w:rsidR="00407B70"/>
    <w:p w:rsidRDefault="00C82C36" w:rsidP="00C82C36" w:rsidR="00C82C36">
      <w:r>
        <w:t>REPUBLIKA HRVATSKA</w:t>
      </w:r>
    </w:p>
    <w:p w:rsidRDefault="00C82C36" w:rsidP="00C82C36" w:rsidR="00C82C36">
      <w:r>
        <w:t>TRGOVAČKI SUD U OSIJEKU</w:t>
      </w:r>
    </w:p>
    <w:p w:rsidRDefault="00C82C36" w:rsidP="00C82C36" w:rsidR="00C82C36">
      <w:r>
        <w:t>STALNA SLUŽBA U SLAVONSKOM BRODU</w:t>
      </w:r>
    </w:p>
    <w:p w:rsidRDefault="00C82C36" w:rsidP="00C82C36" w:rsidR="00C82C36">
      <w:r>
        <w:t>Trg pobjede 13</w:t>
      </w:r>
    </w:p>
    <w:p w:rsidRDefault="00C82C36" w:rsidP="00C82C36" w:rsidR="00C82C36">
      <w:r>
        <w:t>35000 SLAVONSKI BROD                                                              Broj: 3/St-408/2017-4</w:t>
      </w:r>
      <w:r w:rsidR="00E11D1F">
        <w:t>5</w:t>
      </w:r>
    </w:p>
    <w:p w:rsidRDefault="00C82C36" w:rsidP="00C82C36" w:rsidR="00C82C36"/>
    <w:p w:rsidRDefault="00C82C36" w:rsidP="00C82C36" w:rsidR="00C82C3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C82C36" w:rsidP="00C82C36" w:rsidR="00C82C3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C82C36" w:rsidP="00C82C36" w:rsidR="00C82C3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</w:rPr>
        <w:t>ARX j.d.o.o. za humanitarno razminiranje, Okučani, A. Starčevića 36, OIB: 54143344357</w:t>
      </w:r>
      <w:r>
        <w:t>, koga zastupa Julka Bandić, stečajna upraviteljica</w:t>
      </w:r>
      <w:r>
        <w:rPr>
          <w:color w:val="222222"/>
        </w:rPr>
        <w:t>, 22. ožujka 2018.</w:t>
      </w:r>
    </w:p>
    <w:p w:rsidRDefault="00C82C36" w:rsidP="00C82C36" w:rsidR="00C82C36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C82C36" w:rsidP="00C82C36" w:rsidR="00C82C36">
      <w:pPr>
        <w:jc w:val="center"/>
      </w:pPr>
      <w:r>
        <w:rPr>
          <w:color w:val="000000"/>
        </w:rPr>
        <w:t>r i j e š i o  j e</w:t>
      </w:r>
    </w:p>
    <w:p w:rsidRDefault="00C82C36" w:rsidP="00C82C36" w:rsidR="00C82C36">
      <w:pPr>
        <w:jc w:val="both"/>
      </w:pPr>
    </w:p>
    <w:p w:rsidRDefault="00923B5C" w:rsidP="00923B5C" w:rsidR="00923B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  - Određuje se nagrada steč.upraviteljici </w:t>
      </w:r>
      <w:r>
        <w:rPr>
          <w:b/>
          <w:color w:val="000000"/>
        </w:rPr>
        <w:t>Julki Bandić iz Osijeka, Ilirska 11, OIB: 04946287686</w:t>
      </w:r>
      <w:r>
        <w:rPr>
          <w:color w:val="000000"/>
        </w:rPr>
        <w:t xml:space="preserve"> za  rad steča</w:t>
      </w:r>
      <w:r w:rsidR="00822F7D">
        <w:rPr>
          <w:color w:val="000000"/>
        </w:rPr>
        <w:t>jnog upravitelja u iznosu od 4.500,00 kn-ukupnog troška.</w:t>
      </w:r>
      <w:r>
        <w:rPr>
          <w:color w:val="000000"/>
        </w:rPr>
        <w:t xml:space="preserve"> </w:t>
      </w:r>
    </w:p>
    <w:p w:rsidRDefault="00923B5C" w:rsidP="00923B5C" w:rsidR="00923B5C">
      <w:pPr>
        <w:ind w:firstLine="708"/>
        <w:jc w:val="both"/>
        <w:rPr>
          <w:color w:val="000000"/>
        </w:rPr>
      </w:pPr>
    </w:p>
    <w:p w:rsidRDefault="00923B5C" w:rsidP="00923B5C" w:rsidR="00923B5C">
      <w:pPr>
        <w:jc w:val="both"/>
      </w:pPr>
      <w:r>
        <w:t xml:space="preserve">           II -   Ovo rješenje će se objavit na mrežnoj stanici e-Oglasna ploča sudova. </w:t>
      </w:r>
    </w:p>
    <w:p w:rsidRDefault="00822F7D" w:rsidP="00923B5C" w:rsidR="00822F7D">
      <w:pPr>
        <w:jc w:val="both"/>
      </w:pPr>
    </w:p>
    <w:p w:rsidRDefault="00923B5C" w:rsidP="00923B5C" w:rsidR="00923B5C">
      <w:pPr>
        <w:jc w:val="both"/>
      </w:pPr>
      <w:r>
        <w:tab/>
        <w:t>III – Nalaže se računovodstvu ovog suda da s depozita ovog predmeta izvrši uplatu steč. upraviteljici iznosa određenog u toč. I. ovog rješenja kao ukupnog troška, po pravomoćnosti ovog rješenja.</w:t>
      </w:r>
    </w:p>
    <w:p w:rsidRDefault="00822F7D" w:rsidP="00923B5C" w:rsidR="00822F7D">
      <w:pPr>
        <w:jc w:val="both"/>
      </w:pPr>
    </w:p>
    <w:p w:rsidRDefault="00822F7D" w:rsidP="00923B5C" w:rsidR="00822F7D">
      <w:pPr>
        <w:jc w:val="both"/>
      </w:pPr>
      <w:r>
        <w:tab/>
        <w:t>IV – Nalaže se računovodstvu ovog suda da iznos od 500,00 kn uplati s depozita ovog predmeta u Fond za namirenje troškova stečajnog postupka.</w:t>
      </w:r>
    </w:p>
    <w:p w:rsidRDefault="00822F7D" w:rsidP="00923B5C" w:rsidR="00822F7D">
      <w:pPr>
        <w:jc w:val="both"/>
      </w:pPr>
    </w:p>
    <w:p w:rsidRDefault="00923B5C" w:rsidP="00923B5C" w:rsidR="00923B5C">
      <w:pPr>
        <w:jc w:val="both"/>
      </w:pP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267D37" w:rsidP="00923B5C" w:rsidR="00267D37">
      <w:pPr>
        <w:jc w:val="both"/>
      </w:pPr>
    </w:p>
    <w:p w:rsidRDefault="00923B5C" w:rsidP="00923B5C" w:rsidR="00923B5C">
      <w:pPr>
        <w:jc w:val="both"/>
      </w:pPr>
      <w:r>
        <w:t xml:space="preserve">            Rješenjem ovog suda od </w:t>
      </w:r>
      <w:r w:rsidR="00822F7D">
        <w:t>12. listopada</w:t>
      </w:r>
      <w:r>
        <w:t xml:space="preserve"> 2017., otvoren je stečajni postupak nad dužnikom, te je za stečajnu upraviteljicu imenovana </w:t>
      </w:r>
      <w:r w:rsidR="00822F7D">
        <w:t>Julka Bandić</w:t>
      </w:r>
      <w:r>
        <w:t xml:space="preserve"> iz Osijeka. </w:t>
      </w:r>
    </w:p>
    <w:p w:rsidRDefault="00822F7D" w:rsidP="00923B5C" w:rsidR="00822F7D">
      <w:pPr>
        <w:ind w:firstLine="708"/>
        <w:jc w:val="both"/>
        <w:rPr>
          <w:color w:val="000000"/>
        </w:rPr>
      </w:pPr>
    </w:p>
    <w:p w:rsidRDefault="00923B5C" w:rsidP="00822F7D" w:rsidR="00923B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 odnosu na  </w:t>
      </w:r>
      <w:r w:rsidR="00822F7D">
        <w:rPr>
          <w:color w:val="000000"/>
        </w:rPr>
        <w:t xml:space="preserve">pitanje nagrade stečajnog upravitelja za donošenje </w:t>
      </w:r>
      <w:r>
        <w:rPr>
          <w:color w:val="000000"/>
        </w:rPr>
        <w:t xml:space="preserve">konačne odluke o nagradi stečajnog upravitelja su sazreli uvjeti, jer je po čl. 94. stavak 2. u svezi s Uredbom o kriterijima i načinu obračuna i plaćanja nagrade stečajnim  upraviteljima  NN 105/15 nije jedini uvjet da stečajni upravitelj unovči kakvu imovinu jer se nagrada i obračunava prema vrijednosti unovčene imovine, ali i prema drugim kriterijima po čl. 5. Uredbe. </w:t>
      </w:r>
    </w:p>
    <w:p w:rsidRDefault="00923B5C" w:rsidP="00923B5C" w:rsidR="00923B5C">
      <w:pPr>
        <w:ind w:firstLine="708"/>
        <w:jc w:val="both"/>
        <w:rPr>
          <w:color w:val="000000"/>
        </w:rPr>
      </w:pPr>
    </w:p>
    <w:p w:rsidRDefault="00923B5C" w:rsidP="00822F7D" w:rsidR="00822F7D">
      <w:pPr>
        <w:ind w:firstLine="708"/>
        <w:jc w:val="both"/>
        <w:rPr>
          <w:color w:val="000000"/>
        </w:rPr>
      </w:pPr>
      <w:r>
        <w:rPr>
          <w:color w:val="000000"/>
        </w:rPr>
        <w:t>Moguće je isplatiti nagrade s obzirom na činjenicu da je steč. upraviteljica utvrdila opseg stečajne mase, ispitala prijavljene tražbine, sačinila izvješća o tijeku stečajnog postupka i stanju stečajne mase te sudjelovala na i</w:t>
      </w:r>
      <w:r w:rsidR="00822F7D">
        <w:rPr>
          <w:color w:val="000000"/>
        </w:rPr>
        <w:t>spitnom i izvještajnom ročištu, a bila je i privremena stečajna upraviteljica.</w:t>
      </w:r>
    </w:p>
    <w:p w:rsidRDefault="00822F7D" w:rsidP="00822F7D" w:rsidR="00822F7D">
      <w:pPr>
        <w:ind w:firstLine="708" w:left="5664"/>
      </w:pPr>
      <w:r>
        <w:lastRenderedPageBreak/>
        <w:t>Broj: 3/St-408/2017-45</w:t>
      </w:r>
    </w:p>
    <w:p w:rsidRDefault="00923B5C" w:rsidP="00923B5C" w:rsidR="00923B5C">
      <w:pPr>
        <w:ind w:firstLine="708"/>
        <w:jc w:val="both"/>
        <w:rPr>
          <w:color w:val="000000"/>
        </w:rPr>
      </w:pPr>
    </w:p>
    <w:p w:rsidRDefault="00923B5C" w:rsidP="00923B5C" w:rsidR="00923B5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Ukoliko steč. upraviteljica kao uprav. steč. mase ostvari kakvo unovčenje imovine o tome je dužna obavijestiti sud te će se nakon te obavijesti istoj odrediti konačna nagrada uzevši u obzir i isplatu po ovom rješenju koja će se u tome slučaju smatrati predujmom nagrade. </w:t>
      </w:r>
    </w:p>
    <w:p w:rsidRDefault="00923B5C" w:rsidP="00923B5C" w:rsidR="00923B5C">
      <w:pPr>
        <w:ind w:firstLine="708"/>
        <w:jc w:val="both"/>
        <w:rPr>
          <w:color w:val="000000"/>
        </w:rPr>
      </w:pPr>
    </w:p>
    <w:p w:rsidRDefault="00923B5C" w:rsidP="00822F7D" w:rsidR="00822F7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Stoga je odlučeno kao u izreci u toč. I. ovog rješenja po čl. 94.st. 1. Stečajnog zakona NN 71/15 i d</w:t>
      </w:r>
      <w:r w:rsidR="00822F7D">
        <w:rPr>
          <w:color w:val="000000"/>
        </w:rPr>
        <w:t xml:space="preserve">r. u vezi s člankom iste Uredbe, uzevši u obzir opseg poslova stečajne upraviteljice. </w:t>
      </w:r>
    </w:p>
    <w:p w:rsidRDefault="00822F7D" w:rsidP="00822F7D" w:rsidR="00822F7D">
      <w:pPr>
        <w:ind w:firstLine="708"/>
        <w:jc w:val="both"/>
        <w:rPr>
          <w:color w:val="000000"/>
        </w:rPr>
      </w:pPr>
    </w:p>
    <w:p w:rsidRDefault="00822F7D" w:rsidP="00822F7D" w:rsidR="00822F7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 uplati iznosa na ime razlike predujma i nagrade stečajne upraviteljice u Fond odlučeno je u toč. IV. ovog rješenja. </w:t>
      </w:r>
    </w:p>
    <w:p w:rsidRDefault="00923B5C" w:rsidP="00923B5C" w:rsidR="00923B5C">
      <w:pPr>
        <w:ind w:firstLine="708"/>
        <w:rPr>
          <w:color w:val="000000"/>
        </w:rPr>
      </w:pPr>
    </w:p>
    <w:p w:rsidRDefault="00923B5C" w:rsidP="00923B5C" w:rsidR="00923B5C">
      <w:pPr>
        <w:jc w:val="both"/>
      </w:pPr>
      <w:r>
        <w:t xml:space="preserve">            U Slavonskom Brodu  </w:t>
      </w:r>
      <w:r w:rsidR="00822F7D">
        <w:t>22</w:t>
      </w:r>
      <w:r>
        <w:t>. ožujka 2018.</w:t>
      </w:r>
    </w:p>
    <w:p w:rsidRDefault="00923B5C" w:rsidP="00923B5C" w:rsidR="00923B5C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 </w:t>
      </w:r>
    </w:p>
    <w:p w:rsidRDefault="00923B5C" w:rsidP="00923B5C" w:rsidR="00923B5C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923B5C" w:rsidP="00923B5C" w:rsidR="00923B5C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923B5C" w:rsidP="00923B5C" w:rsidR="00923B5C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923B5C" w:rsidP="00923B5C" w:rsidR="00923B5C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923B5C" w:rsidP="00923B5C" w:rsidR="00923B5C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i stečajni vjerovnik u roku od 8 dana</w:t>
      </w:r>
    </w:p>
    <w:p w:rsidRDefault="00923B5C" w:rsidP="00923B5C" w:rsidR="00923B5C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923B5C" w:rsidP="00923B5C" w:rsidR="00923B5C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923B5C" w:rsidP="00923B5C" w:rsidR="00923B5C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923B5C" w:rsidP="00923B5C" w:rsidR="00923B5C">
      <w:pPr>
        <w:jc w:val="both"/>
        <w:rPr>
          <w:sz w:val="18"/>
          <w:szCs w:val="18"/>
        </w:rPr>
      </w:pPr>
    </w:p>
    <w:p w:rsidRDefault="00923B5C" w:rsidP="00923B5C" w:rsidR="00923B5C">
      <w:pPr>
        <w:numPr>
          <w:ilvl w:val="0"/>
          <w:numId w:val="2"/>
        </w:numPr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Objaviti na e Oglasnoj ploči suda</w:t>
      </w:r>
    </w:p>
    <w:p w:rsidRDefault="00923B5C" w:rsidP="00923B5C" w:rsidR="00923B5C">
      <w:pPr>
        <w:numPr>
          <w:ilvl w:val="0"/>
          <w:numId w:val="2"/>
        </w:numPr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Po pravomoćnosti računovodstvu ovog suda</w:t>
      </w:r>
    </w:p>
    <w:p w:rsidRDefault="00923B5C" w:rsidP="00923B5C" w:rsidR="00923B5C">
      <w:pPr>
        <w:numPr>
          <w:ilvl w:val="0"/>
          <w:numId w:val="2"/>
        </w:numPr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17 dana kalendar</w:t>
      </w:r>
    </w:p>
    <w:p w:rsidRDefault="00923B5C" w:rsidP="00923B5C" w:rsidR="00923B5C">
      <w:pPr>
        <w:jc w:val="center"/>
        <w:rPr>
          <w:lang w:val="en-US"/>
        </w:rPr>
      </w:pPr>
    </w:p>
    <w:p w:rsidRDefault="00923B5C" w:rsidP="00923B5C" w:rsidR="00923B5C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923B5C" w:rsidP="00923B5C" w:rsidR="00923B5C"/>
    <w:p w:rsidRDefault="00923B5C" w:rsidP="00923B5C" w:rsidR="00923B5C"/>
    <w:p w:rsidRDefault="00923B5C" w:rsidP="00923B5C" w:rsidR="00923B5C"/>
    <w:p w:rsidRDefault="005E15FD" w:rsidP="00923B5C" w:rsidR="005E15FD">
      <w:pPr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3B86"/>
    <w:multiLevelType w:val="hybridMultilevel"/>
    <w:tmpl w:val="D6005B0A"/>
    <w:lvl w:tplc="1D78DFDE" w:ilvl="0">
      <w:start w:val="1"/>
      <w:numFmt w:val="upperRoman"/>
      <w:lvlText w:val="%1."/>
      <w:lvlJc w:val="left"/>
      <w:pPr>
        <w:ind w:hanging="1128" w:left="18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C36"/>
    <w:rsid w:val="00267D37"/>
    <w:rsid w:val="00407B70"/>
    <w:rsid w:val="005E15FD"/>
    <w:rsid w:val="00822F7D"/>
    <w:rsid w:val="00923B5C"/>
    <w:rsid w:val="00981BF3"/>
    <w:rsid w:val="00C05440"/>
    <w:rsid w:val="00C82C36"/>
    <w:rsid w:val="00E11D1F"/>
    <w:rsid w:val="00F10A60"/>
    <w:rsid w:val="00F2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2C3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C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C3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22F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4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2C3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C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C3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22F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4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42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66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2018.</izvorni_sadrzaj>
    <derivirana_varijabla naziv="DomainObject.Predmet.DatumRjesavanja_1">22.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St-408/2017-45</izvorni_sadrzaj>
    <derivirana_varijabla naziv="DomainObject.Predmet.OdlukaRjesenje.Oznaka_1">St-408/2017-45</derivirana_varijabla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491</properties:Words>
  <properties:Characters>2548</properties:Characters>
  <properties:Lines>77</properties:Lines>
  <properties:Paragraphs>33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2018-03-22T10:04:00Z</dcterms:created>
  <dc:creator>wsadmin</dc:creator>
  <cp:lastModifiedBy>wsadmin</cp:lastModifiedBy>
  <cp:lastPrinted>2018-03-22T13:39:00Z</cp:lastPrinted>
  <dcterms:modified xmlns:xsi="http://www.w3.org/2001/XMLSchema-instance" xsi:type="dcterms:W3CDTF">2018-03-22T13:40:00Z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NAGRADA-ARX.docx)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