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aaed" w14:paraId="426aae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3865E1">
        <w:t>367/17-3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865E1">
        <w:t>VERITAS GRUPA d.o.o., OIB: 05174002761</w:t>
      </w:r>
      <w:r w:rsidR="001D4C37">
        <w:t>,</w:t>
      </w:r>
      <w:r w:rsidR="003865E1">
        <w:t xml:space="preserve"> sa sjedištem u M. Magdalenića 4, 40000 Čakovec,</w:t>
      </w:r>
      <w:r>
        <w:t xml:space="preserve"> </w:t>
      </w:r>
      <w:r w:rsidRPr="005207B1">
        <w:t xml:space="preserve">dana </w:t>
      </w:r>
      <w:r w:rsidR="003865E1">
        <w:t>21</w:t>
      </w:r>
      <w:r w:rsidR="005207B1" w:rsidRPr="005207B1">
        <w:t xml:space="preserve">. </w:t>
      </w:r>
      <w:r w:rsidR="003865E1">
        <w:t>kolovoza</w:t>
      </w:r>
      <w:r w:rsidR="002F4DC4" w:rsidRPr="005207B1">
        <w:t xml:space="preserve"> </w:t>
      </w:r>
      <w:r w:rsidRPr="005207B1">
        <w:t>201</w:t>
      </w:r>
      <w:r w:rsidR="003865E1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865E1">
        <w:t>VERITAS GRUPA d.o.o., OIB: 05174002761, sa sjedištem u M. Magdalenića 4,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865E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 2017. u 09,15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</w:t>
      </w:r>
      <w:r w:rsidR="003865E1">
        <w:t xml:space="preserve"> soba 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3865E1">
        <w:t>Dejan Kovač, OIB: 53768911212 iz Čakovca, Ulica Putjane 87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3865E1">
        <w:t>29.6</w:t>
      </w:r>
      <w:r w:rsidR="005207B1" w:rsidRPr="005207B1">
        <w:t>.</w:t>
      </w:r>
      <w:r w:rsidRPr="005207B1">
        <w:t>201</w:t>
      </w:r>
      <w:r w:rsidR="003865E1">
        <w:t>7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865E1">
        <w:t>27</w:t>
      </w:r>
      <w:r w:rsidR="001D4C37">
        <w:t>.</w:t>
      </w:r>
      <w:r w:rsidR="003865E1">
        <w:t>6.2017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3865E1">
        <w:t>20</w:t>
      </w:r>
      <w:r w:rsidR="001947E6">
        <w:t>.</w:t>
      </w:r>
      <w:r w:rsidR="003865E1">
        <w:t>792,79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865E1">
        <w:t>21</w:t>
      </w:r>
      <w:r w:rsidR="00066C4E" w:rsidRPr="005207B1">
        <w:t xml:space="preserve">. </w:t>
      </w:r>
      <w:r w:rsidR="003865E1">
        <w:t>kolovoza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3865E1">
        <w:t>,v.r.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3865E1" w:rsidP="00804BB0" w:rsidR="003865E1">
      <w:pPr>
        <w:spacing w:lineRule="auto" w:line="240" w:after="0"/>
        <w:jc w:val="both"/>
      </w:pPr>
    </w:p>
    <w:p w:rsidRDefault="001A552A" w:rsidP="00804BB0" w:rsidR="001A552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865E1">
        <w:t>VERITAS GRUPA d.o.o., OIB: 05174002761, sa sjedištem u M. Magdalenića 4, 40000 Čakovec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3865E1">
        <w:t>Dejan Kovač, OIB: 53768911212 iz Čakovca, Ulica Putjane 87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2F6" w:rsidP="00CD4711" w:rsidR="002462F6">
      <w:pPr>
        <w:spacing w:lineRule="auto" w:line="240" w:after="0"/>
      </w:pPr>
      <w:r>
        <w:separator/>
      </w:r>
    </w:p>
  </w:endnote>
  <w:endnote w:id="0" w:type="continuationSeparator">
    <w:p w:rsidRDefault="002462F6" w:rsidP="00CD4711" w:rsidR="002462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2F6" w:rsidP="00CD4711" w:rsidR="002462F6">
      <w:pPr>
        <w:spacing w:lineRule="auto" w:line="240" w:after="0"/>
      </w:pPr>
      <w:r>
        <w:separator/>
      </w:r>
    </w:p>
  </w:footnote>
  <w:footnote w:id="0" w:type="continuationSeparator">
    <w:p w:rsidRDefault="002462F6" w:rsidP="00CD4711" w:rsidR="002462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52A">
          <w:rPr>
            <w:noProof/>
          </w:rPr>
          <w:t>2</w:t>
        </w:r>
        <w:r>
          <w:fldChar w:fldCharType="end"/>
        </w:r>
      </w:p>
    </w:sdtContent>
  </w:sdt>
  <w:p w:rsidRDefault="003865E1" w:rsidP="003865E1" w:rsidR="003865E1" w:rsidRPr="005207B1">
    <w:pPr>
      <w:pStyle w:val="Zaglavlje"/>
      <w:jc w:val="right"/>
    </w:pPr>
    <w:r>
      <w:t>Poslovni broj: 2 St-367/17-3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A552A"/>
    <w:rsid w:val="001D0CA0"/>
    <w:rsid w:val="001D4C37"/>
    <w:rsid w:val="002462F6"/>
    <w:rsid w:val="002F4DC4"/>
    <w:rsid w:val="003275CE"/>
    <w:rsid w:val="0035755D"/>
    <w:rsid w:val="0038484B"/>
    <w:rsid w:val="003865E1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7349E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GRUPA društvo s ograničenom odgovornošću za trgovinu i usluge</izvorni_sadrzaj>
    <derivirana_varijabla naziv="DomainObject.Predmet.ProtustrankaFormated_1">  VERITAS GRUPA društvo s ograničenom odgovornošću za trgovinu i usluge</derivirana_varijabla>
  </DomainObject.Predmet.ProtustrankaFormated>
  <DomainObject.Predmet.ProtustrankaFormatedOIB>
    <izvorni_sadrzaj>  VERITAS GRUPA društvo s ograničenom odgovornošću za trgovinu i usluge, OIB 05174002761</izvorni_sadrzaj>
    <derivirana_varijabla naziv="DomainObject.Predmet.ProtustrankaFormatedOIB_1">  VERITAS GRUPA društvo s ograničenom odgovornošću za trgovinu i usluge, OIB 05174002761</derivirana_varijabla>
  </DomainObject.Predmet.ProtustrankaFormatedOIB>
  <DomainObject.Predmet.ProtustrankaFormatedWithAdress>
    <izvorni_sadrzaj> VERITAS GRUPA društvo s ograničenom odgovornošću za trgovinu i usluge, M. Magdalenića 4, 40000 Čakovec</izvorni_sadrzaj>
    <derivirana_varijabla naziv="DomainObject.Predmet.ProtustrankaFormatedWithAdress_1"> VERITAS GRUPA društvo s ograničenom odgovornošću za trgovinu i usluge, M. Magdalenića 4, 40000 Čakovec</derivirana_varijabla>
  </DomainObject.Predmet.ProtustrankaFormatedWithAdress>
  <DomainObject.Predmet.ProtustrankaFormatedWithAdressOIB>
    <izvorni_sadrzaj> VERITAS GRUPA društvo s ograničenom odgovornošću za trgovinu i usluge, OIB 05174002761, M. Magdalenića 4, 40000 Čakovec</izvorni_sadrzaj>
    <derivirana_varijabla naziv="DomainObject.Predmet.ProtustrankaFormatedWithAdressOIB_1"> VERITAS GRUPA društvo s ograničenom odgovornošću za trgovinu i usluge, OIB 05174002761, M. Magdalenića 4, 40000 Čakovec</derivirana_varijabla>
  </DomainObject.Predmet.ProtustrankaFormatedWithAdressOIB>
  <DomainObject.Predmet.ProtustrankaWithAdress>
    <izvorni_sadrzaj>VERITAS GRUPA društvo s ograničenom odgovornošću za trgovinu i usluge M. Magdalenića 4, 40000 Čakovec</izvorni_sadrzaj>
    <derivirana_varijabla naziv="DomainObject.Predmet.ProtustrankaWithAdress_1">VERITAS GRUPA društvo s ograničenom odgovornošću za trgovinu i usluge M. Magdalenića 4, 40000 Čakovec</derivirana_varijabla>
  </DomainObject.Predmet.ProtustrankaWithAdress>
  <DomainObject.Predmet.ProtustrankaWithAdressOIB>
    <izvorni_sadrzaj>VERITAS GRUPA društvo s ograničenom odgovornošću za trgovinu i usluge, OIB 05174002761, M. Magdalenića 4, 40000 Čakovec</izvorni_sadrzaj>
    <derivirana_varijabla naziv="DomainObject.Predmet.ProtustrankaWithAdressOIB_1">VERITAS GRUPA društvo s ograničenom odgovornošću za trgovinu i usluge, OIB 05174002761, M. Magdalenića 4, 40000 Čakovec</derivirana_varijabla>
  </DomainObject.Predmet.ProtustrankaWithAdressOIB>
  <DomainObject.Predmet.ProtustrankaNazivFormated>
    <izvorni_sadrzaj>VERITAS GRUPA društvo s ograničenom odgovornošću za trgovinu i usluge</izvorni_sadrzaj>
    <derivirana_varijabla naziv="DomainObject.Predmet.ProtustrankaNazivFormated_1">VERITAS GRUPA društvo s ograničenom odgovornošću za trgovinu i usluge</derivirana_varijabla>
  </DomainObject.Predmet.ProtustrankaNazivFormated>
  <DomainObject.Predmet.ProtustrankaNazivFormatedOIB>
    <izvorni_sadrzaj>VERITAS GRUPA društvo s ograničenom odgovornošću za trgovinu i usluge, OIB 05174002761</izvorni_sadrzaj>
    <derivirana_varijabla naziv="DomainObject.Predmet.ProtustrankaNazivFormatedOIB_1">VERITAS GRUPA društvo s ograničenom odgovornošću za trgovinu i usluge, OIB 05174002761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20792.79</izvorni_sadrzaj>
    <derivirana_varijabla naziv="DomainObject.Predmet.TrenutnaVrijednost_1">20792.79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VERITAS GRUPA društvo s ograničenom odgovornošću za trgovinu i usluge</item>
    </izvorni_sadrzaj>
    <derivirana_varijabla naziv="DomainObject.Predmet.ProtuStrankaListFormated_1">
      <item>VERITAS GRUPA društvo s ograničenom odgovornošću za trgovinu i usluge</item>
    </derivirana_varijabla>
  </DomainObject.Predmet.ProtuStrankaListFormated>
  <DomainObject.Predmet.ProtuStrankaListFormatedOIB>
    <izvorni_sadrzaj>
      <item>VERITAS GRUPA društvo s ograničenom odgovornošću za trgovinu i usluge, OIB 05174002761</item>
    </izvorni_sadrzaj>
    <derivirana_varijabla naziv="DomainObject.Predmet.ProtuStrankaListFormatedOIB_1">
      <item>VERITAS GRUPA društvo s ograničenom odgovornošću za trgovinu i usluge, OIB 05174002761</item>
    </derivirana_varijabla>
  </DomainObject.Predmet.ProtuStrankaListFormatedOIB>
  <DomainObject.Predmet.ProtuStrankaListFormatedWithAdress>
    <izvorni_sadrzaj>
      <item>VERITAS GRUPA društvo s ograničenom odgovornošću za trgovinu i usluge, M. Magdalenića 4, 40000 Čakovec</item>
    </izvorni_sadrzaj>
    <derivirana_varijabla naziv="DomainObject.Predmet.ProtuStrankaListFormatedWithAdress_1">
      <item>VERITAS GRUPA društvo s ograničenom odgovornošću za trgovinu i usluge, M. Magdalenića 4, 40000 Čakovec</item>
    </derivirana_varijabla>
  </DomainObject.Predmet.ProtuStrankaListFormatedWithAdress>
  <DomainObject.Predmet.ProtuStrankaListFormatedWithAdressOIB>
    <izvorni_sadrzaj>
      <item>VERITAS GRUPA društvo s ograničenom odgovornošću za trgovinu i usluge, OIB 05174002761, M. Magdalenića 4, 40000 Čakovec</item>
    </izvorni_sadrzaj>
    <derivirana_varijabla naziv="DomainObject.Predmet.ProtuStrankaListFormatedWithAdressOIB_1">
      <item>VERITAS GRUPA društvo s ograničenom odgovornošću za trgovinu i usluge, OIB 05174002761, M. Magdalenića 4, 40000 Čakovec</item>
    </derivirana_varijabla>
  </DomainObject.Predmet.ProtuStrankaListFormatedWithAdressOIB>
  <DomainObject.Predmet.ProtuStrankaListNazivFormated>
    <izvorni_sadrzaj>
      <item>VERITAS GRUPA društvo s ograničenom odgovornošću za trgovinu i usluge</item>
    </izvorni_sadrzaj>
    <derivirana_varijabla naziv="DomainObject.Predmet.ProtuStrankaListNazivFormated_1">
      <item>VERITAS GRUPA društvo s ograničenom odgovornošću za trgovinu i usluge</item>
    </derivirana_varijabla>
  </DomainObject.Predmet.ProtuStrankaListNazivFormated>
  <DomainObject.Predmet.ProtuStrankaListNazivFormatedOIB>
    <izvorni_sadrzaj>
      <item>VERITAS GRUPA društvo s ograničenom odgovornošću za trgovinu i usluge, OIB 05174002761</item>
    </izvorni_sadrzaj>
    <derivirana_varijabla naziv="DomainObject.Predmet.ProtuStrankaListNazivFormatedOIB_1">
      <item>VERITAS GRUPA društvo s ograničenom odgovornošću za trgovinu i usluge, OIB 05174002761</item>
    </derivirana_varijabla>
  </DomainObject.Predmet.ProtuStrankaListNazivFormatedOIB>
  <DomainObject.Predmet.OstaliListFormated>
    <izvorni_sadrzaj>
      <item>Sudski registar</item>
      <item>e-oglasna ploča</item>
      <item>Dejan Kovač</item>
    </izvorni_sadrzaj>
    <derivirana_varijabla naziv="DomainObject.Predmet.OstaliListFormated_1">
      <item>Sudski registar</item>
      <item>e-oglasna ploča</item>
      <item>Dejan Kovač</item>
    </derivirana_varijabla>
  </DomainObject.Predmet.OstaliListFormated>
  <DomainObject.Predmet.OstaliListFormatedOIB>
    <izvorni_sadrzaj>
      <item>Sudski registar</item>
      <item>e-oglasna ploča</item>
      <item>Dejan Kovač, OIB 53768911212</item>
    </izvorni_sadrzaj>
    <derivirana_varijabla naziv="DomainObject.Predmet.OstaliListFormatedOIB_1">
      <item>Sudski registar</item>
      <item>e-oglasna ploča</item>
      <item>Dejan Kovač, OIB 53768911212</item>
    </derivirana_varijabla>
  </DomainObject.Predmet.OstaliListFormatedOIB>
  <DomainObject.Predmet.OstaliListFormatedWithAdress>
    <izvorni_sadrzaj>
      <item>Sudski registar</item>
      <item>e-oglasna ploča</item>
      <item>Dejan Kovač, Ulica Putjane 87, 40000 Čakovec</item>
    </izvorni_sadrzaj>
    <derivirana_varijabla naziv="DomainObject.Predmet.OstaliListFormatedWithAdress_1">
      <item>Sudski registar</item>
      <item>e-oglasna ploča</item>
      <item>Dejan Kovač, Ulica Putjane 87, 40000 Čakovec</item>
    </derivirana_varijabla>
  </DomainObject.Predmet.OstaliListFormatedWithAdress>
  <DomainObject.Predmet.OstaliListFormatedWithAdressOIB>
    <izvorni_sadrzaj>
      <item>Sudski registar</item>
      <item>e-oglasna ploča</item>
      <item>Dejan Kovač, OIB 53768911212, Ulica Putjane 87, 40000 Čakovec</item>
    </izvorni_sadrzaj>
    <derivirana_varijabla naziv="DomainObject.Predmet.OstaliListFormatedWithAdressOIB_1">
      <item>Sudski registar</item>
      <item>e-oglasna ploča</item>
      <item>Dejan Kovač, OIB 53768911212, Ulica Putjane 87, 40000 Čakovec</item>
    </derivirana_varijabla>
  </DomainObject.Predmet.OstaliListFormatedWithAdressOIB>
  <DomainObject.Predmet.OstaliListNazivFormated>
    <izvorni_sadrzaj>
      <item>Sudski registar</item>
      <item>e-oglasna ploča</item>
      <item>Dejan Kovač</item>
    </izvorni_sadrzaj>
    <derivirana_varijabla naziv="DomainObject.Predmet.OstaliListNazivFormated_1">
      <item>Sudski registar</item>
      <item>e-oglasna ploča</item>
      <item>Dejan Kovač</item>
    </derivirana_varijabla>
  </DomainObject.Predmet.OstaliListNazivFormated>
  <DomainObject.Predmet.OstaliListNazivFormatedOIB>
    <izvorni_sadrzaj>
      <item>Sudski registar</item>
      <item>e-oglasna ploča</item>
      <item>Dejan Kovač, OIB 53768911212</item>
    </izvorni_sadrzaj>
    <derivirana_varijabla naziv="DomainObject.Predmet.OstaliListNazivFormatedOIB_1">
      <item>Sudski registar</item>
      <item>e-oglasna ploča</item>
      <item>Dejan Kovač, OIB 53768911212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VERITAS GRUPA društvo s ograničenom odgovornošću za trgovinu i usluge</izvorni_sadrzaj>
    <derivirana_varijabla naziv="DomainObject.Predmet.ProtustrankaIDrugi_1">VERITAS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VERITAS GRUPA društvo s ograničenom odgovornošću za trgovinu i usluge, OIB 05174002761, M. Magdalenića 4, 40000 Čakovec</izvorni_sadrzaj>
    <derivirana_varijabla naziv="DomainObject.Predmet.ProtustrankaIDrugiAdressOIB_1">VERITAS GRUPA društvo s ograničenom odgovornošću za trgovinu i usluge, OIB 05174002761, M. Magdalenića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VERITAS GRUPA društvo s ograničenom odgovornošću za trgovinu i usluge</item>
      <item>Sudski registar</item>
      <item>e-oglasna ploča</item>
      <item>Dejan Kovač</item>
    </izvorni_sadrzaj>
    <derivirana_varijabla naziv="DomainObject.Predmet.SudioniciListNaziv_1">
      <item>Financijska agencija</item>
      <item>VERITAS GRUPA društvo s ograničenom odgovornošću za trgovinu i usluge</item>
      <item>Sudski registar</item>
      <item>e-oglasna ploča</item>
      <item>Dejan Kovač</item>
    </derivirana_varijabla>
  </DomainObject.Predmet.SudioniciListNaziv>
  <DomainObject.Predmet.SudioniciListAdressOIB>
    <izvorni_sadrzaj>
      <item>Financijska agencija, OIB 85821130368, Ulica grada Vukovara 70,10000 Zagreb</item>
      <item>VERITAS GRUPA društvo s ograničenom odgovornošću za trgovinu i usluge, OIB 05174002761, M. Magdalenića 4,40000 Čakovec</item>
      <item>Sudski registar</item>
      <item>e-oglasna ploča</item>
      <item>Dejan Kovač, OIB 53768911212, Ulica Putjane 87,40000 Čakovec</item>
    </izvorni_sadrzaj>
    <derivirana_varijabla naziv="DomainObject.Predmet.SudioniciListAdressOIB_1">
      <item>Financijska agencija, OIB 85821130368, Ulica grada Vukovara 70,10000 Zagreb</item>
      <item>VERITAS GRUPA društvo s ograničenom odgovornošću za trgovinu i usluge, OIB 05174002761, M. Magdalenića 4,40000 Čakovec</item>
      <item>Sudski registar</item>
      <item>e-oglasna ploča</item>
      <item>Dejan Kovač, OIB 53768911212, Ulica Putjane 87,40000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05174002761</item>
      <item>, OIB null</item>
      <item>, OIB null</item>
      <item>, OIB 53768911212</item>
    </izvorni_sadrzaj>
    <derivirana_varijabla naziv="DomainObject.Predmet.SudioniciListNazivOIB_1">
      <item>, OIB 85821130368</item>
      <item>, OIB 05174002761</item>
      <item>, OIB null</item>
      <item>, OIB null</item>
      <item>, OIB 53768911212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A2984-3CEE-4E3E-9B71-25374C3D3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2512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2017-08-21T07:33:00Z</dcterms:created>
  <dc:creator>Maja Valušnig</dc:creator>
  <cp:lastModifiedBy>Marko Makaj</cp:lastModifiedBy>
  <cp:lastPrinted>2017-08-21T07:30:00Z</cp:lastPrinted>
  <dcterms:modified xmlns:xsi="http://www.w3.org/2001/XMLSchema-instance" xsi:type="dcterms:W3CDTF">2017-08-21T07:35:00Z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