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a391" w14:paraId="f73a39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34B87">
        <w:t>3680/15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34B87">
        <w:t>METAL-MODEL PROJEKT d.o.o., Zagreb, 2. Gajnički vidikovac 12 2, OIB: 21910809440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34B87">
        <w:t>976.123,33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30819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221" w:rsidR="00B46221">
      <w:r>
        <w:separator/>
      </w:r>
    </w:p>
  </w:endnote>
  <w:endnote w:id="0" w:type="continuationSeparator">
    <w:p w:rsidRDefault="00B46221" w:rsidR="00B4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221" w:rsidR="00B46221">
      <w:r>
        <w:separator/>
      </w:r>
    </w:p>
  </w:footnote>
  <w:footnote w:id="0" w:type="continuationSeparator">
    <w:p w:rsidRDefault="00B46221" w:rsidR="00B46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534B87">
      <w:t>9. St-3680/15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271C5"/>
    <w:rsid w:val="0053446F"/>
    <w:rsid w:val="00534B87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46221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3680</izvorni_sadrzaj>
    <derivirana_varijabla naziv="DomainObject.Predmet.Broj_1">3680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St-3680/2015</izvorni_sadrzaj>
    <derivirana_varijabla naziv="DomainObject.Predmet.OznakaBroj_1">St-3680/2015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METAL-MODEL PROJEKT d.o.o. zastupanog po punomoćniku Josip Domitran</izvorni_sadrzaj>
    <derivirana_varijabla naziv="DomainObject.Predmet.ProtustrankaFormated_1">  METAL-MODEL PROJEKT d.o.o. zastupanog po punomoćniku Josip Domitran</derivirana_varijabla>
  </DomainObject.Predmet.ProtustrankaFormated>
  <DomainObject.Predmet.ProtustrankaFormatedOIB>
    <izvorni_sadrzaj>  METAL-MODEL PROJEKT d.o.o., OIB 21910809440 zastupanog po punomoćniku Josip Domitran</izvorni_sadrzaj>
    <derivirana_varijabla naziv="DomainObject.Predmet.ProtustrankaFormatedOIB_1">  METAL-MODEL PROJEKT d.o.o., OIB 21910809440 zastupanog po punomoćniku Josip Domitran</derivirana_varijabla>
  </DomainObject.Predmet.ProtustrankaFormatedOIB>
  <DomainObject.Predmet.ProtustrankaFormatedWithAdress>
    <izvorni_sadrzaj> METAL-MODEL PROJEKT d.o.o., 2. Gajnički vidikovac 12/2, 10000 Zagreb zastupanog po punomoćniku Josip Domitran</izvorni_sadrzaj>
    <derivirana_varijabla naziv="DomainObject.Predmet.ProtustrankaFormatedWithAdress_1"> METAL-MODEL PROJEKT d.o.o., 2. Gajnički vidikovac 12/2, 10000 Zagreb zastupanog po punomoćniku Josip Domitran</derivirana_varijabla>
  </DomainObject.Predmet.ProtustrankaFormatedWithAdress>
  <DomainObject.Predmet.ProtustrankaFormatedWithAdressOIB>
    <izvorni_sadrzaj> METAL-MODEL PROJEKT d.o.o., OIB 21910809440, 2. Gajnički vidikovac 12/2, 10000 Zagreb zastupanog po punomoćniku Josip Domitran</izvorni_sadrzaj>
    <derivirana_varijabla naziv="DomainObject.Predmet.ProtustrankaFormatedWithAdressOIB_1"> METAL-MODEL PROJEKT d.o.o., OIB 21910809440, 2. Gajnički vidikovac 12/2, 10000 Zagreb zastupanog po punomoćniku Josip Domitran</derivirana_varijabla>
  </DomainObject.Predmet.ProtustrankaFormatedWithAdressOIB>
  <DomainObject.Predmet.ProtustrankaWithAdress>
    <izvorni_sadrzaj>METAL-MODEL PROJEKT d.o.o. 2. Gajnički vidikovac 12/2, 10000 Zagreb</izvorni_sadrzaj>
    <derivirana_varijabla naziv="DomainObject.Predmet.ProtustrankaWithAdress_1">METAL-MODEL PROJEKT d.o.o. 2. Gajnički vidikovac 12/2, 10000 Zagreb</derivirana_varijabla>
  </DomainObject.Predmet.ProtustrankaWithAdress>
  <DomainObject.Predmet.ProtustrankaWithAdressOIB>
    <izvorni_sadrzaj>METAL-MODEL PROJEKT d.o.o., OIB 21910809440, 2. Gajnički vidikovac 12/2, 10000 Zagreb</izvorni_sadrzaj>
    <derivirana_varijabla naziv="DomainObject.Predmet.ProtustrankaWithAdressOIB_1">METAL-MODEL PROJEKT d.o.o., OIB 21910809440, 2. Gajnički vidikovac 12/2, 10000 Zagreb</derivirana_varijabla>
  </DomainObject.Predmet.ProtustrankaWithAdressOIB>
  <DomainObject.Predmet.ProtustrankaNazivFormated>
    <izvorni_sadrzaj>METAL-MODEL PROJEKT d.o.o.</izvorni_sadrzaj>
    <derivirana_varijabla naziv="DomainObject.Predmet.ProtustrankaNazivFormated_1">METAL-MODEL PROJEKT d.o.o.</derivirana_varijabla>
  </DomainObject.Predmet.ProtustrankaNazivFormated>
  <DomainObject.Predmet.ProtustrankaNazivFormatedOIB>
    <izvorni_sadrzaj>METAL-MODEL PROJEKT d.o.o., OIB 21910809440</izvorni_sadrzaj>
    <derivirana_varijabla naziv="DomainObject.Predmet.ProtustrankaNazivFormatedOIB_1">METAL-MODEL PROJEKT d.o.o., OIB 21910809440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METAL-MODEL PROJEKT d.o.o. zastupanog po punomoćniku Josip Domitran</item>
    </izvorni_sadrzaj>
    <derivirana_varijabla naziv="DomainObject.Predmet.ProtuStrankaListFormated_1">
      <item>METAL-MODEL PROJEKT d.o.o. zastupanog po punomoćniku Josip Domitran</item>
    </derivirana_varijabla>
  </DomainObject.Predmet.ProtuStrankaListFormated>
  <DomainObject.Predmet.ProtuStrankaListFormatedOIB>
    <izvorni_sadrzaj>
      <item>METAL-MODEL PROJEKT d.o.o., OIB 21910809440 zastupanog po punomoćniku Josip Domitran</item>
    </izvorni_sadrzaj>
    <derivirana_varijabla naziv="DomainObject.Predmet.ProtuStrankaListFormatedOIB_1">
      <item>METAL-MODEL PROJEKT d.o.o., OIB 21910809440 zastupanog po punomoćniku Josip Domitran</item>
    </derivirana_varijabla>
  </DomainObject.Predmet.ProtuStrankaListFormatedOIB>
  <DomainObject.Predmet.ProtuStrankaListFormatedWithAdress>
    <izvorni_sadrzaj>
      <item>METAL-MODEL PROJEKT d.o.o., 2. Gajnički vidikovac 12/2, 10000 Zagreb zastupanog po punomoćniku Josip Domitran</item>
    </izvorni_sadrzaj>
    <derivirana_varijabla naziv="DomainObject.Predmet.ProtuStrankaListFormatedWithAdress_1">
      <item>METAL-MODEL PROJEKT d.o.o., 2. Gajnički vidikovac 12/2, 10000 Zagreb zastupanog po punomoćniku Josip Domitran</item>
    </derivirana_varijabla>
  </DomainObject.Predmet.ProtuStrankaListFormatedWithAdress>
  <DomainObject.Predmet.ProtuStrankaListFormatedWithAdressOIB>
    <izvorni_sadrzaj>
      <item>METAL-MODEL PROJEKT d.o.o., OIB 21910809440, 2. Gajnički vidikovac 12/2, 10000 Zagreb zastupanog po punomoćniku Josip Domitran</item>
    </izvorni_sadrzaj>
    <derivirana_varijabla naziv="DomainObject.Predmet.ProtuStrankaListFormatedWithAdressOIB_1">
      <item>METAL-MODEL PROJEKT d.o.o., OIB 21910809440, 2. Gajnički vidikovac 12/2, 10000 Zagreb zastupanog po punomoćniku Josip Domitran</item>
    </derivirana_varijabla>
  </DomainObject.Predmet.ProtuStrankaListFormatedWithAdressOIB>
  <DomainObject.Predmet.ProtuStrankaListNazivFormated>
    <izvorni_sadrzaj>
      <item>METAL-MODEL PROJEKT d.o.o.</item>
    </izvorni_sadrzaj>
    <derivirana_varijabla naziv="DomainObject.Predmet.ProtuStrankaListNazivFormated_1">
      <item>METAL-MODEL PROJEKT d.o.o.</item>
    </derivirana_varijabla>
  </DomainObject.Predmet.ProtuStrankaListNazivFormated>
  <DomainObject.Predmet.ProtuStrankaListNazivFormatedOIB>
    <izvorni_sadrzaj>
      <item>METAL-MODEL PROJEKT d.o.o., OIB 21910809440</item>
    </izvorni_sadrzaj>
    <derivirana_varijabla naziv="DomainObject.Predmet.ProtuStrankaListNazivFormatedOIB_1">
      <item>METAL-MODEL PROJEKT d.o.o., OIB 21910809440</item>
    </derivirana_varijabla>
  </DomainObject.Predmet.ProtuStrankaListNazivFormatedOIB>
  <DomainObject.Predmet.OstaliListFormated>
    <izvorni_sadrzaj>
      <item>Josip Domitran punomoćnik sudionika u postupku METAL-MODEL PROJEKT d.o.o.</item>
    </izvorni_sadrzaj>
    <derivirana_varijabla naziv="DomainObject.Predmet.OstaliListFormated_1">
      <item>Josip Domitran punomoćnik sudionika u postupku METAL-MODEL PROJEKT d.o.o.</item>
    </derivirana_varijabla>
  </DomainObject.Predmet.OstaliListFormated>
  <DomainObject.Predmet.OstaliListFormatedOIB>
    <izvorni_sadrzaj>
      <item>Josip Domitran, OIB 97175540958 punomoćnik sudionika u postupku METAL-MODEL PROJEKT d.o.o.</item>
    </izvorni_sadrzaj>
    <derivirana_varijabla naziv="DomainObject.Predmet.OstaliListFormatedOIB_1">
      <item>Josip Domitran, OIB 97175540958 punomoćnik sudionika u postupku METAL-MODEL PROJEKT d.o.o.</item>
    </derivirana_varijabla>
  </DomainObject.Predmet.OstaliListFormatedOIB>
  <DomainObject.Predmet.OstaliListFormatedWithAdress>
    <izvorni_sadrzaj>
      <item>Josip Domitran, Gajnički Vidikovac Ii. 122, 10000 Zagreb punomoćnik sudionika u postupku METAL-MODEL PROJEKT d.o.o.</item>
    </izvorni_sadrzaj>
    <derivirana_varijabla naziv="DomainObject.Predmet.OstaliListFormatedWithAdress_1">
      <item>Josip Domitran, Gajnički Vidikovac Ii. 122, 10000 Zagreb punomoćnik sudionika u postupku METAL-MODEL PROJEKT d.o.o.</item>
    </derivirana_varijabla>
  </DomainObject.Predmet.OstaliListFormatedWithAdress>
  <DomainObject.Predmet.OstaliListFormatedWithAdressOIB>
    <izvorni_sadrzaj>
      <item>Josip Domitran, OIB 97175540958, Gajnički Vidikovac Ii. 122, 10000 Zagreb punomoćnik sudionika u postupku METAL-MODEL PROJEKT d.o.o.</item>
    </izvorni_sadrzaj>
    <derivirana_varijabla naziv="DomainObject.Predmet.OstaliListFormatedWithAdressOIB_1">
      <item>Josip Domitran, OIB 97175540958, Gajnički Vidikovac Ii. 122, 10000 Zagreb punomoćnik sudionika u postupku METAL-MODEL PROJEKT d.o.o.</item>
    </derivirana_varijabla>
  </DomainObject.Predmet.OstaliListFormatedWithAdressOIB>
  <DomainObject.Predmet.OstaliListNazivFormated>
    <izvorni_sadrzaj>
      <item>Josip Domitran</item>
    </izvorni_sadrzaj>
    <derivirana_varijabla naziv="DomainObject.Predmet.OstaliListNazivFormated_1">
      <item>Josip Domitran</item>
    </derivirana_varijabla>
  </DomainObject.Predmet.OstaliListNazivFormated>
  <DomainObject.Predmet.OstaliListNazivFormatedOIB>
    <izvorni_sadrzaj>
      <item>Josip Domitran, OIB 97175540958</item>
    </izvorni_sadrzaj>
    <derivirana_varijabla naziv="DomainObject.Predmet.OstaliListNazivFormatedOIB_1">
      <item>Josip Domitran, OIB 97175540958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METAL-MODEL PROJEKT d.o.o.</izvorni_sadrzaj>
    <derivirana_varijabla naziv="DomainObject.Predmet.ProtustrankaIDrugi_1">METAL-MODEL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METAL-MODEL PROJEKT d.o.o., OIB 21910809440, 2. Gajnički vidikovac 12/2, 10000 Zagreb</izvorni_sadrzaj>
    <derivirana_varijabla naziv="DomainObject.Predmet.ProtustrankaIDrugiAdressOIB_1">METAL-MODEL PROJEKT d.o.o., OIB 21910809440, 2. Gajnički vidikovac 12/2,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METAL-MODEL PROJEKT d.o.o.</item>
      <item>Josip Domitran</item>
    </izvorni_sadrzaj>
    <derivirana_varijabla naziv="DomainObject.Predmet.SudioniciListNaziv_1">
      <item>FINA Regionalni centar Zagreb</item>
      <item>METAL-MODEL PROJEKT d.o.o.</item>
      <item>Josip Domitran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METAL-MODEL PROJEKT d.o.o., OIB 21910809440, 2. Gajnički vidikovac 12/2,10000 Zagreb</item>
      <item>Josip Domitran, OIB 97175540958, Gajnički Vidikovac Ii. 122,10000 Zagreb</item>
    </izvorni_sadrzaj>
    <derivirana_varijabla naziv="DomainObject.Predmet.SudioniciListAdressOIB_1">
      <item>FINA Regionalni centar Zagreb, OIB 85821130368, Trg svibanjskih žrtava 1995. 1,10000 Zagreb</item>
      <item>METAL-MODEL PROJEKT d.o.o., OIB 21910809440, 2. Gajnički vidikovac 12/2,10000 Zagreb</item>
      <item>Josip Domitran, OIB 97175540958, Gajnički Vidikovac Ii.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21910809440</item>
      <item>, OIB 97175540958</item>
    </izvorni_sadrzaj>
    <derivirana_varijabla naziv="DomainObject.Predmet.SudioniciListNazivOIB_1">
      <item>, OIB 85821130368</item>
      <item>, OIB 21910809440</item>
      <item>, OIB 97175540958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1295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2016-09-21T09:33:00Z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