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a82c" w14:paraId="c21a82c" w:rsidRDefault="00F4082F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9St-205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F4082F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F4082F">
        <w:rPr>
          <w:rFonts w:cs="Times New Roman" w:hAnsi="Times New Roman" w:ascii="Times New Roman"/>
          <w:sz w:val="24"/>
          <w:szCs w:val="24"/>
        </w:rPr>
        <w:t>OTOČNI RADIO KORNATI d.o.o., Murter</w:t>
      </w:r>
      <w:r w:rsidR="009A05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F4082F">
        <w:rPr>
          <w:rFonts w:cs="Times New Roman" w:hAnsi="Times New Roman" w:ascii="Times New Roman"/>
          <w:sz w:val="24"/>
          <w:szCs w:val="24"/>
        </w:rPr>
        <w:t>11.00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uredujućeg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F4082F">
        <w:rPr>
          <w:rFonts w:cs="Times New Roman" w:hAnsi="Times New Roman" w:ascii="Times New Roman"/>
          <w:b/>
          <w:sz w:val="24"/>
          <w:szCs w:val="24"/>
        </w:rPr>
        <w:t>10.5</w:t>
      </w:r>
      <w:r w:rsidR="009A055F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64CE3"/>
    <w:rsid w:val="001A2694"/>
    <w:rsid w:val="00263AB6"/>
    <w:rsid w:val="0045230F"/>
    <w:rsid w:val="004956F2"/>
    <w:rsid w:val="0053334B"/>
    <w:rsid w:val="009A055F"/>
    <w:rsid w:val="009E0A49"/>
    <w:rsid w:val="00BB6280"/>
    <w:rsid w:val="00BE16AE"/>
    <w:rsid w:val="00E254D4"/>
    <w:rsid w:val="00E32462"/>
    <w:rsid w:val="00F4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64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C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CE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C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C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64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C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CE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C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C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RADIO KORNATI društvo s ograničenom odgovornošću za emitiranje radijskog programa</izvorni_sadrzaj>
    <derivirana_varijabla naziv="DomainObject.Predmet.ProtustrankaFormated_1">  OTOČNI RADIO KORNATI društvo s ograničenom odgovornošću za emitiranje radijskog programa</derivirana_varijabla>
  </DomainObject.Predmet.ProtustrankaFormated>
  <DomainObject.Predmet.ProtustrankaFormatedOIB>
    <izvorni_sadrzaj>  OTOČNI RADIO KORNATI društvo s ograničenom odgovornošću za emitiranje radijskog programa, OIB 19791945399</izvorni_sadrzaj>
    <derivirana_varijabla naziv="DomainObject.Predmet.ProtustrankaFormatedOIB_1">  OTOČNI RADIO KORNATI društvo s ograničenom odgovornošću za emitiranje radijskog programa, OIB 19791945399</derivirana_varijabla>
  </DomainObject.Predmet.ProtustrankaFormatedOIB>
  <DomainObject.Predmet.ProtustrankaFormatedWithAdress>
    <izvorni_sadrzaj> OTOČNI RADIO KORNATI društvo s ograničenom odgovornošću za emitiranje radijskog programa, Butina 2, 22243 Murter</izvorni_sadrzaj>
    <derivirana_varijabla naziv="DomainObject.Predmet.ProtustrankaFormatedWithAdress_1"> OTOČNI RADIO KORNATI društvo s ograničenom odgovornošću za emitiranje radijskog programa, Butina 2, 22243 Murter</derivirana_varijabla>
  </DomainObject.Predmet.ProtustrankaFormatedWithAdress>
  <DomainObject.Predmet.ProtustrankaFormatedWithAdressOIB>
    <izvorni_sadrzaj> OTOČNI RADIO KORNATI društvo s ograničenom odgovornošću za emitiranje radijskog programa, OIB 19791945399, Butina 2, 22243 Murter</izvorni_sadrzaj>
    <derivirana_varijabla naziv="DomainObject.Predmet.ProtustrankaFormatedWithAdressOIB_1"> OTOČNI RADIO KORNATI društvo s ograničenom odgovornošću za emitiranje radijskog programa, OIB 19791945399, Butina 2, 22243 Murter</derivirana_varijabla>
  </DomainObject.Predmet.ProtustrankaFormatedWithAdressOIB>
  <DomainObject.Predmet.ProtustrankaWithAdress>
    <izvorni_sadrzaj>OTOČNI RADIO KORNATI društvo s ograničenom odgovornošću za emitiranje radijskog programa Butina 2, 22243 Murter</izvorni_sadrzaj>
    <derivirana_varijabla naziv="DomainObject.Predmet.ProtustrankaWithAdress_1">OTOČNI RADIO KORNATI društvo s ograničenom odgovornošću za emitiranje radijskog programa Butina 2, 22243 Murter</derivirana_varijabla>
  </DomainObject.Predmet.ProtustrankaWithAdress>
  <DomainObject.Predmet.ProtustrankaWithAdressOIB>
    <izvorni_sadrzaj>OTOČNI RADIO KORNATI društvo s ograničenom odgovornošću za emitiranje radijskog programa, OIB 19791945399, Butina 2, 22243 Murter</izvorni_sadrzaj>
    <derivirana_varijabla naziv="DomainObject.Predmet.ProtustrankaWithAdressOIB_1">OTOČNI RADIO KORNATI društvo s ograničenom odgovornošću za emitiranje radijskog programa, OIB 19791945399, Butina 2, 22243 Murter</derivirana_varijabla>
  </DomainObject.Predmet.ProtustrankaWithAdressOIB>
  <DomainObject.Predmet.ProtustrankaNazivFormated>
    <izvorni_sadrzaj>OTOČNI RADIO KORNATI društvo s ograničenom odgovornošću za emitiranje radijskog programa</izvorni_sadrzaj>
    <derivirana_varijabla naziv="DomainObject.Predmet.ProtustrankaNazivFormated_1">OTOČNI RADIO KORNATI društvo s ograničenom odgovornošću za emitiranje radijskog programa</derivirana_varijabla>
  </DomainObject.Predmet.ProtustrankaNazivFormated>
  <DomainObject.Predmet.ProtustrankaNazivFormatedOIB>
    <izvorni_sadrzaj>OTOČNI RADIO KORNATI društvo s ograničenom odgovornošću za emitiranje radijskog programa, OIB 19791945399</izvorni_sadrzaj>
    <derivirana_varijabla naziv="DomainObject.Predmet.ProtustrankaNazivFormatedOIB_1">OTOČNI RADIO KORNATI društvo s ograničenom odgovornošću za emitiranje radijskog programa, OIB 19791945399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OTOČNI RADIO KORNATI društvo s ograničenom odgovornošću za emitiranje radijskog programa</item>
    </izvorni_sadrzaj>
    <derivirana_varijabla naziv="DomainObject.Predmet.ProtuStrankaListFormated_1">
      <item>OTOČNI RADIO KORNATI društvo s ograničenom odgovornošću za emitiranje radijskog programa</item>
    </derivirana_varijabla>
  </DomainObject.Predmet.ProtuStrankaListFormated>
  <DomainObject.Predmet.ProtuStrankaListFormatedOIB>
    <izvorni_sadrzaj>
      <item>OTOČNI RADIO KORNATI društvo s ograničenom odgovornošću za emitiranje radijskog programa, OIB 19791945399</item>
    </izvorni_sadrzaj>
    <derivirana_varijabla naziv="DomainObject.Predmet.ProtuStrankaListFormatedOIB_1">
      <item>OTOČNI RADIO KORNATI društvo s ograničenom odgovornošću za emitiranje radijskog programa, OIB 19791945399</item>
    </derivirana_varijabla>
  </DomainObject.Predmet.ProtuStrankaListFormatedOIB>
  <DomainObject.Predmet.ProtuStrankaListFormatedWithAdress>
    <izvorni_sadrzaj>
      <item>OTOČNI RADIO KORNATI društvo s ograničenom odgovornošću za emitiranje radijskog programa, Butina 2, 22243 Murter</item>
    </izvorni_sadrzaj>
    <derivirana_varijabla naziv="DomainObject.Predmet.ProtuStrankaListFormatedWithAdress_1">
      <item>OTOČNI RADIO KORNATI društvo s ograničenom odgovornošću za emitiranje radijskog programa, Butina 2, 22243 Murter</item>
    </derivirana_varijabla>
  </DomainObject.Predmet.ProtuStrankaListFormatedWithAdress>
  <DomainObject.Predmet.ProtuStrankaListFormatedWithAdressOIB>
    <izvorni_sadrzaj>
      <item>OTOČNI RADIO KORNATI društvo s ograničenom odgovornošću za emitiranje radijskog programa, OIB 19791945399, Butina 2, 22243 Murter</item>
    </izvorni_sadrzaj>
    <derivirana_varijabla naziv="DomainObject.Predmet.ProtuStrankaListFormatedWithAdressOIB_1">
      <item>OTOČNI RADIO KORNATI društvo s ograničenom odgovornošću za emitiranje radijskog programa, OIB 19791945399, Butina 2, 22243 Murter</item>
    </derivirana_varijabla>
  </DomainObject.Predmet.ProtuStrankaListFormatedWithAdressOIB>
  <DomainObject.Predmet.ProtuStrankaListNazivFormated>
    <izvorni_sadrzaj>
      <item>OTOČNI RADIO KORNATI društvo s ograničenom odgovornošću za emitiranje radijskog programa</item>
    </izvorni_sadrzaj>
    <derivirana_varijabla naziv="DomainObject.Predmet.ProtuStrankaListNazivFormated_1">
      <item>OTOČNI RADIO KORNATI društvo s ograničenom odgovornošću za emitiranje radijskog programa</item>
    </derivirana_varijabla>
  </DomainObject.Predmet.ProtuStrankaListNazivFormated>
  <DomainObject.Predmet.ProtuStrankaListNazivFormatedOIB>
    <izvorni_sadrzaj>
      <item>OTOČNI RADIO KORNATI društvo s ograničenom odgovornošću za emitiranje radijskog programa, OIB 19791945399</item>
    </izvorni_sadrzaj>
    <derivirana_varijabla naziv="DomainObject.Predmet.ProtuStrankaListNazivFormatedOIB_1">
      <item>OTOČNI RADIO KORNATI društvo s ograničenom odgovornošću za emitiranje radijskog programa, OIB 19791945399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OTOČNI RADIO KORNATI društvo s ograničenom odgovornošću za emitiranje radijskog programa</izvorni_sadrzaj>
    <derivirana_varijabla naziv="DomainObject.Predmet.ProtustrankaIDrugi_1">OTOČNI RADIO KORNATI društvo s ograničenom odgovornošću za emitiranje radijskog programa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OTOČNI RADIO KORNATI društvo s ograničenom odgovornošću za emitiranje radijskog programa, OIB 19791945399, Butina 2, 22243 Murter</izvorni_sadrzaj>
    <derivirana_varijabla naziv="DomainObject.Predmet.ProtustrankaIDrugiAdressOIB_1">OTOČNI RADIO KORNATI društvo s ograničenom odgovornošću za emitiranje radijskog programa, OIB 19791945399,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OTOČNI RADIO KORNATI društvo s ograničenom odgovornošću za emitiranje radijskog programa</item>
    </izvorni_sadrzaj>
    <derivirana_varijabla naziv="DomainObject.Predmet.SudioniciListNaziv_1">
      <item>FINA - RC Split</item>
      <item>OTOČNI RADIO KORNATI društvo s ograničenom odgovornošću za emitiranje radijskog programa</item>
    </derivirana_varijabla>
  </DomainObject.Predmet.SudioniciListNaziv>
  <DomainObject.Predmet.SudioniciListAdressOIB>
    <izvorni_sadrzaj>
      <item>FINA - RC Split, OIB 85821130368, Mažuranićevo šetalište 24 b,21000 Split</item>
      <item>OTOČNI RADIO KORNATI društvo s ograničenom odgovornošću za emitiranje radijskog programa, OIB 19791945399, Butina 2,22243 Murter</item>
    </izvorni_sadrzaj>
    <derivirana_varijabla naziv="DomainObject.Predmet.SudioniciListAdressOIB_1">
      <item>FINA - RC Split, OIB 85821130368, Mažuranićevo šetalište 24 b,21000 Split</item>
      <item>OTOČNI RADIO KORNATI društvo s ograničenom odgovornošću za emitiranje radijskog programa, OIB 19791945399,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19791945399</item>
    </izvorni_sadrzaj>
    <derivirana_varijabla naziv="DomainObject.Predmet.SudioniciListNazivOIB_1">
      <item>, OIB 85821130368</item>
      <item>, OIB 19791945399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448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2016-04-12T08:29:00Z</cp:lastPrinted>
  <dcterms:modified xmlns:xsi="http://www.w3.org/2001/XMLSchema-instance" xsi:type="dcterms:W3CDTF">2016-04-12T08:29:00Z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