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a180" w14:paraId="893a180" w:rsidRDefault="00F65D9B" w:rsidP="00F65D9B" w:rsidR="00F65D9B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D9B" w:rsidP="00F65D9B" w:rsidR="00F65D9B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65D9B" w:rsidP="00F65D9B" w:rsidR="00F65D9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65D9B" w:rsidP="00F65D9B" w:rsidR="00F65D9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65D9B" w:rsidP="00F65D9B" w:rsidR="00F65D9B"/>
    <w:p w:rsidRDefault="00F65D9B" w:rsidP="00F65D9B" w:rsidR="00F65D9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65D9B" w:rsidP="00F65D9B" w:rsidR="00F65D9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65D9B" w:rsidP="00F65D9B" w:rsidR="00F65D9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F65D9B" w:rsidP="00F65D9B" w:rsidR="00F65D9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65D9B" w:rsidP="00F65D9B" w:rsidR="00F65D9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7224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AREAL d. o. o. Labin, Prilaz Kikova 3, OIB 56189528865,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65D9B" w:rsidP="00F65D9B" w:rsidR="00F65D9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65D9B" w:rsidP="00F65D9B" w:rsidR="00F65D9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F65D9B" w:rsidP="00F65D9B" w:rsidR="00F65D9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65D9B" w:rsidP="00F65D9B" w:rsidR="00F65D9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AREAL d. o. o. Labin, Prilaz Kikova 3, OIB 56189528865.</w:t>
      </w:r>
    </w:p>
    <w:p w:rsidRDefault="00F65D9B" w:rsidP="00F65D9B" w:rsidR="00F65D9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65D9B" w:rsidP="00F65D9B" w:rsidR="00F65D9B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F65D9B" w:rsidP="00F65D9B" w:rsidR="00F65D9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65D9B" w:rsidP="00F65D9B" w:rsidR="00F65D9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AREAL d. o. o. Labin.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1875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54.478,45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F65D9B" w:rsidP="00F65D9B" w:rsidR="00F65D9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65D9B" w:rsidP="00F65D9B" w:rsidR="00F65D9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F65D9B" w:rsidP="00F65D9B" w:rsidR="00F65D9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65D9B" w:rsidP="00F65D9B" w:rsidR="00F65D9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65D9B" w:rsidP="00F65D9B" w:rsidR="00F65D9B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F65D9B" w:rsidP="00F65D9B" w:rsidR="00F65D9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F65D9B" w:rsidP="00F65D9B" w:rsidR="00F65D9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65D9B" w:rsidP="00F65D9B" w:rsidR="00F65D9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F65D9B" w:rsidP="00F65D9B" w:rsidR="00F65D9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F65D9B" w:rsidP="00F65D9B" w:rsidR="00F65D9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F65D9B" w:rsidP="00F65D9B" w:rsidR="00F65D9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F65D9B" w:rsidP="00F65D9B" w:rsidR="00F65D9B" w:rsidRPr="00D05CA9">
      <w:pPr>
        <w:tabs>
          <w:tab w:pos="4116" w:val="left"/>
        </w:tabs>
      </w:pPr>
    </w:p>
    <w:p w:rsidRDefault="00F65D9B" w:rsidP="00F65D9B" w:rsidR="00F65D9B" w:rsidRPr="00D05CA9">
      <w:pPr>
        <w:tabs>
          <w:tab w:pos="4116" w:val="left"/>
        </w:tabs>
      </w:pPr>
    </w:p>
    <w:p w:rsidRDefault="00F65D9B" w:rsidP="00F65D9B" w:rsidR="00F65D9B" w:rsidRPr="00D05CA9">
      <w:pPr>
        <w:tabs>
          <w:tab w:pos="4116" w:val="left"/>
        </w:tabs>
      </w:pPr>
    </w:p>
    <w:p w:rsidRDefault="00F65D9B" w:rsidP="00F65D9B" w:rsidR="00F65D9B" w:rsidRPr="00D05CA9">
      <w:pPr>
        <w:tabs>
          <w:tab w:pos="4116" w:val="left"/>
        </w:tabs>
      </w:pPr>
    </w:p>
    <w:p w:rsidRDefault="00F65D9B" w:rsidP="00F65D9B" w:rsidR="00F65D9B" w:rsidRPr="00D05CA9">
      <w:pPr>
        <w:tabs>
          <w:tab w:pos="4116" w:val="left"/>
        </w:tabs>
      </w:pPr>
    </w:p>
    <w:p w:rsidRDefault="00F65D9B" w:rsidP="00F65D9B" w:rsidR="00F65D9B" w:rsidRPr="00D05CA9">
      <w:pPr>
        <w:tabs>
          <w:tab w:pos="4116" w:val="left"/>
        </w:tabs>
      </w:pPr>
    </w:p>
    <w:p w:rsidRDefault="00F65D9B" w:rsidP="00F65D9B" w:rsidR="00F65D9B" w:rsidRPr="00D05CA9">
      <w:pPr>
        <w:tabs>
          <w:tab w:pos="4116" w:val="left"/>
        </w:tabs>
      </w:pPr>
    </w:p>
    <w:p w:rsidRDefault="00F65D9B" w:rsidP="00F65D9B" w:rsidR="00F65D9B" w:rsidRPr="00D05CA9">
      <w:pPr>
        <w:tabs>
          <w:tab w:pos="4116" w:val="left"/>
        </w:tabs>
      </w:pPr>
    </w:p>
    <w:p w:rsidRDefault="00F65D9B" w:rsidP="00F65D9B" w:rsidR="00F65D9B" w:rsidRPr="00D05CA9">
      <w:pPr>
        <w:tabs>
          <w:tab w:pos="4116" w:val="left"/>
        </w:tabs>
      </w:pPr>
    </w:p>
    <w:p w:rsidRDefault="00F65D9B" w:rsidP="00F65D9B" w:rsidR="00F65D9B" w:rsidRPr="00D05CA9"/>
    <w:p w:rsidRDefault="00F65D9B" w:rsidP="00F65D9B" w:rsidR="00F65D9B" w:rsidRPr="00D05CA9"/>
    <w:p w:rsidRDefault="00F65D9B" w:rsidP="00F65D9B" w:rsidR="00F65D9B" w:rsidRPr="00D05CA9"/>
    <w:p w:rsidRDefault="00F65D9B" w:rsidP="00F65D9B" w:rsidR="00F65D9B" w:rsidRPr="00D05CA9"/>
    <w:p w:rsidRDefault="00F65D9B" w:rsidP="00F65D9B" w:rsidR="00F65D9B" w:rsidRPr="00D05CA9"/>
    <w:p w:rsidRDefault="00F65D9B" w:rsidP="00F65D9B" w:rsidR="00F65D9B" w:rsidRPr="00D05CA9"/>
    <w:p w:rsidRDefault="00F65D9B" w:rsidP="00F65D9B" w:rsidR="00F65D9B" w:rsidRPr="00D05CA9"/>
    <w:p w:rsidRDefault="00F65D9B" w:rsidP="00F65D9B" w:rsidR="00F65D9B" w:rsidRPr="00D05CA9"/>
    <w:p w:rsidRDefault="00F65D9B" w:rsidP="00F65D9B" w:rsidR="00F65D9B" w:rsidRPr="00D05CA9"/>
    <w:p w:rsidRDefault="00F65D9B" w:rsidP="00F65D9B" w:rsidR="00F65D9B" w:rsidRPr="00D05CA9"/>
    <w:p w:rsidRDefault="00F65D9B" w:rsidP="00F65D9B" w:rsidR="00F65D9B" w:rsidRPr="00D05CA9"/>
    <w:p w:rsidRDefault="00F65D9B" w:rsidP="00F65D9B" w:rsidR="00F65D9B" w:rsidRPr="00D05CA9"/>
    <w:p w:rsidRDefault="00F65D9B" w:rsidP="00F65D9B" w:rsidR="00F65D9B" w:rsidRPr="00D05CA9"/>
    <w:p w:rsidRDefault="00F65D9B" w:rsidP="00F65D9B" w:rsidR="00F65D9B" w:rsidRPr="00D05CA9"/>
    <w:p w:rsidRDefault="00F65D9B" w:rsidP="00F65D9B" w:rsidR="00F65D9B" w:rsidRPr="00D05CA9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F65D9B" w:rsidP="00F65D9B" w:rsidR="00F65D9B"/>
    <w:p w:rsidRDefault="00D3641B" w:rsidR="00BB10E7"/>
    <w:sectPr w:rsidSect="00F65D9B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2088" w:rsidP="00F65D9B" w:rsidR="00A22088">
      <w:r>
        <w:separator/>
      </w:r>
    </w:p>
  </w:endnote>
  <w:endnote w:id="0" w:type="continuationSeparator">
    <w:p w:rsidRDefault="00A22088" w:rsidP="00F65D9B" w:rsidR="00A22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2088" w:rsidP="00F65D9B" w:rsidR="00A22088">
      <w:r>
        <w:separator/>
      </w:r>
    </w:p>
  </w:footnote>
  <w:footnote w:id="0" w:type="continuationSeparator">
    <w:p w:rsidRDefault="00A22088" w:rsidP="00F65D9B" w:rsidR="00A220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D9B" w:rsidP="00F65D9B" w:rsidR="00A661B4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3641B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St-281/2015-3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D9B" w:rsidP="00F65D9B" w:rsidR="00F65D9B">
    <w:pPr>
      <w:pStyle w:val="Zaglavlje"/>
      <w:jc w:val="right"/>
    </w:pPr>
    <w:r>
      <w:t>11 St-281/2015-3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E55"/>
    <w:rsid w:val="005E7E55"/>
    <w:rsid w:val="009A6044"/>
    <w:rsid w:val="00A22088"/>
    <w:rsid w:val="00BF033F"/>
    <w:rsid w:val="00D3641B"/>
    <w:rsid w:val="00F6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5D9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5D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5D9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5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5D9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65D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5D9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36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41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41B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41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41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5D9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5D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5D9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5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5D9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65D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5D9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36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41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41B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41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41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St-281/2015</izvorni_sadrzaj>
    <derivirana_varijabla naziv="DomainObject.Predmet.OznakaBroj_1">St-281/2015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AREAL d.o.o. LABIN</izvorni_sadrzaj>
    <derivirana_varijabla naziv="DomainObject.Predmet.ProtustrankaFormated_1">  AREAL d.o.o. LABIN</derivirana_varijabla>
  </DomainObject.Predmet.ProtustrankaFormated>
  <DomainObject.Predmet.ProtustrankaFormatedOIB>
    <izvorni_sadrzaj>  AREAL d.o.o. LABIN, OIB 56189528865</izvorni_sadrzaj>
    <derivirana_varijabla naziv="DomainObject.Predmet.ProtustrankaFormatedOIB_1">  AREAL d.o.o. LABIN, OIB 56189528865</derivirana_varijabla>
  </DomainObject.Predmet.ProtustrankaFormatedOIB>
  <DomainObject.Predmet.ProtustrankaFormatedWithAdress>
    <izvorni_sadrzaj> AREAL d.o.o. LABIN, Prilaz Kikova 3, 52220 Labin</izvorni_sadrzaj>
    <derivirana_varijabla naziv="DomainObject.Predmet.ProtustrankaFormatedWithAdress_1"> AREAL d.o.o. LABIN, Prilaz Kikova 3, 52220 Labin</derivirana_varijabla>
  </DomainObject.Predmet.ProtustrankaFormatedWithAdress>
  <DomainObject.Predmet.ProtustrankaFormatedWithAdressOIB>
    <izvorni_sadrzaj> AREAL d.o.o. LABIN, OIB 56189528865, Prilaz Kikova 3, 52220 Labin</izvorni_sadrzaj>
    <derivirana_varijabla naziv="DomainObject.Predmet.ProtustrankaFormatedWithAdressOIB_1"> AREAL d.o.o. LABIN, OIB 56189528865, Prilaz Kikova 3, 52220 Labin</derivirana_varijabla>
  </DomainObject.Predmet.ProtustrankaFormatedWithAdressOIB>
  <DomainObject.Predmet.ProtustrankaWithAdress>
    <izvorni_sadrzaj>AREAL d.o.o. LABIN Prilaz Kikova 3, 52220 Labin</izvorni_sadrzaj>
    <derivirana_varijabla naziv="DomainObject.Predmet.ProtustrankaWithAdress_1">AREAL d.o.o. LABIN Prilaz Kikova 3, 52220 Labin</derivirana_varijabla>
  </DomainObject.Predmet.ProtustrankaWithAdress>
  <DomainObject.Predmet.ProtustrankaWithAdressOIB>
    <izvorni_sadrzaj>AREAL d.o.o. LABIN, OIB 56189528865, Prilaz Kikova 3, 52220 Labin</izvorni_sadrzaj>
    <derivirana_varijabla naziv="DomainObject.Predmet.ProtustrankaWithAdressOIB_1">AREAL d.o.o. LABIN, OIB 56189528865, Prilaz Kikova 3, 52220 Labin</derivirana_varijabla>
  </DomainObject.Predmet.ProtustrankaWithAdressOIB>
  <DomainObject.Predmet.ProtustrankaNazivFormated>
    <izvorni_sadrzaj>AREAL d.o.o. LABIN</izvorni_sadrzaj>
    <derivirana_varijabla naziv="DomainObject.Predmet.ProtustrankaNazivFormated_1">AREAL d.o.o. LABIN</derivirana_varijabla>
  </DomainObject.Predmet.ProtustrankaNazivFormated>
  <DomainObject.Predmet.ProtustrankaNazivFormatedOIB>
    <izvorni_sadrzaj>AREAL d.o.o. LABIN, OIB 56189528865</izvorni_sadrzaj>
    <derivirana_varijabla naziv="DomainObject.Predmet.ProtustrankaNazivFormatedOIB_1">AREAL d.o.o. LABIN, OIB 56189528865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54478.45</izvorni_sadrzaj>
    <derivirana_varijabla naziv="DomainObject.Predmet.TrenutnaVrijednost_1">54478.45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AREAL d.o.o. LABIN</item>
    </izvorni_sadrzaj>
    <derivirana_varijabla naziv="DomainObject.Predmet.ProtuStrankaListFormated_1">
      <item>AREAL d.o.o. LABIN</item>
    </derivirana_varijabla>
  </DomainObject.Predmet.ProtuStrankaListFormated>
  <DomainObject.Predmet.ProtuStrankaListFormatedOIB>
    <izvorni_sadrzaj>
      <item>AREAL d.o.o. LABIN, OIB 56189528865</item>
    </izvorni_sadrzaj>
    <derivirana_varijabla naziv="DomainObject.Predmet.ProtuStrankaListFormatedOIB_1">
      <item>AREAL d.o.o. LABIN, OIB 56189528865</item>
    </derivirana_varijabla>
  </DomainObject.Predmet.ProtuStrankaListFormatedOIB>
  <DomainObject.Predmet.ProtuStrankaListFormatedWithAdress>
    <izvorni_sadrzaj>
      <item>AREAL d.o.o. LABIN, Prilaz Kikova 3, 52220 Labin</item>
    </izvorni_sadrzaj>
    <derivirana_varijabla naziv="DomainObject.Predmet.ProtuStrankaListFormatedWithAdress_1">
      <item>AREAL d.o.o. LABIN, Prilaz Kikova 3, 52220 Labin</item>
    </derivirana_varijabla>
  </DomainObject.Predmet.ProtuStrankaListFormatedWithAdress>
  <DomainObject.Predmet.ProtuStrankaListFormatedWithAdressOIB>
    <izvorni_sadrzaj>
      <item>AREAL d.o.o. LABIN, OIB 56189528865, Prilaz Kikova 3, 52220 Labin</item>
    </izvorni_sadrzaj>
    <derivirana_varijabla naziv="DomainObject.Predmet.ProtuStrankaListFormatedWithAdressOIB_1">
      <item>AREAL d.o.o. LABIN, OIB 56189528865, Prilaz Kikova 3, 52220 Labin</item>
    </derivirana_varijabla>
  </DomainObject.Predmet.ProtuStrankaListFormatedWithAdressOIB>
  <DomainObject.Predmet.ProtuStrankaListNazivFormated>
    <izvorni_sadrzaj>
      <item>AREAL d.o.o. LABIN</item>
    </izvorni_sadrzaj>
    <derivirana_varijabla naziv="DomainObject.Predmet.ProtuStrankaListNazivFormated_1">
      <item>AREAL d.o.o. LABIN</item>
    </derivirana_varijabla>
  </DomainObject.Predmet.ProtuStrankaListNazivFormated>
  <DomainObject.Predmet.ProtuStrankaListNazivFormatedOIB>
    <izvorni_sadrzaj>
      <item>AREAL d.o.o. LABIN, OIB 56189528865</item>
    </izvorni_sadrzaj>
    <derivirana_varijabla naziv="DomainObject.Predmet.ProtuStrankaListNazivFormatedOIB_1">
      <item>AREAL d.o.o. LABIN, OIB 56189528865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AREAL d.o.o. LABIN</izvorni_sadrzaj>
    <derivirana_varijabla naziv="DomainObject.Predmet.ProtustrankaIDrugi_1">AREAL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AREAL d.o.o. LABIN, OIB 56189528865, Prilaz Kikova 3, 52220 Labin</izvorni_sadrzaj>
    <derivirana_varijabla naziv="DomainObject.Predmet.ProtustrankaIDrugiAdressOIB_1">AREAL d.o.o. LABIN, OIB 56189528865, Prilaz Kikova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AREAL d.o.o. LABIN</item>
    </izvorni_sadrzaj>
    <derivirana_varijabla naziv="DomainObject.Predmet.SudioniciListNaziv_1">
      <item>FINANCIJSKA AGENCIJA, RC RIJEKA, PODRUŽNICA PULA, PULA</item>
      <item>AREAL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AREAL d.o.o. LABIN, OIB 56189528865, Prilaz Kikova 3,52220 Labin</item>
    </izvorni_sadrzaj>
    <derivirana_varijabla naziv="DomainObject.Predmet.SudioniciListAdressOIB_1">
      <item>FINANCIJSKA AGENCIJA, RC RIJEKA, PODRUŽNICA PULA, PULA, OIB 85821130368, Giardini 5,52100 Pula</item>
      <item>AREAL d.o.o. LABIN, OIB 56189528865, Prilaz Kikova 3,52220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56189528865</item>
    </izvorni_sadrzaj>
    <derivirana_varijabla naziv="DomainObject.Predmet.SudioniciListNazivOIB_1">
      <item>, OIB 85821130368</item>
      <item>, OIB 56189528865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364</properties:Words>
  <properties:Characters>1950</properties:Characters>
  <properties:Lines>96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2015-11-18T12:26:00Z</dcterms:created>
  <dc:creator>Mihaela Kaligari</dc:creator>
  <dc:description/>
  <cp:keywords/>
  <cp:lastModifiedBy>Ana Jeromela</cp:lastModifiedBy>
  <cp:lastPrinted>2015-11-25T09:16:00Z</cp:lastPrinted>
  <dcterms:modified xmlns:xsi="http://www.w3.org/2001/XMLSchema-instance" xsi:type="dcterms:W3CDTF">2015-11-25T09:16:00Z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