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21fc" w14:paraId="1d721f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333753" w:rsidRPr="00FF1DF3">
        <w:t>M.S.M. d.o.o. u stečaju, Zagreb, Vrisnička 9b, OIB: 2984308524</w:t>
      </w:r>
      <w:r w:rsidR="00173EE8">
        <w:t xml:space="preserve">4, </w:t>
      </w:r>
      <w:r w:rsidR="00333753">
        <w:t>23. listopada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333753" w:rsidR="00333753">
      <w:pPr>
        <w:numPr>
          <w:ilvl w:val="0"/>
          <w:numId w:val="24"/>
        </w:numPr>
        <w:jc w:val="both"/>
      </w:pPr>
      <w:r>
        <w:t>Utvrđuje se vrijednost nekretnin</w:t>
      </w:r>
      <w:r w:rsidR="008E369A">
        <w:t>a</w:t>
      </w:r>
      <w:r w:rsidR="000553B8">
        <w:t xml:space="preserve"> stečajnog dužnika </w:t>
      </w:r>
      <w:r w:rsidR="00333753" w:rsidRPr="00FF1DF3">
        <w:t>M.S.M. d.o.o. u stečaju, Zagreb, Vrisnička 9b, OIB: 2984308524</w:t>
      </w:r>
      <w:r w:rsidR="00173EE8">
        <w:t>4</w:t>
      </w:r>
      <w:r w:rsidR="008E369A">
        <w:t>,</w:t>
      </w:r>
      <w:r w:rsidR="00333753">
        <w:t xml:space="preserve"> upisanih u z.k.ul.</w:t>
      </w:r>
      <w:r w:rsidR="008E369A">
        <w:t xml:space="preserve"> </w:t>
      </w:r>
      <w:r w:rsidR="00333753">
        <w:t>1647 k.o. Andraševec 304735 i to:</w:t>
      </w:r>
    </w:p>
    <w:p w:rsidRDefault="00333753" w:rsidP="00333753" w:rsidR="00333753">
      <w:pPr>
        <w:ind w:left="1608"/>
        <w:jc w:val="both"/>
      </w:pPr>
      <w:r>
        <w:t>- k.č.br. 562/1 vinograd Kamenjak površine 73 čhv,</w:t>
      </w:r>
    </w:p>
    <w:p w:rsidRDefault="00333753" w:rsidP="00333753" w:rsidR="00333753">
      <w:pPr>
        <w:ind w:left="1608"/>
        <w:jc w:val="both"/>
      </w:pPr>
      <w:r>
        <w:t>- k.č.br. 562/2 vinograd Kamenjak površine 62 čhv,</w:t>
      </w:r>
    </w:p>
    <w:p w:rsidRDefault="00333753" w:rsidP="00333753" w:rsidR="00333753">
      <w:pPr>
        <w:ind w:left="1608"/>
        <w:jc w:val="both"/>
      </w:pPr>
      <w:r>
        <w:t>- k.č.br. 563/1 vinograd Kamenjak u Kamenjaku površine 177 čhv,</w:t>
      </w:r>
    </w:p>
    <w:p w:rsidRDefault="00333753" w:rsidP="00333753" w:rsidR="00333753">
      <w:pPr>
        <w:ind w:left="1608"/>
        <w:jc w:val="both"/>
      </w:pPr>
      <w:r>
        <w:t>- k.č.br. 563/2 vinograd Kamenjak površine 186 čhv,</w:t>
      </w:r>
    </w:p>
    <w:p w:rsidRDefault="00333753" w:rsidP="00333753" w:rsidR="00333753">
      <w:pPr>
        <w:ind w:left="1608"/>
        <w:jc w:val="both"/>
      </w:pPr>
      <w:r>
        <w:t>- k.č.br. 566 vinograd Kamenjak površine 277 čhv,</w:t>
      </w:r>
    </w:p>
    <w:p w:rsidRDefault="00333753" w:rsidP="00333753" w:rsidR="00333753">
      <w:pPr>
        <w:ind w:left="1608"/>
        <w:jc w:val="both"/>
      </w:pPr>
      <w:r>
        <w:t>- k.č.br. 567/3 šuma Kamenjak površine 62 čhv,</w:t>
      </w:r>
    </w:p>
    <w:p w:rsidRDefault="00333753" w:rsidP="00333753" w:rsidR="00333753">
      <w:pPr>
        <w:ind w:left="1608"/>
        <w:jc w:val="both"/>
      </w:pPr>
      <w:r>
        <w:t>- k.č.br. 567/4 šuma Kamenjak u Kamenjaku površine 71 čhv,</w:t>
      </w:r>
    </w:p>
    <w:p w:rsidRDefault="00333753" w:rsidP="00333753" w:rsidR="00333753">
      <w:pPr>
        <w:ind w:left="1608"/>
        <w:jc w:val="both"/>
      </w:pPr>
      <w:r>
        <w:t>u iznosu od 17.570,00 kn.</w:t>
      </w:r>
    </w:p>
    <w:p w:rsidRDefault="00BA6991" w:rsidP="00A47DF8" w:rsidR="00BA6991">
      <w:pPr>
        <w:pStyle w:val="Odlomakpopisa"/>
        <w:ind w:left="1428"/>
        <w:contextualSpacing w:val="false"/>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333753" w:rsidR="00333753">
      <w:pPr>
        <w:pStyle w:val="Odlomakpopisa"/>
        <w:numPr>
          <w:ilvl w:val="0"/>
          <w:numId w:val="21"/>
        </w:numPr>
        <w:tabs>
          <w:tab w:pos="426" w:val="left"/>
        </w:tabs>
        <w:jc w:val="both"/>
      </w:pPr>
      <w:r>
        <w:t>Prodaj</w:t>
      </w:r>
      <w:r w:rsidR="008E369A">
        <w:t>u</w:t>
      </w:r>
      <w:r>
        <w:t xml:space="preserve"> se nekretnin</w:t>
      </w:r>
      <w:r w:rsidR="007C5245">
        <w:t>e</w:t>
      </w:r>
      <w:r>
        <w:t xml:space="preserve"> stečajnog dužnika</w:t>
      </w:r>
      <w:r w:rsidR="008E369A">
        <w:t xml:space="preserve"> i to</w:t>
      </w:r>
      <w:r w:rsidR="00290D95" w:rsidRPr="00290D95">
        <w:t xml:space="preserve"> nekretnine</w:t>
      </w:r>
      <w:r w:rsidR="00333753">
        <w:t xml:space="preserve"> upisane u z.k.ul. 1647 k.o. Andraševec 304735:</w:t>
      </w:r>
    </w:p>
    <w:p w:rsidRDefault="00333753" w:rsidP="00333753" w:rsidR="00333753">
      <w:pPr>
        <w:pStyle w:val="Odlomakpopisa"/>
        <w:tabs>
          <w:tab w:pos="426" w:val="left"/>
        </w:tabs>
        <w:jc w:val="both"/>
      </w:pPr>
      <w:r>
        <w:lastRenderedPageBreak/>
        <w:t>- k.č.br. 562/1 vinograd Kamenjak površine 73 čhv,</w:t>
      </w:r>
    </w:p>
    <w:p w:rsidRDefault="00333753" w:rsidP="00333753" w:rsidR="00333753">
      <w:pPr>
        <w:pStyle w:val="Odlomakpopisa"/>
        <w:tabs>
          <w:tab w:pos="426" w:val="left"/>
        </w:tabs>
        <w:jc w:val="both"/>
      </w:pPr>
      <w:r>
        <w:t>- k.č.br. 562/2 vinograd Kamenjak površine 62 čhv,</w:t>
      </w:r>
    </w:p>
    <w:p w:rsidRDefault="00333753" w:rsidP="00333753" w:rsidR="00333753">
      <w:pPr>
        <w:pStyle w:val="Odlomakpopisa"/>
        <w:tabs>
          <w:tab w:pos="426" w:val="left"/>
        </w:tabs>
        <w:jc w:val="both"/>
      </w:pPr>
      <w:r>
        <w:t>- k.č.br. 563/1 vinograd Kamenjak u Kamenjaku površine 177 čhv,</w:t>
      </w:r>
    </w:p>
    <w:p w:rsidRDefault="00333753" w:rsidP="00333753" w:rsidR="00333753">
      <w:pPr>
        <w:pStyle w:val="Odlomakpopisa"/>
        <w:tabs>
          <w:tab w:pos="426" w:val="left"/>
        </w:tabs>
        <w:jc w:val="both"/>
      </w:pPr>
      <w:r>
        <w:t>- k.č.br. 563/2 vinograd Kamenjak površine 186 čhv,</w:t>
      </w:r>
    </w:p>
    <w:p w:rsidRDefault="00333753" w:rsidP="00333753" w:rsidR="00333753">
      <w:pPr>
        <w:pStyle w:val="Odlomakpopisa"/>
        <w:tabs>
          <w:tab w:pos="426" w:val="left"/>
        </w:tabs>
        <w:jc w:val="both"/>
      </w:pPr>
      <w:r>
        <w:t>- k.č.br. 566 vinograd Kamenjak površine 277 čhv,</w:t>
      </w:r>
    </w:p>
    <w:p w:rsidRDefault="00333753" w:rsidP="00333753" w:rsidR="00333753">
      <w:pPr>
        <w:pStyle w:val="Odlomakpopisa"/>
        <w:tabs>
          <w:tab w:pos="426" w:val="left"/>
        </w:tabs>
        <w:jc w:val="both"/>
      </w:pPr>
      <w:r>
        <w:t>- k.č.br. 567/3 šuma Kamenjak površine 62 čhv,</w:t>
      </w:r>
    </w:p>
    <w:p w:rsidRDefault="00333753" w:rsidP="00333753" w:rsidR="00333753">
      <w:pPr>
        <w:pStyle w:val="Odlomakpopisa"/>
        <w:tabs>
          <w:tab w:pos="426" w:val="left"/>
        </w:tabs>
        <w:jc w:val="both"/>
        <w:rPr>
          <w:color w:val="000000"/>
          <w:lang w:eastAsia="en-US"/>
        </w:rPr>
      </w:pPr>
      <w:r>
        <w:t>- k.č.br. 567/4 šuma Kamenjak u Kamenjaku površine 71 čhv,</w:t>
      </w:r>
    </w:p>
    <w:p w:rsidRDefault="00A47DF8" w:rsidP="00A47DF8" w:rsidR="00A47DF8">
      <w:pPr>
        <w:pStyle w:val="Odlomakpopisa"/>
        <w:tabs>
          <w:tab w:pos="426" w:val="left"/>
        </w:tabs>
        <w:jc w:val="both"/>
        <w:rPr>
          <w:color w:val="000000"/>
          <w:lang w:eastAsia="en-US"/>
        </w:rPr>
      </w:pPr>
      <w:r>
        <w:rPr>
          <w:color w:val="000000"/>
          <w:lang w:eastAsia="en-US"/>
        </w:rPr>
        <w:t xml:space="preserve">po utvrđenoj vrijednosti </w:t>
      </w:r>
      <w:r w:rsidRPr="00A47DF8">
        <w:rPr>
          <w:color w:val="000000"/>
          <w:lang w:eastAsia="en-US"/>
        </w:rPr>
        <w:t xml:space="preserve">u iznosu od </w:t>
      </w:r>
      <w:r w:rsidR="00333753">
        <w:rPr>
          <w:color w:val="000000"/>
          <w:lang w:eastAsia="en-US"/>
        </w:rPr>
        <w:t>17.570,00</w:t>
      </w:r>
      <w:r w:rsidRPr="00A47DF8">
        <w:rPr>
          <w:color w:val="000000"/>
          <w:lang w:eastAsia="en-US"/>
        </w:rPr>
        <w:t xml:space="preserve"> kn</w:t>
      </w:r>
      <w:r>
        <w:rPr>
          <w:color w:val="000000"/>
          <w:lang w:eastAsia="en-US"/>
        </w:rPr>
        <w:t xml:space="preserve">. </w:t>
      </w:r>
    </w:p>
    <w:p w:rsidRDefault="00A47DF8" w:rsidP="00A47DF8" w:rsidR="00A47DF8">
      <w:pPr>
        <w:pStyle w:val="Odlomakpopisa"/>
        <w:tabs>
          <w:tab w:pos="426" w:val="left"/>
        </w:tabs>
        <w:jc w:val="both"/>
        <w:rPr>
          <w:color w:val="000000"/>
          <w:lang w:eastAsia="en-US"/>
        </w:rPr>
      </w:pPr>
    </w:p>
    <w:p w:rsidRDefault="00A47DF8" w:rsidP="00A47DF8" w:rsidR="00A47DF8">
      <w:pPr>
        <w:pStyle w:val="Odlomakpopisa"/>
        <w:numPr>
          <w:ilvl w:val="0"/>
          <w:numId w:val="21"/>
        </w:numPr>
        <w:tabs>
          <w:tab w:pos="426" w:val="left"/>
        </w:tabs>
        <w:jc w:val="both"/>
        <w:rPr>
          <w:color w:val="000000"/>
          <w:lang w:eastAsia="en-US"/>
        </w:rPr>
      </w:pPr>
      <w:r>
        <w:rPr>
          <w:color w:val="000000"/>
          <w:lang w:eastAsia="en-US"/>
        </w:rPr>
        <w:t xml:space="preserve">Nekretnine stečajnog dužnika prodaju se kao cjelina </w:t>
      </w:r>
      <w:r w:rsidR="00B72B5E">
        <w:rPr>
          <w:color w:val="000000"/>
          <w:lang w:eastAsia="en-US"/>
        </w:rPr>
        <w:t>prema ukupno</w:t>
      </w:r>
      <w:r w:rsidR="008D3616">
        <w:rPr>
          <w:color w:val="000000"/>
          <w:lang w:eastAsia="en-US"/>
        </w:rPr>
        <w:t xml:space="preserve"> utvrđen</w:t>
      </w:r>
      <w:r w:rsidR="00B72B5E">
        <w:rPr>
          <w:color w:val="000000"/>
          <w:lang w:eastAsia="en-US"/>
        </w:rPr>
        <w:t>oj</w:t>
      </w:r>
      <w:r w:rsidR="008D3616">
        <w:rPr>
          <w:color w:val="000000"/>
          <w:lang w:eastAsia="en-US"/>
        </w:rPr>
        <w:t xml:space="preserve"> vrijednost</w:t>
      </w:r>
      <w:r w:rsidR="00B72B5E">
        <w:rPr>
          <w:color w:val="000000"/>
          <w:lang w:eastAsia="en-US"/>
        </w:rPr>
        <w:t>i</w:t>
      </w:r>
      <w:r>
        <w:rPr>
          <w:color w:val="000000"/>
          <w:lang w:eastAsia="en-US"/>
        </w:rPr>
        <w:t xml:space="preserve"> od </w:t>
      </w:r>
      <w:r w:rsidR="00333753">
        <w:rPr>
          <w:color w:val="000000"/>
          <w:lang w:eastAsia="en-US"/>
        </w:rPr>
        <w:t>17.570,00</w:t>
      </w:r>
      <w:r>
        <w:rPr>
          <w:color w:val="000000"/>
          <w:lang w:eastAsia="en-US"/>
        </w:rPr>
        <w:t xml:space="preserve"> kn.</w:t>
      </w:r>
    </w:p>
    <w:p w:rsidRDefault="00A47DF8" w:rsidP="00A47DF8" w:rsidR="00A47DF8">
      <w:pPr>
        <w:pStyle w:val="Odlomakpopisa"/>
        <w:tabs>
          <w:tab w:pos="426" w:val="left"/>
        </w:tabs>
        <w:jc w:val="both"/>
        <w:rPr>
          <w:color w:val="000000"/>
          <w:lang w:eastAsia="en-US"/>
        </w:rPr>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8D3616">
        <w:rPr>
          <w:color w:val="000000"/>
        </w:rPr>
        <w:t xml:space="preserve">Republika Hrvatska, Ministarstvo financija, Porezna uprava, </w:t>
      </w:r>
      <w:r w:rsidR="00333753">
        <w:rPr>
          <w:color w:val="000000"/>
        </w:rPr>
        <w:t xml:space="preserve">Područni ured Split, </w:t>
      </w:r>
      <w:r w:rsidR="008D3616">
        <w:rPr>
          <w:color w:val="000000"/>
        </w:rPr>
        <w:t>OIB: 18683136487</w:t>
      </w:r>
      <w:r w:rsidR="00333753">
        <w:rPr>
          <w:color w:val="000000"/>
        </w:rPr>
        <w:t>, i Republika Hrvatska, Ministarstvo financija, Porezna uprava, Područni ured Zagreb, OIB: 18683136487</w:t>
      </w:r>
      <w:r w:rsidR="008D3616">
        <w:rPr>
          <w:color w:val="000000"/>
        </w:rPr>
        <w:t>.</w:t>
      </w:r>
    </w:p>
    <w:p w:rsidRDefault="00290D95" w:rsidP="00290D95" w:rsidR="00290D95">
      <w:pPr>
        <w:pStyle w:val="Odlomakpopisa"/>
      </w:pPr>
    </w:p>
    <w:p w:rsidRDefault="004657F7" w:rsidP="004657F7" w:rsidR="004657F7" w:rsidRPr="00C069AC">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333753">
        <w:t>13.177,50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333753">
        <w:t>8.785,00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333753">
        <w:t>4.392,51</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8D3616">
        <w:t>10</w:t>
      </w:r>
      <w:r>
        <w:t xml:space="preserve">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w:t>
      </w:r>
      <w:r w:rsidR="00F91C82">
        <w:t xml:space="preserve">Tomislavom Orehovcem </w:t>
      </w:r>
      <w:r>
        <w:t>na broj telefona</w:t>
      </w:r>
      <w:r w:rsidR="00F91C82">
        <w:t xml:space="preserve"> 091/6309 163</w:t>
      </w:r>
      <w:r w:rsidR="0093714C">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F91C82">
        <w:t>23. listopada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222" w:rsidR="00917222">
      <w:r>
        <w:separator/>
      </w:r>
    </w:p>
  </w:endnote>
  <w:endnote w:id="0" w:type="continuationSeparator">
    <w:p w:rsidRDefault="00917222" w:rsidR="009172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222" w:rsidR="00917222">
      <w:r>
        <w:separator/>
      </w:r>
    </w:p>
  </w:footnote>
  <w:footnote w:id="0" w:type="continuationSeparator">
    <w:p w:rsidRDefault="00917222" w:rsidR="009172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3EE8">
      <w:rPr>
        <w:rStyle w:val="Brojstranice"/>
        <w:noProof/>
      </w:rPr>
      <w:t>3</w:t>
    </w:r>
    <w:r>
      <w:rPr>
        <w:rStyle w:val="Brojstranice"/>
      </w:rPr>
      <w:fldChar w:fldCharType="end"/>
    </w:r>
  </w:p>
  <w:p w:rsidRDefault="005226E5" w:rsidP="00290D95" w:rsidR="005226E5">
    <w:pPr>
      <w:jc w:val="right"/>
    </w:pPr>
    <w:r>
      <w:t xml:space="preserve">1 </w:t>
    </w:r>
    <w:r>
      <w:rPr>
        <w:rFonts w:hAnsi="Verdana" w:ascii="Verdana"/>
      </w:rPr>
      <w:t>St-</w:t>
    </w:r>
    <w:r w:rsidR="00333753">
      <w:rPr>
        <w:rFonts w:hAnsi="Verdana" w:ascii="Verdana"/>
      </w:rPr>
      <w:t>5899/16</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173EE8">
          <w:rPr>
            <w:noProof/>
          </w:rPr>
          <w:t>1</w:t>
        </w:r>
        <w:r>
          <w:fldChar w:fldCharType="end"/>
        </w:r>
      </w:p>
    </w:sdtContent>
  </w:sdt>
  <w:p w:rsidRDefault="007222A8" w:rsidP="007222A8" w:rsidR="007222A8">
    <w:pPr>
      <w:pStyle w:val="Zaglavlje"/>
      <w:jc w:val="right"/>
    </w:pPr>
    <w:r>
      <w:t>1 St-</w:t>
    </w:r>
    <w:r w:rsidR="00333753">
      <w:t>5899/16</w:t>
    </w:r>
  </w:p>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3EE8"/>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33753"/>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915B9"/>
    <w:rsid w:val="009C161D"/>
    <w:rsid w:val="009C5270"/>
    <w:rsid w:val="009F2D49"/>
    <w:rsid w:val="00A0306A"/>
    <w:rsid w:val="00A0682A"/>
    <w:rsid w:val="00A22E26"/>
    <w:rsid w:val="00A3668F"/>
    <w:rsid w:val="00A47DF8"/>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E6F95"/>
    <w:rsid w:val="00BF3686"/>
    <w:rsid w:val="00C069AC"/>
    <w:rsid w:val="00C110E0"/>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66F9A"/>
    <w:rsid w:val="00DC318E"/>
    <w:rsid w:val="00DC31C9"/>
    <w:rsid w:val="00DD482B"/>
    <w:rsid w:val="00DE370F"/>
    <w:rsid w:val="00E107EC"/>
    <w:rsid w:val="00E13DEB"/>
    <w:rsid w:val="00E15CBF"/>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173EE8"/>
    <w:rPr>
      <w:color w:val="808080"/>
      <w:bdr w:space="0" w:sz="0" w:color="auto" w:val="none"/>
      <w:shd w:fill="auto" w:color="auto" w:val="clear"/>
    </w:rPr>
  </w:style>
  <w:style w:customStyle="true" w:styleId="eSPISCCParagraphDefaultFont" w:type="character">
    <w:name w:val="eSPIS_CC_Paragraph Default Font"/>
    <w:basedOn w:val="Zadanifontodlomka"/>
    <w:rsid w:val="00173EE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73EE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73EE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73EE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173EE8"/>
    <w:rPr>
      <w:color w:val="808080"/>
      <w:bdr w:color="auto" w:space="0" w:sz="0" w:val="none"/>
      <w:shd w:color="auto" w:fill="auto" w:val="clear"/>
    </w:rPr>
  </w:style>
  <w:style w:customStyle="1" w:styleId="eSPISCCParagraphDefaultFont" w:type="character">
    <w:name w:val="eSPIS_CC_Paragraph Default Font"/>
    <w:basedOn w:val="Zadanifontodlomka"/>
    <w:rsid w:val="00173EE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73EE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73EE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73EE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5899</izvorni_sadrzaj>
    <derivirana_varijabla naziv="DomainObject.Predmet.Broj_1">5899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St-5899/2016</izvorni_sadrzaj>
    <derivirana_varijabla naziv="DomainObject.Predmet.OznakaBroj_1">St-5899/2016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M.S.M.-d.o.o. za trgovinu, ugostiteljstvo i turizam u stečaju zastupanog po punomoćniku Mladen Sokolić</izvorni_sadrzaj>
    <derivirana_varijabla naziv="DomainObject.Predmet.ProtustrankaFormated_1">  M.S.M.-d.o.o. za trgovinu, ugostiteljstvo i turizam u stečaju zastupanog po punomoćniku Mladen Sokolić</derivirana_varijabla>
  </DomainObject.Predmet.ProtustrankaFormated>
  <DomainObject.Predmet.ProtustrankaFormatedOIB>
    <izvorni_sadrzaj>  M.S.M.-d.o.o. za trgovinu, ugostiteljstvo i turizam u stečaju, OIB 29843085244 zastupanog po punomoćniku Mladen Sokolić</izvorni_sadrzaj>
    <derivirana_varijabla naziv="DomainObject.Predmet.ProtustrankaFormatedOIB_1">  M.S.M.-d.o.o. za trgovinu, ugostiteljstvo i turizam u stečaju, OIB 29843085244 zastupanog po punomoćniku Mladen Sokolić</derivirana_varijabla>
  </DomainObject.Predmet.ProtustrankaFormatedOIB>
  <DomainObject.Predmet.ProtustrankaFormatedWithAdress>
    <izvorni_sadrzaj> M.S.M.-d.o.o. za trgovinu, ugostiteljstvo i turizam u stečaju, Vrisnička 9B, 10000 Zagreb zastupanog po punomoćniku Mladen Sokolić</izvorni_sadrzaj>
    <derivirana_varijabla naziv="DomainObject.Predmet.ProtustrankaFormatedWithAdress_1"> M.S.M.-d.o.o. za trgovinu, ugostiteljstvo i turizam u stečaju, Vrisnička 9B, 10000 Zagreb zastupanog po punomoćniku Mladen Sokolić</derivirana_varijabla>
  </DomainObject.Predmet.ProtustrankaFormatedWithAdress>
  <DomainObject.Predmet.ProtustrankaFormatedWithAdressOIB>
    <izvorni_sadrzaj> M.S.M.-d.o.o. za trgovinu, ugostiteljstvo i turizam u stečaju, OIB 29843085244, Vrisnička 9B, 10000 Zagreb zastupanog po punomoćniku Mladen Sokolić</izvorni_sadrzaj>
    <derivirana_varijabla naziv="DomainObject.Predmet.ProtustrankaFormatedWithAdressOIB_1"> M.S.M.-d.o.o. za trgovinu, ugostiteljstvo i turizam u stečaju, OIB 29843085244, Vrisnička 9B, 10000 Zagreb zastupanog po punomoćniku Mladen Sokolić</derivirana_varijabla>
  </DomainObject.Predmet.ProtustrankaFormatedWithAdressOIB>
  <DomainObject.Predmet.ProtustrankaWithAdress>
    <izvorni_sadrzaj>M.S.M.-d.o.o. za trgovinu, ugostiteljstvo i turizam u stečaju Vrisnička 9B, 10000 Zagreb</izvorni_sadrzaj>
    <derivirana_varijabla naziv="DomainObject.Predmet.ProtustrankaWithAdress_1">M.S.M.-d.o.o. za trgovinu, ugostiteljstvo i turizam u stečaju Vrisnička 9B, 10000 Zagreb</derivirana_varijabla>
  </DomainObject.Predmet.ProtustrankaWithAdress>
  <DomainObject.Predmet.ProtustrankaWithAdressOIB>
    <izvorni_sadrzaj>M.S.M.-d.o.o. za trgovinu, ugostiteljstvo i turizam u stečaju, OIB 29843085244, Vrisnička 9B, 10000 Zagreb</izvorni_sadrzaj>
    <derivirana_varijabla naziv="DomainObject.Predmet.ProtustrankaWithAdressOIB_1">M.S.M.-d.o.o. za trgovinu, ugostiteljstvo i turizam u stečaju, OIB 29843085244, Vrisnička 9B, 10000 Zagreb</derivirana_varijabla>
  </DomainObject.Predmet.ProtustrankaWithAdressOIB>
  <DomainObject.Predmet.ProtustrankaNazivFormated>
    <izvorni_sadrzaj>M.S.M.-d.o.o. za trgovinu, ugostiteljstvo i turizam u stečaju</izvorni_sadrzaj>
    <derivirana_varijabla naziv="DomainObject.Predmet.ProtustrankaNazivFormated_1">M.S.M.-d.o.o. za trgovinu, ugostiteljstvo i turizam u stečaju</derivirana_varijabla>
  </DomainObject.Predmet.ProtustrankaNazivFormated>
  <DomainObject.Predmet.ProtustrankaNazivFormatedOIB>
    <izvorni_sadrzaj>M.S.M.-d.o.o. za trgovinu, ugostiteljstvo i turizam u stečaju, OIB 29843085244</izvorni_sadrzaj>
    <derivirana_varijabla naziv="DomainObject.Predmet.ProtustrankaNazivFormatedOIB_1">M.S.M.-d.o.o. za trgovinu, ugostiteljstvo i turizam u stečaju, OIB 29843085244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ZOU Dražen Crnković &amp; Alen Pešušić</izvorni_sadrzaj>
    <derivirana_varijabla naziv="DomainObject.Predmet.StrankaFormated_1">  FINA Regionalni centar Zagreb; ZOU Dražen Crnković &amp; Alen Pešušić</derivirana_varijabla>
  </DomainObject.Predmet.StrankaFormated>
  <DomainObject.Predmet.StrankaFormatedOIB>
    <izvorni_sadrzaj>  FINA Regionalni centar Zagreb, OIB 85821130368; ZOU Dražen Crnković &amp; Alen Pešušić</izvorni_sadrzaj>
    <derivirana_varijabla naziv="DomainObject.Predmet.StrankaFormatedOIB_1">  FINA Regionalni centar Zagreb, OIB 85821130368; ZOU Dražen Crnković &amp; Alen Pešušić</derivirana_varijabla>
  </DomainObject.Predmet.StrankaFormatedOIB>
  <DomainObject.Predmet.StrankaFormatedWithAdress>
    <izvorni_sadrzaj> FINA Regionalni centar Zagreb, Trg svibanjskih žrtava 1995 br. 1, 10000 Zagreb; ZOU Dražen Crnković &amp; Alen Pešušić, Vlaška 77, 10000 Zagreb</izvorni_sadrzaj>
    <derivirana_varijabla naziv="DomainObject.Predmet.StrankaFormatedWithAdress_1"> FINA Regionalni centar Zagreb, Trg svibanjskih žrtava 1995 br. 1, 10000 Zagreb; ZOU Dražen Crnković &amp; Alen Pešušić, Vlaška 77, 10000 Zagreb</derivirana_varijabla>
  </DomainObject.Predmet.StrankaFormatedWithAdress>
  <DomainObject.Predmet.StrankaFormatedWithAdressOIB>
    <izvorni_sadrzaj> FINA Regionalni centar Zagreb, OIB 85821130368, Trg svibanjskih žrtava 1995 br. 1, 10000 Zagreb; ZOU Dražen Crnković &amp; Alen Pešušić, Vlaška 77, 10000 Zagreb</izvorni_sadrzaj>
    <derivirana_varijabla naziv="DomainObject.Predmet.StrankaFormatedWithAdressOIB_1"> FINA Regionalni centar Zagreb, OIB 85821130368, Trg svibanjskih žrtava 1995 br. 1, 10000 Zagreb; ZOU Dražen Crnković &amp; Alen Pešušić, Vlaška 77, 10000 Zagreb</derivirana_varijabla>
  </DomainObject.Predmet.StrankaFormatedWithAdressOIB>
  <DomainObject.Predmet.StrankaWithAdress>
    <izvorni_sadrzaj>FINA Regionalni centar Zagreb Trg svibanjskih žrtava 1995 br. 1,10000 Zagreb,ZOU Dražen Crnković &amp; Alen Pešušić Vlaška 77,10000 Zagreb</izvorni_sadrzaj>
    <derivirana_varijabla naziv="DomainObject.Predmet.StrankaWithAdress_1">FINA Regionalni centar Zagreb Trg svibanjskih žrtava 1995 br. 1,10000 Zagreb,ZOU Dražen Crnković &amp; Alen Pešušić Vlaška 77,10000 Zagreb</derivirana_varijabla>
  </DomainObject.Predmet.StrankaWithAdress>
  <DomainObject.Predmet.StrankaWithAdressOIB>
    <izvorni_sadrzaj>FINA Regionalni centar Zagreb, OIB 85821130368, Trg svibanjskih žrtava 1995 br. 1,10000 Zagreb,ZOU Dražen Crnković &amp; Alen Pešušić, Vlaška 77,10000 Zagreb</izvorni_sadrzaj>
    <derivirana_varijabla naziv="DomainObject.Predmet.StrankaWithAdressOIB_1">FINA Regionalni centar Zagreb, OIB 85821130368, Trg svibanjskih žrtava 1995 br. 1,10000 Zagreb,ZOU Dražen Crnković &amp; Alen Pešušić, Vlaška 77,10000 Zagreb</derivirana_varijabla>
  </DomainObject.Predmet.StrankaWithAdressOIB>
  <DomainObject.Predmet.StrankaNazivFormated>
    <izvorni_sadrzaj>FINA Regionalni centar Zagreb,ZOU Dražen Crnković &amp; Alen Pešušić</izvorni_sadrzaj>
    <derivirana_varijabla naziv="DomainObject.Predmet.StrankaNazivFormated_1">FINA Regionalni centar Zagreb,ZOU Dražen Crnković &amp; Alen Pešušić</derivirana_varijabla>
  </DomainObject.Predmet.StrankaNazivFormated>
  <DomainObject.Predmet.StrankaNazivFormatedOIB>
    <izvorni_sadrzaj>FINA Regionalni centar Zagreb, OIB 85821130368,ZOU Dražen Crnković &amp; Alen Pešušić</izvorni_sadrzaj>
    <derivirana_varijabla naziv="DomainObject.Predmet.StrankaNazivFormatedOIB_1">FINA Regionalni centar Zagreb, OIB 85821130368,ZOU Dražen Crnković &amp; Alen Pešušić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ZOU Dražen Crnković &amp; Alen Pešušić</item>
    </izvorni_sadrzaj>
    <derivirana_varijabla naziv="DomainObject.Predmet.StrankaListFormated_1">
      <item>FINA Regionalni centar Zagreb</item>
      <item>ZOU Dražen Crnković &amp; Alen Pešušić</item>
    </derivirana_varijabla>
  </DomainObject.Predmet.StrankaListFormated>
  <DomainObject.Predmet.StrankaListFormatedOIB>
    <izvorni_sadrzaj>
      <item>FINA Regionalni centar Zagreb, OIB 85821130368</item>
      <item>ZOU Dražen Crnković &amp; Alen Pešušić</item>
    </izvorni_sadrzaj>
    <derivirana_varijabla naziv="DomainObject.Predmet.StrankaListFormatedOIB_1">
      <item>FINA Regionalni centar Zagreb, OIB 85821130368</item>
      <item>ZOU Dražen Crnković &amp; Alen Pešušić</item>
    </derivirana_varijabla>
  </DomainObject.Predmet.StrankaListFormatedOIB>
  <DomainObject.Predmet.StrankaListFormatedWithAdress>
    <izvorni_sadrzaj>
      <item>FINA Regionalni centar Zagreb, Trg svibanjskih žrtava 1995 br. 1, 10000 Zagreb</item>
      <item>ZOU Dražen Crnković &amp; Alen Pešušić, Vlaška 77, 10000 Zagreb</item>
    </izvorni_sadrzaj>
    <derivirana_varijabla naziv="DomainObject.Predmet.StrankaListFormatedWithAdress_1">
      <item>FINA Regionalni centar Zagreb, Trg svibanjskih žrtava 1995 br. 1, 10000 Zagreb</item>
      <item>ZOU Dražen Crnković &amp; Alen Pešušić, Vlaška 77, 10000 Zagreb</item>
    </derivirana_varijabla>
  </DomainObject.Predmet.StrankaListFormatedWithAdress>
  <DomainObject.Predmet.StrankaListFormatedWithAdressOIB>
    <izvorni_sadrzaj>
      <item>FINA Regionalni centar Zagreb, OIB 85821130368, Trg svibanjskih žrtava 1995 br. 1, 10000 Zagreb</item>
      <item>ZOU Dražen Crnković &amp; Alen Pešušić, Vlaška 77, 10000 Zagreb</item>
    </izvorni_sadrzaj>
    <derivirana_varijabla naziv="DomainObject.Predmet.StrankaListFormatedWithAdressOIB_1">
      <item>FINA Regionalni centar Zagreb, OIB 85821130368, Trg svibanjskih žrtava 1995 br. 1, 10000 Zagreb</item>
      <item>ZOU Dražen Crnković &amp; Alen Pešušić, Vlaška 77, 10000 Zagreb</item>
    </derivirana_varijabla>
  </DomainObject.Predmet.StrankaListFormatedWithAdressOIB>
  <DomainObject.Predmet.StrankaListNazivFormated>
    <izvorni_sadrzaj>
      <item>FINA Regionalni centar Zagreb</item>
      <item>ZOU Dražen Crnković &amp; Alen Pešušić</item>
    </izvorni_sadrzaj>
    <derivirana_varijabla naziv="DomainObject.Predmet.StrankaListNazivFormated_1">
      <item>FINA Regionalni centar Zagreb</item>
      <item>ZOU Dražen Crnković &amp; Alen Pešušić</item>
    </derivirana_varijabla>
  </DomainObject.Predmet.StrankaListNazivFormated>
  <DomainObject.Predmet.StrankaListNazivFormatedOIB>
    <izvorni_sadrzaj>
      <item>FINA Regionalni centar Zagreb, OIB 85821130368</item>
      <item>ZOU Dražen Crnković &amp; Alen Pešušić</item>
    </izvorni_sadrzaj>
    <derivirana_varijabla naziv="DomainObject.Predmet.StrankaListNazivFormatedOIB_1">
      <item>FINA Regionalni centar Zagreb, OIB 85821130368</item>
      <item>ZOU Dražen Crnković &amp; Alen Pešušić</item>
    </derivirana_varijabla>
  </DomainObject.Predmet.StrankaListNazivFormatedOIB>
  <DomainObject.Predmet.ProtuStrankaListFormated>
    <izvorni_sadrzaj>
      <item>M.S.M.-d.o.o. za trgovinu, ugostiteljstvo i turizam u stečaju zastupanog po punomoćniku Mladen Sokolić</item>
    </izvorni_sadrzaj>
    <derivirana_varijabla naziv="DomainObject.Predmet.ProtuStrankaListFormated_1">
      <item>M.S.M.-d.o.o. za trgovinu, ugostiteljstvo i turizam u stečaju zastupanog po punomoćniku Mladen Sokolić</item>
    </derivirana_varijabla>
  </DomainObject.Predmet.ProtuStrankaListFormated>
  <DomainObject.Predmet.ProtuStrankaListFormatedOIB>
    <izvorni_sadrzaj>
      <item>M.S.M.-d.o.o. za trgovinu, ugostiteljstvo i turizam u stečaju, OIB 29843085244 zastupanog po punomoćniku Mladen Sokolić</item>
    </izvorni_sadrzaj>
    <derivirana_varijabla naziv="DomainObject.Predmet.ProtuStrankaListFormatedOIB_1">
      <item>M.S.M.-d.o.o. za trgovinu, ugostiteljstvo i turizam u stečaju, OIB 29843085244 zastupanog po punomoćniku Mladen Sokolić</item>
    </derivirana_varijabla>
  </DomainObject.Predmet.ProtuStrankaListFormatedOIB>
  <DomainObject.Predmet.ProtuStrankaListFormatedWithAdress>
    <izvorni_sadrzaj>
      <item>M.S.M.-d.o.o. za trgovinu, ugostiteljstvo i turizam u stečaju, Vrisnička 9B, 10000 Zagreb zastupanog po punomoćniku Mladen Sokolić</item>
    </izvorni_sadrzaj>
    <derivirana_varijabla naziv="DomainObject.Predmet.ProtuStrankaListFormatedWithAdress_1">
      <item>M.S.M.-d.o.o. za trgovinu, ugostiteljstvo i turizam u stečaju, Vrisnička 9B, 10000 Zagreb zastupanog po punomoćniku Mladen Sokolić</item>
    </derivirana_varijabla>
  </DomainObject.Predmet.ProtuStrankaListFormatedWithAdress>
  <DomainObject.Predmet.ProtuStrankaListFormatedWithAdressOIB>
    <izvorni_sadrzaj>
      <item>M.S.M.-d.o.o. za trgovinu, ugostiteljstvo i turizam u stečaju, OIB 29843085244, Vrisnička 9B, 10000 Zagreb zastupanog po punomoćniku Mladen Sokolić</item>
    </izvorni_sadrzaj>
    <derivirana_varijabla naziv="DomainObject.Predmet.ProtuStrankaListFormatedWithAdressOIB_1">
      <item>M.S.M.-d.o.o. za trgovinu, ugostiteljstvo i turizam u stečaju, OIB 29843085244, Vrisnička 9B, 10000 Zagreb zastupanog po punomoćniku Mladen Sokolić</item>
    </derivirana_varijabla>
  </DomainObject.Predmet.ProtuStrankaListFormatedWithAdressOIB>
  <DomainObject.Predmet.ProtuStrankaListNazivFormated>
    <izvorni_sadrzaj>
      <item>M.S.M.-d.o.o. za trgovinu, ugostiteljstvo i turizam u stečaju</item>
    </izvorni_sadrzaj>
    <derivirana_varijabla naziv="DomainObject.Predmet.ProtuStrankaListNazivFormated_1">
      <item>M.S.M.-d.o.o. za trgovinu, ugostiteljstvo i turizam u stečaju</item>
    </derivirana_varijabla>
  </DomainObject.Predmet.ProtuStrankaListNazivFormated>
  <DomainObject.Predmet.ProtuStrankaListNazivFormatedOIB>
    <izvorni_sadrzaj>
      <item>M.S.M.-d.o.o. za trgovinu, ugostiteljstvo i turizam u stečaju, OIB 29843085244</item>
    </izvorni_sadrzaj>
    <derivirana_varijabla naziv="DomainObject.Predmet.ProtuStrankaListNazivFormatedOIB_1">
      <item>M.S.M.-d.o.o. za trgovinu, ugostiteljstvo i turizam u stečaju, OIB 29843085244</item>
    </derivirana_varijabla>
  </DomainObject.Predmet.ProtuStrankaListNazivFormatedOIB>
  <DomainObject.Predmet.OstaliListFormated>
    <izvorni_sadrzaj>
      <item>Mladen Sokolić punomoćnik sudionika u postupku M.S.M.-d.o.o. za trgovinu, ugostiteljstvo i turizam u stečaju</item>
      <item>Verica Sokolić</item>
      <item>ŽUPANIJSKO DRŽAVNO ODVJETNIŠTVO  ZAGREB</item>
      <item>Marko Fak</item>
    </izvorni_sadrzaj>
    <derivirana_varijabla naziv="DomainObject.Predmet.OstaliListFormated_1">
      <item>Mladen Sokolić punomoćnik sudionika u postupku M.S.M.-d.o.o. za trgovinu, ugostiteljstvo i turizam u stečaju</item>
      <item>Verica Sokolić</item>
      <item>ŽUPANIJSKO DRŽAVNO ODVJETNIŠTVO  ZAGREB</item>
      <item>Marko Fak</item>
    </derivirana_varijabla>
  </DomainObject.Predmet.OstaliListFormated>
  <DomainObject.Predmet.OstaliListFormatedOIB>
    <izvorni_sadrzaj>
      <item>Mladen Sokolić, OIB 88979769825 punomoćnik sudionika u postupku M.S.M.-d.o.o. za trgovinu, ugostiteljstvo i turizam u stečaju</item>
      <item>Verica Sokolić, OIB 47744851495</item>
      <item>ŽUPANIJSKO DRŽAVNO ODVJETNIŠTVO  ZAGREB</item>
      <item>Marko Fak, OIB 25300508272</item>
    </izvorni_sadrzaj>
    <derivirana_varijabla naziv="DomainObject.Predmet.OstaliListFormatedOIB_1">
      <item>Mladen Sokolić, OIB 88979769825 punomoćnik sudionika u postupku M.S.M.-d.o.o. za trgovinu, ugostiteljstvo i turizam u stečaju</item>
      <item>Verica Sokolić, OIB 47744851495</item>
      <item>ŽUPANIJSKO DRŽAVNO ODVJETNIŠTVO  ZAGREB</item>
      <item>Marko Fak, OIB 25300508272</item>
    </derivirana_varijabla>
  </DomainObject.Predmet.OstaliListFormatedOIB>
  <DomainObject.Predmet.OstaliListFormatedWithAdress>
    <izvorni_sadrzaj>
      <item>Mladen Sokolić, Vrisnička 9b, 10000 Zagreb punomoćnik sudionika u postupku M.S.M.-d.o.o. za trgovinu, ugostiteljstvo i turizam u stečaju</item>
      <item>Verica Sokolić, Vrisnička 9b, 10000 Zagreb</item>
      <item>ŽUPANIJSKO DRŽAVNO ODVJETNIŠTVO  ZAGREB</item>
      <item>Marko Fak, Trg Žrtava Fašizma 5, 10000 Zagreb</item>
    </izvorni_sadrzaj>
    <derivirana_varijabla naziv="DomainObject.Predmet.OstaliListFormatedWithAdress_1">
      <item>Mladen Sokolić, Vrisnička 9b, 10000 Zagreb punomoćnik sudionika u postupku M.S.M.-d.o.o. za trgovinu, ugostiteljstvo i turizam u stečaju</item>
      <item>Verica Sokolić, Vrisnička 9b, 10000 Zagreb</item>
      <item>ŽUPANIJSKO DRŽAVNO ODVJETNIŠTVO  ZAGREB</item>
      <item>Marko Fak, Trg Žrtava Fašizma 5, 10000 Zagreb</item>
    </derivirana_varijabla>
  </DomainObject.Predmet.OstaliListFormatedWithAdress>
  <DomainObject.Predmet.OstaliListFormatedWithAdressOIB>
    <izvorni_sadrzaj>
      <item>Mladen Sokolić, OIB 88979769825, Vrisnička 9b, 10000 Zagreb punomoćnik sudionika u postupku M.S.M.-d.o.o. za trgovinu, ugostiteljstvo i turizam u stečaju</item>
      <item>Verica Sokolić, OIB 47744851495, Vrisnička 9b, 10000 Zagreb</item>
      <item>ŽUPANIJSKO DRŽAVNO ODVJETNIŠTVO  ZAGREB</item>
      <item>Marko Fak, OIB 25300508272, Trg Žrtava Fašizma 5, 10000 Zagreb</item>
    </izvorni_sadrzaj>
    <derivirana_varijabla naziv="DomainObject.Predmet.OstaliListFormatedWithAdressOIB_1">
      <item>Mladen Sokolić, OIB 88979769825, Vrisnička 9b, 10000 Zagreb punomoćnik sudionika u postupku M.S.M.-d.o.o. za trgovinu, ugostiteljstvo i turizam u stečaju</item>
      <item>Verica Sokolić, OIB 47744851495, Vrisnička 9b, 10000 Zagreb</item>
      <item>ŽUPANIJSKO DRŽAVNO ODVJETNIŠTVO  ZAGREB</item>
      <item>Marko Fak, OIB 25300508272, Trg Žrtava Fašizma 5, 10000 Zagreb</item>
    </derivirana_varijabla>
  </DomainObject.Predmet.OstaliListFormatedWithAdressOIB>
  <DomainObject.Predmet.OstaliListNazivFormated>
    <izvorni_sadrzaj>
      <item>Mladen Sokolić</item>
      <item>Verica Sokolić</item>
      <item>ŽUPANIJSKO DRŽAVNO ODVJETNIŠTVO  ZAGREB</item>
      <item>Marko Fak</item>
    </izvorni_sadrzaj>
    <derivirana_varijabla naziv="DomainObject.Predmet.OstaliListNazivFormated_1">
      <item>Mladen Sokolić</item>
      <item>Verica Sokolić</item>
      <item>ŽUPANIJSKO DRŽAVNO ODVJETNIŠTVO  ZAGREB</item>
      <item>Marko Fak</item>
    </derivirana_varijabla>
  </DomainObject.Predmet.OstaliListNazivFormated>
  <DomainObject.Predmet.OstaliListNazivFormatedOIB>
    <izvorni_sadrzaj>
      <item>Mladen Sokolić, OIB 88979769825</item>
      <item>Verica Sokolić, OIB 47744851495</item>
      <item>ŽUPANIJSKO DRŽAVNO ODVJETNIŠTVO  ZAGREB</item>
      <item>Marko Fak, OIB 25300508272</item>
    </izvorni_sadrzaj>
    <derivirana_varijabla naziv="DomainObject.Predmet.OstaliListNazivFormatedOIB_1">
      <item>Mladen Sokolić, OIB 88979769825</item>
      <item>Verica Sokolić, OIB 47744851495</item>
      <item>ŽUPANIJSKO DRŽAVNO ODVJETNIŠTVO  ZAGREB</item>
      <item>Marko Fak, OIB 25300508272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M.S.M.-d.o.o. za trgovinu, ugostiteljstvo i turizam u stečaju</izvorni_sadrzaj>
    <derivirana_varijabla naziv="DomainObject.Predmet.ProtustrankaIDrugi_1">M.S.M.-d.o.o. za trgovinu, ugostiteljstvo i turizam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M.S.M.-d.o.o. za trgovinu, ugostiteljstvo i turizam u stečaju, OIB 29843085244, Vrisnička 9B, 10000 Zagreb</izvorni_sadrzaj>
    <derivirana_varijabla naziv="DomainObject.Predmet.ProtustrankaIDrugiAdressOIB_1">M.S.M.-d.o.o. za trgovinu, ugostiteljstvo i turizam u stečaju, OIB 29843085244, Vrisnička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M.S.M.-d.o.o. za trgovinu, ugostiteljstvo i turizam u stečaju</item>
      <item>FINA Regionalni centar Zagreb</item>
      <item>Mladen Sokolić</item>
      <item>Verica Sokolić</item>
      <item>ŽUPANIJSKO DRŽAVNO ODVJETNIŠTVO  ZAGREB</item>
      <item>Marko Fak</item>
      <item>ZOU Dražen Crnković &amp; Alen Pešušić</item>
    </izvorni_sadrzaj>
    <derivirana_varijabla naziv="DomainObject.Predmet.SudioniciListNaziv_1">
      <item>M.S.M.-d.o.o. za trgovinu, ugostiteljstvo i turizam u stečaju</item>
      <item>FINA Regionalni centar Zagreb</item>
      <item>Mladen Sokolić</item>
      <item>Verica Sokolić</item>
      <item>ŽUPANIJSKO DRŽAVNO ODVJETNIŠTVO  ZAGREB</item>
      <item>Marko Fak</item>
      <item>ZOU Dražen Crnković &amp; Alen Pešušić</item>
    </derivirana_varijabla>
  </DomainObject.Predmet.SudioniciListNaziv>
  <DomainObject.Predmet.SudioniciListAdressOIB>
    <izvorni_sadrzaj>
      <item>M.S.M.-d.o.o. za trgovinu, ugostiteljstvo i turizam u stečaju, OIB 29843085244, Vrisnička 9B,10000 Zagreb</item>
      <item>FINA Regionalni centar Zagreb, OIB 85821130368, Trg svibanjskih žrtava 1995 br. 1,10000 Zagreb</item>
      <item>Mladen Sokolić, OIB 88979769825, Vrisnička 9b,10000 Zagreb</item>
      <item>Verica Sokolić, OIB 47744851495, Vrisnička 9b,10000 Zagreb</item>
      <item>ŽUPANIJSKO DRŽAVNO ODVJETNIŠTVO  ZAGREB</item>
      <item>Marko Fak, OIB 25300508272, Trg Žrtava Fašizma 5,10000 Zagreb</item>
      <item>ZOU Dražen Crnković &amp; Alen Pešušić, Vlaška 77,10000 Zagreb</item>
    </izvorni_sadrzaj>
    <derivirana_varijabla naziv="DomainObject.Predmet.SudioniciListAdressOIB_1">
      <item>M.S.M.-d.o.o. za trgovinu, ugostiteljstvo i turizam u stečaju, OIB 29843085244, Vrisnička 9B,10000 Zagreb</item>
      <item>FINA Regionalni centar Zagreb, OIB 85821130368, Trg svibanjskih žrtava 1995 br. 1,10000 Zagreb</item>
      <item>Mladen Sokolić, OIB 88979769825, Vrisnička 9b,10000 Zagreb</item>
      <item>Verica Sokolić, OIB 47744851495, Vrisnička 9b,10000 Zagreb</item>
      <item>ŽUPANIJSKO DRŽAVNO ODVJETNIŠTVO  ZAGREB</item>
      <item>Marko Fak, OIB 25300508272, Trg Žrtava Fašizma 5,10000 Zagreb</item>
      <item>ZOU Dražen Crnković &amp; Alen Pešušić, Vlaška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29843085244</item>
      <item>, OIB 85821130368</item>
      <item>, OIB 88979769825</item>
      <item>, OIB 47744851495</item>
      <item>, OIB null</item>
      <item>, OIB 25300508272</item>
      <item>, OIB null</item>
    </izvorni_sadrzaj>
    <derivirana_varijabla naziv="DomainObject.Predmet.SudioniciListNazivOIB_1">
      <item>, OIB 29843085244</item>
      <item>, OIB 85821130368</item>
      <item>, OIB 88979769825</item>
      <item>, OIB 47744851495</item>
      <item>, OIB null</item>
      <item>, OIB 25300508272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St-5899/2016-64</izvorni_sadrzaj>
    <derivirana_varijabla naziv="DomainObject.PredzadnjaOdlukaIzPredmeta.Oznaka_1">St-5899/2016-64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936</properties:Words>
  <properties:Characters>5068</properties:Characters>
  <properties:Lines>143</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2018-10-23T07:55:00Z</dcterms:created>
  <dc:creator>Korisnik</dc:creator>
  <cp:lastModifiedBy>Draženka Prpić</cp:lastModifiedBy>
  <cp:lastPrinted>2018-10-23T07:57:00Z</cp:lastPrinted>
  <dcterms:modified xmlns:xsi="http://www.w3.org/2001/XMLSchema-instance" xsi:type="dcterms:W3CDTF">2018-10-23T07:57:00Z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PRODAJI-M.S.M. d.o.o.-St-5899-16-NOVI ZAKON.docx)</vt:lpwstr>
  </prop:property>
  <prop:property name="CC_coloring" pid="4" fmtid="{D5CDD505-2E9C-101B-9397-08002B2CF9AE}">
    <vt:bool>false</vt:bool>
  </prop:property>
  <prop:property name="BrojStranica" pid="5" fmtid="{D5CDD505-2E9C-101B-9397-08002B2CF9AE}">
    <vt:i4>3</vt:i4>
  </prop:property>
</prop:Properties>
</file>