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163f" w14:paraId="507163f" w:rsidRDefault="000F7CEF" w:rsidP="000F7CEF" w:rsidR="000F7CEF" w:rsidRPr="00123B55">
      <w:pPr>
        <w15:collapsed w:val="false"/>
      </w:pPr>
      <w:bookmarkStart w:name="_GoBack" w:id="0"/>
      <w:bookmarkEnd w:id="0"/>
      <w:r w:rsidRPr="00123B55">
        <w:rPr>
          <w:rStyle w:val="Naglaeno"/>
        </w:rPr>
        <w:t xml:space="preserve">             </w:t>
      </w:r>
      <w:r w:rsidR="00023B9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CEF" w:rsidP="000F7CEF" w:rsidR="000F7CEF" w:rsidRPr="00123B55"/>
    <w:p w:rsidRDefault="000F7CEF" w:rsidP="000F7CEF" w:rsidR="000F7CEF" w:rsidRPr="00123B55">
      <w:pPr>
        <w:ind w:hanging="720" w:left="360"/>
        <w:rPr>
          <w:b/>
        </w:rPr>
      </w:pPr>
      <w:r w:rsidRPr="00123B55">
        <w:rPr>
          <w:b/>
        </w:rPr>
        <w:t xml:space="preserve">     </w:t>
      </w:r>
      <w:r w:rsidR="00A87DEE">
        <w:rPr>
          <w:b/>
        </w:rPr>
        <w:t xml:space="preserve">   </w:t>
      </w:r>
      <w:r w:rsidRPr="00123B55">
        <w:rPr>
          <w:b/>
        </w:rPr>
        <w:t>REPUBLIKA HRVATSKA</w:t>
      </w:r>
    </w:p>
    <w:p w:rsidRDefault="000F7CEF" w:rsidP="000F7CEF" w:rsidR="00546D11" w:rsidRPr="00123B55">
      <w:pPr>
        <w:ind w:hanging="720" w:left="360"/>
      </w:pPr>
      <w:r w:rsidRPr="00123B55">
        <w:t xml:space="preserve">     TRGOVAČKI SUD U OSIJEKU</w:t>
      </w:r>
    </w:p>
    <w:p w:rsidRDefault="000F7CEF" w:rsidP="000F7CEF" w:rsidR="000F7CEF" w:rsidRPr="00123B55">
      <w:pPr>
        <w:ind w:hanging="720" w:left="360"/>
      </w:pPr>
    </w:p>
    <w:p w:rsidRDefault="00546D11" w:rsidP="00546D11" w:rsidR="00546D11" w:rsidRPr="00123B55">
      <w:pPr>
        <w:rPr>
          <w:bCs/>
        </w:rPr>
      </w:pPr>
    </w:p>
    <w:p w:rsidRDefault="00546D11" w:rsidP="00371083" w:rsidR="00546D11" w:rsidRPr="00123B55">
      <w:pPr>
        <w:jc w:val="center"/>
        <w:rPr>
          <w:bCs/>
        </w:rPr>
      </w:pPr>
      <w:r w:rsidRPr="00123B55">
        <w:rPr>
          <w:bCs/>
        </w:rPr>
        <w:t>U  I M E  R E P U B L I K E  H R V A T S K E</w:t>
      </w:r>
    </w:p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J E Š E N J E</w:t>
      </w:r>
    </w:p>
    <w:p w:rsidRDefault="00546D11" w:rsidP="00546D11" w:rsidR="00546D11" w:rsidRPr="00123B55">
      <w:pPr>
        <w:ind w:left="1485"/>
        <w:jc w:val="both"/>
      </w:pPr>
    </w:p>
    <w:p w:rsidRDefault="00546D11" w:rsidP="00546D11" w:rsidR="00546D11" w:rsidRPr="00123B55"/>
    <w:p w:rsidRDefault="00546D11" w:rsidP="00C26887" w:rsidR="00546D11" w:rsidRPr="00123B55">
      <w:pPr>
        <w:jc w:val="both"/>
      </w:pPr>
      <w:r w:rsidRPr="00123B55">
        <w:t xml:space="preserve">               TRGOVAČKI SUD U OSIJEKU, po sucu Gordani Njari, u stečajnom predmetu povodom zahtjeva Financijske agencije Regionalni centar Osijek, Podružnica Osijek, L. </w:t>
      </w:r>
      <w:proofErr w:type="spellStart"/>
      <w:r w:rsidRPr="00DA1006">
        <w:t>Jagera</w:t>
      </w:r>
      <w:proofErr w:type="spellEnd"/>
      <w:r w:rsidRPr="00DA1006">
        <w:t xml:space="preserve"> 3, OIB 85821130368, za provedbom skraćenog stečajnog postupka nad dužnikom </w:t>
      </w:r>
      <w:r w:rsidR="002322B4" w:rsidRPr="002322B4">
        <w:rPr>
          <w:b/>
        </w:rPr>
        <w:t>TEKUNICA j.d.o.o.</w:t>
      </w:r>
      <w:r w:rsidR="00D07499" w:rsidRPr="002B2D19">
        <w:rPr>
          <w:b/>
        </w:rPr>
        <w:t xml:space="preserve">, </w:t>
      </w:r>
      <w:r w:rsidR="002B2D19" w:rsidRPr="002B2D19">
        <w:rPr>
          <w:b/>
        </w:rPr>
        <w:t>Osijek</w:t>
      </w:r>
      <w:r w:rsidR="00D07499" w:rsidRPr="002B2D19">
        <w:rPr>
          <w:b/>
        </w:rPr>
        <w:t xml:space="preserve">, </w:t>
      </w:r>
      <w:proofErr w:type="spellStart"/>
      <w:r w:rsidR="002322B4" w:rsidRPr="002322B4">
        <w:rPr>
          <w:b/>
        </w:rPr>
        <w:t>Reisnerova</w:t>
      </w:r>
      <w:proofErr w:type="spellEnd"/>
      <w:r w:rsidR="002322B4" w:rsidRPr="002322B4">
        <w:rPr>
          <w:b/>
        </w:rPr>
        <w:t xml:space="preserve"> 46</w:t>
      </w:r>
      <w:r w:rsidR="00D07499" w:rsidRPr="002B2D19">
        <w:rPr>
          <w:b/>
        </w:rPr>
        <w:t xml:space="preserve">, MBS: </w:t>
      </w:r>
      <w:r w:rsidR="002322B4" w:rsidRPr="002322B4">
        <w:rPr>
          <w:b/>
        </w:rPr>
        <w:t>030144613</w:t>
      </w:r>
      <w:r w:rsidR="00D07499" w:rsidRPr="002B2D19">
        <w:rPr>
          <w:b/>
        </w:rPr>
        <w:t xml:space="preserve">, OIB: </w:t>
      </w:r>
      <w:r w:rsidR="002322B4" w:rsidRPr="002322B4">
        <w:rPr>
          <w:b/>
        </w:rPr>
        <w:t>70014097288</w:t>
      </w:r>
      <w:r w:rsidRPr="00DA1006">
        <w:t xml:space="preserve">, dana </w:t>
      </w:r>
      <w:r w:rsidR="002B2D19">
        <w:t>10. listopada</w:t>
      </w:r>
      <w:r w:rsidR="002B2D19" w:rsidRPr="00DA1006">
        <w:t xml:space="preserve"> </w:t>
      </w:r>
      <w:r w:rsidR="00DB032C" w:rsidRPr="00DA1006">
        <w:t>2016</w:t>
      </w:r>
      <w:r w:rsidRPr="00DA1006">
        <w:t>.</w:t>
      </w:r>
      <w:r w:rsidRPr="00123B55">
        <w:t xml:space="preserve"> </w:t>
      </w:r>
    </w:p>
    <w:p w:rsidRDefault="00546D11" w:rsidP="00546D11" w:rsidR="00546D11" w:rsidRPr="00123B55"/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i j e š i o    j e</w:t>
      </w:r>
    </w:p>
    <w:p w:rsidRDefault="00546D11" w:rsidP="00546D11" w:rsidR="00546D11" w:rsidRPr="00123B55">
      <w:pPr>
        <w:ind w:left="360"/>
        <w:jc w:val="both"/>
      </w:pPr>
      <w:r w:rsidRPr="00123B55">
        <w:t xml:space="preserve">                                                </w:t>
      </w:r>
    </w:p>
    <w:p w:rsidRDefault="00546D11" w:rsidP="00546D11" w:rsidR="00546D11" w:rsidRPr="00123B55">
      <w:pPr>
        <w:ind w:left="360"/>
        <w:jc w:val="both"/>
      </w:pPr>
    </w:p>
    <w:p w:rsidRDefault="00546D11" w:rsidP="00546D11" w:rsidR="00546D11" w:rsidRPr="004F5B02">
      <w:pPr>
        <w:ind w:firstLine="708"/>
        <w:jc w:val="both"/>
      </w:pPr>
      <w:r w:rsidRPr="00123B55">
        <w:rPr>
          <w:bCs/>
        </w:rPr>
        <w:t xml:space="preserve">  </w:t>
      </w:r>
      <w:r w:rsidR="001153EE" w:rsidRPr="00123B55">
        <w:rPr>
          <w:bCs/>
        </w:rPr>
        <w:t xml:space="preserve"> </w:t>
      </w:r>
      <w:r w:rsidRPr="004F5B02">
        <w:rPr>
          <w:bCs/>
        </w:rPr>
        <w:t>I  OTVARA SE stečajni postupak nad dužnikom</w:t>
      </w:r>
      <w:r w:rsidRPr="004F5B02">
        <w:t xml:space="preserve"> </w:t>
      </w:r>
      <w:r w:rsidR="002322B4" w:rsidRPr="002322B4">
        <w:rPr>
          <w:b/>
        </w:rPr>
        <w:t xml:space="preserve">TEKUNICA j.d.o.o., Osijek, </w:t>
      </w:r>
      <w:proofErr w:type="spellStart"/>
      <w:r w:rsidR="002322B4" w:rsidRPr="002322B4">
        <w:rPr>
          <w:b/>
        </w:rPr>
        <w:t>Reisnerova</w:t>
      </w:r>
      <w:proofErr w:type="spellEnd"/>
      <w:r w:rsidR="002322B4" w:rsidRPr="002322B4">
        <w:rPr>
          <w:b/>
        </w:rPr>
        <w:t xml:space="preserve"> 46, MBS: 030144613, OIB: 70014097288</w:t>
      </w:r>
      <w:r w:rsidRPr="004F5B02">
        <w:t>.</w:t>
      </w:r>
    </w:p>
    <w:p w:rsidRDefault="00546D11" w:rsidP="00546D11" w:rsidR="00546D11" w:rsidRPr="004F5B02">
      <w:pPr>
        <w:ind w:firstLine="708"/>
        <w:jc w:val="both"/>
      </w:pPr>
    </w:p>
    <w:p w:rsidRDefault="00546D11" w:rsidP="00213CB9" w:rsidR="00213CB9">
      <w:pPr>
        <w:ind w:firstLine="708"/>
        <w:jc w:val="both"/>
      </w:pPr>
      <w:r w:rsidRPr="00CB6F16">
        <w:t xml:space="preserve">II   Za stečajnog upravitelja imenuje se </w:t>
      </w:r>
      <w:r w:rsidR="00213CB9">
        <w:t xml:space="preserve">Ana-Marija Bogović, Slavonski Brod, Naselje </w:t>
      </w:r>
      <w:proofErr w:type="spellStart"/>
      <w:r w:rsidR="00213CB9">
        <w:t>Lutvinka</w:t>
      </w:r>
      <w:proofErr w:type="spellEnd"/>
      <w:r w:rsidR="00213CB9">
        <w:t xml:space="preserve"> ulaz 2/9, OIB: 36495483478.</w:t>
      </w:r>
      <w:r w:rsidR="00371083">
        <w:t xml:space="preserve"> </w:t>
      </w:r>
    </w:p>
    <w:p w:rsidRDefault="00546D11" w:rsidP="007C0B2F" w:rsidR="00546D11" w:rsidRPr="004F5B02">
      <w:pPr>
        <w:tabs>
          <w:tab w:pos="6195" w:val="left"/>
        </w:tabs>
        <w:ind w:hanging="1080"/>
        <w:jc w:val="both"/>
      </w:pPr>
      <w:r w:rsidRPr="004F5B02">
        <w:t xml:space="preserve">  </w:t>
      </w:r>
    </w:p>
    <w:p w:rsidRDefault="001153EE" w:rsidP="00546D11" w:rsidR="00546D11">
      <w:pPr>
        <w:ind w:firstLine="708"/>
        <w:jc w:val="both"/>
        <w:rPr>
          <w:bCs/>
        </w:rPr>
      </w:pPr>
      <w:r w:rsidRPr="004F5B02">
        <w:rPr>
          <w:bCs/>
        </w:rPr>
        <w:t xml:space="preserve">  </w:t>
      </w:r>
      <w:r w:rsidR="00B53477" w:rsidRPr="004F5B02">
        <w:rPr>
          <w:bCs/>
        </w:rPr>
        <w:t xml:space="preserve">III </w:t>
      </w:r>
      <w:r w:rsidR="00546D11" w:rsidRPr="004F5B02">
        <w:rPr>
          <w:bCs/>
        </w:rPr>
        <w:t xml:space="preserve">ZAKLJUČUJE SE stečajni postupak nad dužnikom </w:t>
      </w:r>
      <w:r w:rsidR="002322B4" w:rsidRPr="002322B4">
        <w:rPr>
          <w:b/>
        </w:rPr>
        <w:t xml:space="preserve">TEKUNICA j.d.o.o., Osijek, </w:t>
      </w:r>
      <w:proofErr w:type="spellStart"/>
      <w:r w:rsidR="002322B4" w:rsidRPr="002322B4">
        <w:rPr>
          <w:b/>
        </w:rPr>
        <w:t>Reisnerova</w:t>
      </w:r>
      <w:proofErr w:type="spellEnd"/>
      <w:r w:rsidR="002322B4" w:rsidRPr="002322B4">
        <w:rPr>
          <w:b/>
        </w:rPr>
        <w:t xml:space="preserve"> 46, MBS: 030144613, OIB: 70014097288</w:t>
      </w:r>
      <w:r w:rsidR="00546D11" w:rsidRPr="004F5B02">
        <w:rPr>
          <w:bCs/>
        </w:rPr>
        <w:t>.</w:t>
      </w:r>
    </w:p>
    <w:p w:rsidRDefault="00546D11" w:rsidP="00371083" w:rsidR="00546D11" w:rsidRPr="00371083">
      <w:pPr>
        <w:rPr>
          <w:bCs/>
        </w:rPr>
      </w:pPr>
    </w:p>
    <w:p w:rsidRDefault="00546D11" w:rsidP="00546D11" w:rsidR="00546D11" w:rsidRPr="00123B55">
      <w:pPr>
        <w:ind w:firstLine="708"/>
        <w:jc w:val="both"/>
        <w:rPr>
          <w:bCs/>
        </w:rPr>
      </w:pPr>
      <w:r w:rsidRPr="00123B55">
        <w:rPr>
          <w:bCs/>
        </w:rPr>
        <w:t xml:space="preserve">  IV   Ovo rješenje objavit će se na mrežnoj stranici e-Oglasna ploča sudova i dostaviti  registru nadležnom za dužnika.</w:t>
      </w:r>
    </w:p>
    <w:p w:rsidRDefault="00546D11" w:rsidP="00546D11" w:rsidR="00546D11">
      <w:pPr>
        <w:pStyle w:val="Tijeloteksta"/>
        <w:rPr>
          <w:bCs/>
          <w:sz w:val="24"/>
        </w:rPr>
      </w:pPr>
    </w:p>
    <w:p w:rsidRDefault="00217F89" w:rsidP="00546D11" w:rsidR="00217F89" w:rsidRPr="00123B55">
      <w:pPr>
        <w:pStyle w:val="Tijeloteksta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  <w:r w:rsidRPr="00123B55">
        <w:rPr>
          <w:bCs/>
          <w:sz w:val="24"/>
        </w:rPr>
        <w:t>Obrazloženje</w:t>
      </w: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jc w:val="both"/>
      </w:pPr>
      <w:r w:rsidRPr="00123B55">
        <w:t xml:space="preserve">             Financijska agencija Regionalni centar Osijek, Podružnica Osijek podnijela je dana </w:t>
      </w:r>
      <w:r w:rsidR="002322B4">
        <w:t>31</w:t>
      </w:r>
      <w:r w:rsidR="003162F3">
        <w:t xml:space="preserve">. </w:t>
      </w:r>
      <w:r w:rsidR="002322B4">
        <w:t>svibnja</w:t>
      </w:r>
      <w:r w:rsidR="003162F3">
        <w:t xml:space="preserve"> 2016</w:t>
      </w:r>
      <w:r w:rsidRPr="00123B55">
        <w:t>. zahtjev ovom sudu za provedbu skraćenog s</w:t>
      </w:r>
      <w:r w:rsidR="008015CF">
        <w:t xml:space="preserve">tečajnog postupka nad dužnikom </w:t>
      </w:r>
      <w:r w:rsidR="002322B4" w:rsidRPr="002322B4">
        <w:rPr>
          <w:b/>
        </w:rPr>
        <w:t xml:space="preserve">TEKUNICA j.d.o.o., Osijek, </w:t>
      </w:r>
      <w:proofErr w:type="spellStart"/>
      <w:r w:rsidR="002322B4" w:rsidRPr="002322B4">
        <w:rPr>
          <w:b/>
        </w:rPr>
        <w:t>Reisnerova</w:t>
      </w:r>
      <w:proofErr w:type="spellEnd"/>
      <w:r w:rsidR="002322B4" w:rsidRPr="002322B4">
        <w:rPr>
          <w:b/>
        </w:rPr>
        <w:t xml:space="preserve"> 46, MBS: 030144613, OIB: 70014097288</w:t>
      </w:r>
      <w:r w:rsidRPr="00123B55">
        <w:t>.</w:t>
      </w:r>
      <w:r w:rsidR="00217F89">
        <w:t xml:space="preserve"> </w:t>
      </w:r>
    </w:p>
    <w:p w:rsidRDefault="00546D11" w:rsidP="00546D11" w:rsidR="00546D11" w:rsidRPr="00123B55">
      <w:pPr>
        <w:jc w:val="both"/>
        <w:rPr>
          <w:bCs/>
        </w:rPr>
      </w:pPr>
    </w:p>
    <w:p w:rsidRDefault="00646ABC" w:rsidP="00646ABC" w:rsidR="00646ABC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646ABC" w:rsidP="00646ABC" w:rsidR="00646ABC">
      <w:pPr>
        <w:pStyle w:val="Tijeloteksta"/>
        <w:ind w:firstLine="708"/>
      </w:pPr>
    </w:p>
    <w:p w:rsidRDefault="00646ABC" w:rsidP="00646ABC" w:rsidR="00646ABC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 xml:space="preserve">Kako su ispunjene pretpostavke iz citirane odredbe SZ-a, Trgovački sud u Osijeku je dana 8. lipnja 2016. objavio oglas na mrežnoj stranici e-oglasna ploča sudova pod poslovnim brojem St-1776/16-3 sukladno čl. 430. SZ-a 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646ABC" w:rsidP="00646ABC" w:rsidR="00646ABC">
      <w:pPr>
        <w:pStyle w:val="Tijeloteksta"/>
        <w:ind w:firstLine="708"/>
        <w:jc w:val="center"/>
        <w:rPr>
          <w:sz w:val="24"/>
        </w:rPr>
      </w:pPr>
    </w:p>
    <w:p w:rsidRDefault="00646ABC" w:rsidP="00646ABC" w:rsidR="00646ABC">
      <w:pPr>
        <w:pStyle w:val="Tijeloteksta"/>
        <w:ind w:firstLine="708"/>
        <w:rPr>
          <w:sz w:val="24"/>
        </w:rPr>
      </w:pPr>
      <w:r>
        <w:rPr>
          <w:sz w:val="24"/>
        </w:rP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546D11" w:rsidP="00595DDC" w:rsidR="00546D11" w:rsidRPr="00123B55">
      <w:pPr>
        <w:pStyle w:val="Tijeloteksta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  <w:r w:rsidRPr="00123B55">
        <w:rPr>
          <w:sz w:val="24"/>
        </w:rPr>
        <w:t xml:space="preserve">U Osijeku </w:t>
      </w:r>
      <w:r w:rsidR="00AD6079">
        <w:rPr>
          <w:sz w:val="24"/>
        </w:rPr>
        <w:t>10. listopada</w:t>
      </w:r>
      <w:r w:rsidR="00B938F5" w:rsidRPr="00123B55">
        <w:rPr>
          <w:sz w:val="24"/>
        </w:rPr>
        <w:t xml:space="preserve"> 2016.</w:t>
      </w:r>
      <w:r w:rsidRPr="00123B55">
        <w:rPr>
          <w:sz w:val="24"/>
        </w:rPr>
        <w:t xml:space="preserve"> 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A820F9" w:rsidP="00546D11" w:rsidR="00546D11" w:rsidRPr="00123B55">
      <w:pPr>
        <w:pStyle w:val="Tijeloteksta"/>
        <w:jc w:val="left"/>
        <w:rPr>
          <w:sz w:val="24"/>
        </w:rPr>
      </w:pPr>
      <w:r>
        <w:rPr>
          <w:sz w:val="24"/>
        </w:rPr>
        <w:t xml:space="preserve"> </w:t>
      </w:r>
      <w:r w:rsidR="00546D11" w:rsidRPr="00123B55">
        <w:rPr>
          <w:sz w:val="24"/>
        </w:rPr>
        <w:t xml:space="preserve">ZAPISNIČAR                                                                                               </w:t>
      </w:r>
      <w:r w:rsidR="00BE0835" w:rsidRPr="00123B55">
        <w:rPr>
          <w:sz w:val="24"/>
        </w:rPr>
        <w:t xml:space="preserve">          </w:t>
      </w:r>
      <w:r w:rsidR="00546D11" w:rsidRPr="00123B55">
        <w:rPr>
          <w:sz w:val="24"/>
        </w:rPr>
        <w:t xml:space="preserve">S U D A C </w:t>
      </w:r>
    </w:p>
    <w:p w:rsidRDefault="00BE0835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Danijela Špeletić</w:t>
      </w:r>
      <w:r w:rsidR="00546D11" w:rsidRPr="00123B55">
        <w:rPr>
          <w:sz w:val="24"/>
        </w:rPr>
        <w:t xml:space="preserve">                                                                                                    Gordana Njari   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>
      <w:pPr>
        <w:pStyle w:val="Tijeloteksta"/>
        <w:jc w:val="left"/>
        <w:rPr>
          <w:sz w:val="24"/>
        </w:rPr>
      </w:pPr>
    </w:p>
    <w:p w:rsidRDefault="00996EFC" w:rsidP="00546D11" w:rsidR="00996EFC">
      <w:pPr>
        <w:pStyle w:val="Tijeloteksta"/>
        <w:jc w:val="left"/>
        <w:rPr>
          <w:sz w:val="24"/>
        </w:rPr>
      </w:pPr>
    </w:p>
    <w:p w:rsidRDefault="00A820F9" w:rsidP="00546D11" w:rsidR="00A820F9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UPUTA O PRAVNOM LIJEKU:</w:t>
      </w:r>
    </w:p>
    <w:p w:rsidRDefault="00546D11" w:rsidP="00546D11" w:rsidR="00546D11" w:rsidRPr="00123B55">
      <w:pPr>
        <w:pStyle w:val="Tijeloteksta"/>
        <w:rPr>
          <w:sz w:val="24"/>
        </w:rPr>
      </w:pPr>
      <w:r w:rsidRPr="00123B5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DNA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Predlagatelj na </w:t>
      </w:r>
      <w:proofErr w:type="spellStart"/>
      <w:r w:rsidRPr="00123B55">
        <w:rPr>
          <w:sz w:val="24"/>
        </w:rPr>
        <w:t>posl</w:t>
      </w:r>
      <w:proofErr w:type="spellEnd"/>
      <w:r w:rsidRPr="00123B55">
        <w:rPr>
          <w:sz w:val="24"/>
        </w:rPr>
        <w:t>. br.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Dužnik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Stečajni upravitelj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e-Oglasna ploča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Registar – </w:t>
      </w:r>
      <w:r w:rsidRPr="00DA2971">
        <w:rPr>
          <w:b/>
          <w:sz w:val="24"/>
        </w:rPr>
        <w:t>nakon pravomoćnosti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Riješeno istodobno otvaranjem i </w:t>
      </w:r>
      <w:proofErr w:type="spellStart"/>
      <w:r w:rsidRPr="00123B55">
        <w:rPr>
          <w:sz w:val="24"/>
        </w:rPr>
        <w:t>zaklj</w:t>
      </w:r>
      <w:proofErr w:type="spellEnd"/>
      <w:r w:rsidRPr="00123B55">
        <w:rPr>
          <w:sz w:val="24"/>
        </w:rPr>
        <w:t>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K </w:t>
      </w:r>
      <w:r w:rsidR="008F3880">
        <w:rPr>
          <w:sz w:val="24"/>
        </w:rPr>
        <w:t>17.11.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ind w:left="360"/>
        <w:jc w:val="left"/>
        <w:rPr>
          <w:sz w:val="24"/>
        </w:rPr>
      </w:pPr>
    </w:p>
    <w:p w:rsidRDefault="00546D11" w:rsidP="00546D11" w:rsidR="00546D11" w:rsidRPr="00123B55"/>
    <w:p w:rsidRDefault="00546D11" w:rsidP="00546D11" w:rsidR="00546D11" w:rsidRPr="00123B55"/>
    <w:p w:rsidRDefault="006813D5" w:rsidP="00546D11" w:rsidR="006813D5" w:rsidRPr="00123B55"/>
    <w:sectPr w:rsidSect="00606835" w:rsidR="006813D5" w:rsidRPr="00123B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3A1" w:rsidR="008433A1">
      <w:r>
        <w:separator/>
      </w:r>
    </w:p>
  </w:endnote>
  <w:endnote w:id="0" w:type="continuationSeparator">
    <w:p w:rsidRDefault="008433A1" w:rsidR="00843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3A1" w:rsidR="008433A1">
      <w:r>
        <w:separator/>
      </w:r>
    </w:p>
  </w:footnote>
  <w:footnote w:id="0" w:type="continuationSeparator">
    <w:p w:rsidRDefault="008433A1" w:rsidR="00843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88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149E" w:rsidRPr="00DE5F8A">
      <w:rPr>
        <w:rFonts w:cs="Tahoma" w:hAnsi="Tahoma" w:ascii="Tahoma"/>
      </w:rPr>
      <w:tab/>
    </w:r>
    <w:r w:rsidR="00741F6A">
      <w:t>3 St-1776/1</w:t>
    </w:r>
    <w:r w:rsidR="002322B4">
      <w:t>6</w:t>
    </w:r>
    <w:r w:rsidR="00741F6A">
      <w:t xml:space="preserve">-4                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21AE1">
      <w:t>3 St-</w:t>
    </w:r>
    <w:r w:rsidR="0012661F">
      <w:t>1</w:t>
    </w:r>
    <w:r w:rsidR="00057452">
      <w:t>7</w:t>
    </w:r>
    <w:r w:rsidR="00741F6A">
      <w:t>76</w:t>
    </w:r>
    <w:r w:rsidR="00546D11">
      <w:t>/1</w:t>
    </w:r>
    <w:r w:rsidR="002322B4">
      <w:t>6</w:t>
    </w:r>
    <w:r w:rsidR="00546D11">
      <w:t>-</w:t>
    </w:r>
    <w:r w:rsidR="0012661F">
      <w:t>4</w:t>
    </w:r>
    <w:r w:rsidR="00546D11">
      <w:t xml:space="preserve">                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4FBE"/>
    <w:rsid w:val="00017DD7"/>
    <w:rsid w:val="000201CE"/>
    <w:rsid w:val="00020A8B"/>
    <w:rsid w:val="00022E72"/>
    <w:rsid w:val="00023B9F"/>
    <w:rsid w:val="0002580E"/>
    <w:rsid w:val="00026F5E"/>
    <w:rsid w:val="00033093"/>
    <w:rsid w:val="00033188"/>
    <w:rsid w:val="000350A4"/>
    <w:rsid w:val="00045B24"/>
    <w:rsid w:val="00047817"/>
    <w:rsid w:val="00052E16"/>
    <w:rsid w:val="00052F17"/>
    <w:rsid w:val="00054EB8"/>
    <w:rsid w:val="000561D9"/>
    <w:rsid w:val="00056B73"/>
    <w:rsid w:val="00057452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7240"/>
    <w:rsid w:val="00097321"/>
    <w:rsid w:val="000A1CE6"/>
    <w:rsid w:val="000A3977"/>
    <w:rsid w:val="000A3E11"/>
    <w:rsid w:val="000A648E"/>
    <w:rsid w:val="000A67FA"/>
    <w:rsid w:val="000B075B"/>
    <w:rsid w:val="000B20E7"/>
    <w:rsid w:val="000B2C43"/>
    <w:rsid w:val="000B4533"/>
    <w:rsid w:val="000B495B"/>
    <w:rsid w:val="000B4A40"/>
    <w:rsid w:val="000B58CC"/>
    <w:rsid w:val="000B7D61"/>
    <w:rsid w:val="000C1141"/>
    <w:rsid w:val="000C3BF4"/>
    <w:rsid w:val="000C410B"/>
    <w:rsid w:val="000C4BD0"/>
    <w:rsid w:val="000C4BD3"/>
    <w:rsid w:val="000C51CD"/>
    <w:rsid w:val="000C6004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5C1"/>
    <w:rsid w:val="000F16D0"/>
    <w:rsid w:val="000F37ED"/>
    <w:rsid w:val="000F561B"/>
    <w:rsid w:val="000F6B3F"/>
    <w:rsid w:val="000F7CEF"/>
    <w:rsid w:val="000F7D1E"/>
    <w:rsid w:val="00102146"/>
    <w:rsid w:val="0010430E"/>
    <w:rsid w:val="00104694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B0D"/>
    <w:rsid w:val="00123360"/>
    <w:rsid w:val="00123B55"/>
    <w:rsid w:val="001252C0"/>
    <w:rsid w:val="001256B4"/>
    <w:rsid w:val="00125C91"/>
    <w:rsid w:val="0012661F"/>
    <w:rsid w:val="00126AEC"/>
    <w:rsid w:val="00131011"/>
    <w:rsid w:val="0013197A"/>
    <w:rsid w:val="00136F12"/>
    <w:rsid w:val="001375A0"/>
    <w:rsid w:val="00141772"/>
    <w:rsid w:val="00144D3E"/>
    <w:rsid w:val="001521A5"/>
    <w:rsid w:val="00156575"/>
    <w:rsid w:val="00160291"/>
    <w:rsid w:val="001618B4"/>
    <w:rsid w:val="00165A1B"/>
    <w:rsid w:val="00165F6E"/>
    <w:rsid w:val="00166D03"/>
    <w:rsid w:val="00170AC6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C036B"/>
    <w:rsid w:val="001C1AEF"/>
    <w:rsid w:val="001C612D"/>
    <w:rsid w:val="001C683B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2B0E"/>
    <w:rsid w:val="00203168"/>
    <w:rsid w:val="00205878"/>
    <w:rsid w:val="00207E31"/>
    <w:rsid w:val="002114F3"/>
    <w:rsid w:val="00212566"/>
    <w:rsid w:val="00212D28"/>
    <w:rsid w:val="00213CB9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DF8"/>
    <w:rsid w:val="002322B4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465E"/>
    <w:rsid w:val="0029227E"/>
    <w:rsid w:val="00292A9B"/>
    <w:rsid w:val="00293558"/>
    <w:rsid w:val="0029509B"/>
    <w:rsid w:val="002A0D13"/>
    <w:rsid w:val="002A0EDC"/>
    <w:rsid w:val="002A149E"/>
    <w:rsid w:val="002A2B71"/>
    <w:rsid w:val="002A406E"/>
    <w:rsid w:val="002A40E7"/>
    <w:rsid w:val="002A414F"/>
    <w:rsid w:val="002A6531"/>
    <w:rsid w:val="002B0DAF"/>
    <w:rsid w:val="002B2D19"/>
    <w:rsid w:val="002B32C7"/>
    <w:rsid w:val="002B4168"/>
    <w:rsid w:val="002B4316"/>
    <w:rsid w:val="002C309E"/>
    <w:rsid w:val="002C3A38"/>
    <w:rsid w:val="002C46EC"/>
    <w:rsid w:val="002C496F"/>
    <w:rsid w:val="002D4076"/>
    <w:rsid w:val="002D4F3B"/>
    <w:rsid w:val="002D50AA"/>
    <w:rsid w:val="002E2327"/>
    <w:rsid w:val="002E32F1"/>
    <w:rsid w:val="002E4945"/>
    <w:rsid w:val="002E67D0"/>
    <w:rsid w:val="002E741D"/>
    <w:rsid w:val="002F2EA0"/>
    <w:rsid w:val="002F48B0"/>
    <w:rsid w:val="002F51DD"/>
    <w:rsid w:val="002F6466"/>
    <w:rsid w:val="0031019E"/>
    <w:rsid w:val="00310BB4"/>
    <w:rsid w:val="00310F77"/>
    <w:rsid w:val="003145BD"/>
    <w:rsid w:val="00315D49"/>
    <w:rsid w:val="003162F3"/>
    <w:rsid w:val="0031631F"/>
    <w:rsid w:val="0032279A"/>
    <w:rsid w:val="00325AFC"/>
    <w:rsid w:val="003273A5"/>
    <w:rsid w:val="00327789"/>
    <w:rsid w:val="00330D15"/>
    <w:rsid w:val="003310B6"/>
    <w:rsid w:val="00331161"/>
    <w:rsid w:val="00341497"/>
    <w:rsid w:val="00344792"/>
    <w:rsid w:val="00345532"/>
    <w:rsid w:val="00345BCD"/>
    <w:rsid w:val="003462CE"/>
    <w:rsid w:val="0035291B"/>
    <w:rsid w:val="00354DDB"/>
    <w:rsid w:val="003559E6"/>
    <w:rsid w:val="00356E09"/>
    <w:rsid w:val="0035711D"/>
    <w:rsid w:val="003576DA"/>
    <w:rsid w:val="0036126D"/>
    <w:rsid w:val="00362003"/>
    <w:rsid w:val="0036482A"/>
    <w:rsid w:val="00365E87"/>
    <w:rsid w:val="00371083"/>
    <w:rsid w:val="0037380B"/>
    <w:rsid w:val="0037417F"/>
    <w:rsid w:val="00374643"/>
    <w:rsid w:val="003751E5"/>
    <w:rsid w:val="0037659F"/>
    <w:rsid w:val="003818D8"/>
    <w:rsid w:val="00382AB3"/>
    <w:rsid w:val="00384CF4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2F09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7D3"/>
    <w:rsid w:val="003E2ED8"/>
    <w:rsid w:val="003E3564"/>
    <w:rsid w:val="003E3C7B"/>
    <w:rsid w:val="003E3FF7"/>
    <w:rsid w:val="003E4C42"/>
    <w:rsid w:val="003E7017"/>
    <w:rsid w:val="003F451F"/>
    <w:rsid w:val="003F686D"/>
    <w:rsid w:val="0040025C"/>
    <w:rsid w:val="00400982"/>
    <w:rsid w:val="0040305A"/>
    <w:rsid w:val="00404318"/>
    <w:rsid w:val="00404742"/>
    <w:rsid w:val="00404757"/>
    <w:rsid w:val="0040496C"/>
    <w:rsid w:val="00404CD2"/>
    <w:rsid w:val="004067C1"/>
    <w:rsid w:val="00412468"/>
    <w:rsid w:val="004134BC"/>
    <w:rsid w:val="004153AE"/>
    <w:rsid w:val="004166D4"/>
    <w:rsid w:val="0041765F"/>
    <w:rsid w:val="00421F42"/>
    <w:rsid w:val="00424574"/>
    <w:rsid w:val="0042546B"/>
    <w:rsid w:val="00426521"/>
    <w:rsid w:val="00426D7B"/>
    <w:rsid w:val="00435DE7"/>
    <w:rsid w:val="004378B5"/>
    <w:rsid w:val="00442D99"/>
    <w:rsid w:val="004458F1"/>
    <w:rsid w:val="00446E1B"/>
    <w:rsid w:val="00447221"/>
    <w:rsid w:val="00450039"/>
    <w:rsid w:val="004505D5"/>
    <w:rsid w:val="00450BD1"/>
    <w:rsid w:val="00453517"/>
    <w:rsid w:val="004546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79CF"/>
    <w:rsid w:val="00481614"/>
    <w:rsid w:val="00486204"/>
    <w:rsid w:val="00486C17"/>
    <w:rsid w:val="0048705B"/>
    <w:rsid w:val="00496141"/>
    <w:rsid w:val="00497E7B"/>
    <w:rsid w:val="004A201E"/>
    <w:rsid w:val="004A2990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08B4"/>
    <w:rsid w:val="004D17FF"/>
    <w:rsid w:val="004D2376"/>
    <w:rsid w:val="004D4A74"/>
    <w:rsid w:val="004D4D12"/>
    <w:rsid w:val="004D536E"/>
    <w:rsid w:val="004D5674"/>
    <w:rsid w:val="004D58F1"/>
    <w:rsid w:val="004D6158"/>
    <w:rsid w:val="004E0427"/>
    <w:rsid w:val="004F0B03"/>
    <w:rsid w:val="004F2AA7"/>
    <w:rsid w:val="004F3C29"/>
    <w:rsid w:val="004F422A"/>
    <w:rsid w:val="004F5315"/>
    <w:rsid w:val="004F5AF1"/>
    <w:rsid w:val="004F5B02"/>
    <w:rsid w:val="0050134B"/>
    <w:rsid w:val="005013B9"/>
    <w:rsid w:val="00503088"/>
    <w:rsid w:val="0050594E"/>
    <w:rsid w:val="00510B11"/>
    <w:rsid w:val="00510D93"/>
    <w:rsid w:val="005131C9"/>
    <w:rsid w:val="0051629B"/>
    <w:rsid w:val="00525A1C"/>
    <w:rsid w:val="00531931"/>
    <w:rsid w:val="00533E3B"/>
    <w:rsid w:val="00535D80"/>
    <w:rsid w:val="005402F5"/>
    <w:rsid w:val="00540DB9"/>
    <w:rsid w:val="00545F02"/>
    <w:rsid w:val="00546D11"/>
    <w:rsid w:val="00550685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6E5A"/>
    <w:rsid w:val="00573343"/>
    <w:rsid w:val="0057367D"/>
    <w:rsid w:val="0057403E"/>
    <w:rsid w:val="00575E93"/>
    <w:rsid w:val="00576A3C"/>
    <w:rsid w:val="0058014D"/>
    <w:rsid w:val="00584046"/>
    <w:rsid w:val="005848FB"/>
    <w:rsid w:val="005914F0"/>
    <w:rsid w:val="005917CA"/>
    <w:rsid w:val="00593868"/>
    <w:rsid w:val="00594289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7107"/>
    <w:rsid w:val="005D25E3"/>
    <w:rsid w:val="005D3101"/>
    <w:rsid w:val="005D380B"/>
    <w:rsid w:val="005D4161"/>
    <w:rsid w:val="005D41E5"/>
    <w:rsid w:val="005D4B6A"/>
    <w:rsid w:val="005D7190"/>
    <w:rsid w:val="005D754F"/>
    <w:rsid w:val="005E1567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303A"/>
    <w:rsid w:val="006170FB"/>
    <w:rsid w:val="006171AB"/>
    <w:rsid w:val="006179E2"/>
    <w:rsid w:val="006205E0"/>
    <w:rsid w:val="006212FE"/>
    <w:rsid w:val="006227B7"/>
    <w:rsid w:val="00622A93"/>
    <w:rsid w:val="00624CCB"/>
    <w:rsid w:val="00631C79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46ABC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3C56"/>
    <w:rsid w:val="006661E8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42DD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45E0"/>
    <w:rsid w:val="006D78BA"/>
    <w:rsid w:val="006E120E"/>
    <w:rsid w:val="006E13F9"/>
    <w:rsid w:val="006E25EA"/>
    <w:rsid w:val="006E3341"/>
    <w:rsid w:val="006E43B7"/>
    <w:rsid w:val="006E4BD5"/>
    <w:rsid w:val="006E5121"/>
    <w:rsid w:val="006F08C0"/>
    <w:rsid w:val="006F1C17"/>
    <w:rsid w:val="006F48BA"/>
    <w:rsid w:val="006F51D9"/>
    <w:rsid w:val="006F616D"/>
    <w:rsid w:val="007029EB"/>
    <w:rsid w:val="00704B18"/>
    <w:rsid w:val="00704DED"/>
    <w:rsid w:val="00706CA4"/>
    <w:rsid w:val="00707579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50D7"/>
    <w:rsid w:val="0073568B"/>
    <w:rsid w:val="00736075"/>
    <w:rsid w:val="00737358"/>
    <w:rsid w:val="00737CF3"/>
    <w:rsid w:val="007400FC"/>
    <w:rsid w:val="00740C35"/>
    <w:rsid w:val="00741F6A"/>
    <w:rsid w:val="00744FF3"/>
    <w:rsid w:val="007460A1"/>
    <w:rsid w:val="007500E9"/>
    <w:rsid w:val="00756545"/>
    <w:rsid w:val="00757015"/>
    <w:rsid w:val="00761D4B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9AC"/>
    <w:rsid w:val="007755A5"/>
    <w:rsid w:val="00775759"/>
    <w:rsid w:val="00775FF9"/>
    <w:rsid w:val="00776B05"/>
    <w:rsid w:val="00777527"/>
    <w:rsid w:val="007778ED"/>
    <w:rsid w:val="00777DE7"/>
    <w:rsid w:val="00780481"/>
    <w:rsid w:val="00782238"/>
    <w:rsid w:val="00787760"/>
    <w:rsid w:val="007903D5"/>
    <w:rsid w:val="00791F43"/>
    <w:rsid w:val="007920D5"/>
    <w:rsid w:val="00793949"/>
    <w:rsid w:val="007A122F"/>
    <w:rsid w:val="007A49B3"/>
    <w:rsid w:val="007A7B5D"/>
    <w:rsid w:val="007B1AD5"/>
    <w:rsid w:val="007B1CCF"/>
    <w:rsid w:val="007B5510"/>
    <w:rsid w:val="007B5995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3335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433A1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548E"/>
    <w:rsid w:val="00877FF1"/>
    <w:rsid w:val="00881463"/>
    <w:rsid w:val="00882502"/>
    <w:rsid w:val="008828BD"/>
    <w:rsid w:val="00883ED4"/>
    <w:rsid w:val="00887AFC"/>
    <w:rsid w:val="00887DDF"/>
    <w:rsid w:val="008901B6"/>
    <w:rsid w:val="00894825"/>
    <w:rsid w:val="0089670B"/>
    <w:rsid w:val="00897126"/>
    <w:rsid w:val="008A07A5"/>
    <w:rsid w:val="008A0AA8"/>
    <w:rsid w:val="008A13E2"/>
    <w:rsid w:val="008A6A08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83E"/>
    <w:rsid w:val="008E6F1B"/>
    <w:rsid w:val="008F0E90"/>
    <w:rsid w:val="008F3880"/>
    <w:rsid w:val="008F48AC"/>
    <w:rsid w:val="008F5024"/>
    <w:rsid w:val="008F7263"/>
    <w:rsid w:val="008F7A62"/>
    <w:rsid w:val="0090176F"/>
    <w:rsid w:val="0090202A"/>
    <w:rsid w:val="00902E0C"/>
    <w:rsid w:val="00906415"/>
    <w:rsid w:val="009069BD"/>
    <w:rsid w:val="00906EA9"/>
    <w:rsid w:val="00911E7A"/>
    <w:rsid w:val="00912980"/>
    <w:rsid w:val="00913FE0"/>
    <w:rsid w:val="00914A7E"/>
    <w:rsid w:val="009178B4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72AE"/>
    <w:rsid w:val="00937C47"/>
    <w:rsid w:val="009400EC"/>
    <w:rsid w:val="00941FFA"/>
    <w:rsid w:val="009451CC"/>
    <w:rsid w:val="00947940"/>
    <w:rsid w:val="00947E39"/>
    <w:rsid w:val="00950D43"/>
    <w:rsid w:val="009525E8"/>
    <w:rsid w:val="00953934"/>
    <w:rsid w:val="00953DC8"/>
    <w:rsid w:val="00957B9E"/>
    <w:rsid w:val="00963E70"/>
    <w:rsid w:val="0096466A"/>
    <w:rsid w:val="00965775"/>
    <w:rsid w:val="0096702B"/>
    <w:rsid w:val="009672A9"/>
    <w:rsid w:val="00967478"/>
    <w:rsid w:val="0097010B"/>
    <w:rsid w:val="009723C8"/>
    <w:rsid w:val="00976BC0"/>
    <w:rsid w:val="00980CC4"/>
    <w:rsid w:val="00983EE2"/>
    <w:rsid w:val="0098486F"/>
    <w:rsid w:val="00987B17"/>
    <w:rsid w:val="00992A78"/>
    <w:rsid w:val="00995222"/>
    <w:rsid w:val="009968B0"/>
    <w:rsid w:val="00996EFC"/>
    <w:rsid w:val="00997C8E"/>
    <w:rsid w:val="009A1504"/>
    <w:rsid w:val="009A1BF1"/>
    <w:rsid w:val="009B0FC5"/>
    <w:rsid w:val="009B1BB6"/>
    <w:rsid w:val="009B20D7"/>
    <w:rsid w:val="009B27F6"/>
    <w:rsid w:val="009B5CB5"/>
    <w:rsid w:val="009B6825"/>
    <w:rsid w:val="009B7525"/>
    <w:rsid w:val="009B7CA4"/>
    <w:rsid w:val="009B7E70"/>
    <w:rsid w:val="009C35D8"/>
    <w:rsid w:val="009C4203"/>
    <w:rsid w:val="009C61D3"/>
    <w:rsid w:val="009C6CA8"/>
    <w:rsid w:val="009D17F4"/>
    <w:rsid w:val="009D329A"/>
    <w:rsid w:val="009D3656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740C"/>
    <w:rsid w:val="00A07DF8"/>
    <w:rsid w:val="00A11CF8"/>
    <w:rsid w:val="00A12F40"/>
    <w:rsid w:val="00A14DE5"/>
    <w:rsid w:val="00A15A89"/>
    <w:rsid w:val="00A16B89"/>
    <w:rsid w:val="00A22BB8"/>
    <w:rsid w:val="00A27F09"/>
    <w:rsid w:val="00A35298"/>
    <w:rsid w:val="00A35A50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27AF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AE"/>
    <w:rsid w:val="00A86B8B"/>
    <w:rsid w:val="00A872F1"/>
    <w:rsid w:val="00A87DEE"/>
    <w:rsid w:val="00A901DC"/>
    <w:rsid w:val="00A914EE"/>
    <w:rsid w:val="00A93E5D"/>
    <w:rsid w:val="00A94749"/>
    <w:rsid w:val="00A965E6"/>
    <w:rsid w:val="00AA1EA2"/>
    <w:rsid w:val="00AA2C22"/>
    <w:rsid w:val="00AA40A5"/>
    <w:rsid w:val="00AA6663"/>
    <w:rsid w:val="00AB018A"/>
    <w:rsid w:val="00AB038C"/>
    <w:rsid w:val="00AB23AF"/>
    <w:rsid w:val="00AB2904"/>
    <w:rsid w:val="00AB4CAA"/>
    <w:rsid w:val="00AB5703"/>
    <w:rsid w:val="00AB62F9"/>
    <w:rsid w:val="00AB6642"/>
    <w:rsid w:val="00AB7BB5"/>
    <w:rsid w:val="00AC0BD6"/>
    <w:rsid w:val="00AC2F75"/>
    <w:rsid w:val="00AC4796"/>
    <w:rsid w:val="00AC48B9"/>
    <w:rsid w:val="00AC56EB"/>
    <w:rsid w:val="00AC6C46"/>
    <w:rsid w:val="00AC7216"/>
    <w:rsid w:val="00AC734B"/>
    <w:rsid w:val="00AC771F"/>
    <w:rsid w:val="00AC79D3"/>
    <w:rsid w:val="00AD11D4"/>
    <w:rsid w:val="00AD1960"/>
    <w:rsid w:val="00AD1C1B"/>
    <w:rsid w:val="00AD5132"/>
    <w:rsid w:val="00AD6079"/>
    <w:rsid w:val="00AD6B39"/>
    <w:rsid w:val="00AD7818"/>
    <w:rsid w:val="00AE45C0"/>
    <w:rsid w:val="00AE4889"/>
    <w:rsid w:val="00AE7D7C"/>
    <w:rsid w:val="00AF1A34"/>
    <w:rsid w:val="00AF3740"/>
    <w:rsid w:val="00AF5B14"/>
    <w:rsid w:val="00AF6C13"/>
    <w:rsid w:val="00B026F7"/>
    <w:rsid w:val="00B0554D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7BBF"/>
    <w:rsid w:val="00B7024E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3E22"/>
    <w:rsid w:val="00BA7931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613"/>
    <w:rsid w:val="00C223AA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6E0F"/>
    <w:rsid w:val="00C472E9"/>
    <w:rsid w:val="00C50D82"/>
    <w:rsid w:val="00C52C5D"/>
    <w:rsid w:val="00C53C19"/>
    <w:rsid w:val="00C55092"/>
    <w:rsid w:val="00C56EB7"/>
    <w:rsid w:val="00C602C4"/>
    <w:rsid w:val="00C6116A"/>
    <w:rsid w:val="00C616CB"/>
    <w:rsid w:val="00C62055"/>
    <w:rsid w:val="00C62592"/>
    <w:rsid w:val="00C65C76"/>
    <w:rsid w:val="00C65C7C"/>
    <w:rsid w:val="00C67F4E"/>
    <w:rsid w:val="00C71A39"/>
    <w:rsid w:val="00C73E39"/>
    <w:rsid w:val="00C74B21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3F05"/>
    <w:rsid w:val="00CA5FB2"/>
    <w:rsid w:val="00CA6F05"/>
    <w:rsid w:val="00CA75DA"/>
    <w:rsid w:val="00CA7C47"/>
    <w:rsid w:val="00CB0120"/>
    <w:rsid w:val="00CB24A8"/>
    <w:rsid w:val="00CB312D"/>
    <w:rsid w:val="00CB3876"/>
    <w:rsid w:val="00CB4BE0"/>
    <w:rsid w:val="00CB6F16"/>
    <w:rsid w:val="00CB7057"/>
    <w:rsid w:val="00CC3A70"/>
    <w:rsid w:val="00CC6031"/>
    <w:rsid w:val="00CC6DCF"/>
    <w:rsid w:val="00CD1962"/>
    <w:rsid w:val="00CD46AF"/>
    <w:rsid w:val="00CD47DB"/>
    <w:rsid w:val="00CD5B65"/>
    <w:rsid w:val="00CE5174"/>
    <w:rsid w:val="00CF202C"/>
    <w:rsid w:val="00CF20E9"/>
    <w:rsid w:val="00CF22BA"/>
    <w:rsid w:val="00CF40E6"/>
    <w:rsid w:val="00CF5AAF"/>
    <w:rsid w:val="00CF7072"/>
    <w:rsid w:val="00D0211F"/>
    <w:rsid w:val="00D07499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59E7"/>
    <w:rsid w:val="00D66E3E"/>
    <w:rsid w:val="00D701F1"/>
    <w:rsid w:val="00D70AF7"/>
    <w:rsid w:val="00D70DE9"/>
    <w:rsid w:val="00D719A3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673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6A6B"/>
    <w:rsid w:val="00DB032C"/>
    <w:rsid w:val="00DB1BF9"/>
    <w:rsid w:val="00DB6077"/>
    <w:rsid w:val="00DB62A5"/>
    <w:rsid w:val="00DB77DD"/>
    <w:rsid w:val="00DC7EA3"/>
    <w:rsid w:val="00DD1593"/>
    <w:rsid w:val="00DD58B4"/>
    <w:rsid w:val="00DD6F38"/>
    <w:rsid w:val="00DD7E77"/>
    <w:rsid w:val="00DE05E4"/>
    <w:rsid w:val="00DE1D08"/>
    <w:rsid w:val="00DE5F8A"/>
    <w:rsid w:val="00DE7057"/>
    <w:rsid w:val="00DE7DF5"/>
    <w:rsid w:val="00DF0A92"/>
    <w:rsid w:val="00DF136F"/>
    <w:rsid w:val="00DF3547"/>
    <w:rsid w:val="00DF3E0A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1786A"/>
    <w:rsid w:val="00E222E3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DB1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1DFF"/>
    <w:rsid w:val="00E625CB"/>
    <w:rsid w:val="00E62F34"/>
    <w:rsid w:val="00E66DED"/>
    <w:rsid w:val="00E774BF"/>
    <w:rsid w:val="00E7792C"/>
    <w:rsid w:val="00E80FDE"/>
    <w:rsid w:val="00E817AF"/>
    <w:rsid w:val="00E81D31"/>
    <w:rsid w:val="00E821EC"/>
    <w:rsid w:val="00E8243B"/>
    <w:rsid w:val="00E83AFC"/>
    <w:rsid w:val="00E8569D"/>
    <w:rsid w:val="00E91BDC"/>
    <w:rsid w:val="00E93021"/>
    <w:rsid w:val="00E95587"/>
    <w:rsid w:val="00E9704E"/>
    <w:rsid w:val="00EA3C1C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437C"/>
    <w:rsid w:val="00ED6321"/>
    <w:rsid w:val="00EE13C8"/>
    <w:rsid w:val="00EE4204"/>
    <w:rsid w:val="00EF6A98"/>
    <w:rsid w:val="00EF7A45"/>
    <w:rsid w:val="00EF7A6A"/>
    <w:rsid w:val="00F02D9D"/>
    <w:rsid w:val="00F03036"/>
    <w:rsid w:val="00F05AF4"/>
    <w:rsid w:val="00F05CA7"/>
    <w:rsid w:val="00F11EC1"/>
    <w:rsid w:val="00F124FB"/>
    <w:rsid w:val="00F15184"/>
    <w:rsid w:val="00F17ACD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46BC"/>
    <w:rsid w:val="00F7125F"/>
    <w:rsid w:val="00F718C0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352"/>
    <w:rsid w:val="00FA0930"/>
    <w:rsid w:val="00FA227C"/>
    <w:rsid w:val="00FA7B04"/>
    <w:rsid w:val="00FB0A06"/>
    <w:rsid w:val="00FB32BA"/>
    <w:rsid w:val="00FB6508"/>
    <w:rsid w:val="00FC1AAC"/>
    <w:rsid w:val="00FC5916"/>
    <w:rsid w:val="00FD108E"/>
    <w:rsid w:val="00FD2AE9"/>
    <w:rsid w:val="00FD3127"/>
    <w:rsid w:val="00FD5D78"/>
    <w:rsid w:val="00FE09AC"/>
    <w:rsid w:val="00FE363A"/>
    <w:rsid w:val="00FE3948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8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E48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48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8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8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8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E48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48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8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8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1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907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775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St-1776/2016</izvorni_sadrzaj>
    <derivirana_varijabla naziv="DomainObject.Predmet.OznakaBroj_1">St-1776/2016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TEKUNICA jednostavno društvo s ograničenom odgovornošću za proizvodnju, trgovinu i usluge</izvorni_sadrzaj>
    <derivirana_varijabla naziv="DomainObject.Predmet.ProtustrankaFormated_1">  TEKUNICA jednostavno društvo s ograničenom odgovornošću za proizvodnju, trgovinu i usluge</derivirana_varijabla>
  </DomainObject.Predmet.ProtustrankaFormated>
  <DomainObject.Predmet.ProtustrankaFormatedOIB>
    <izvorni_sadrzaj>  TEKUNICA jednostavno društvo s ograničenom odgovornošću za proizvodnju, trgovinu i usluge, OIB 70014097288</izvorni_sadrzaj>
    <derivirana_varijabla naziv="DomainObject.Predmet.ProtustrankaFormatedOIB_1">  TEKUNICA jednostavno društvo s ograničenom odgovornošću za proizvodnju, trgovinu i usluge, OIB 70014097288</derivirana_varijabla>
  </DomainObject.Predmet.ProtustrankaFormatedOIB>
  <DomainObject.Predmet.ProtustrankaFormatedWithAdress>
    <izvorni_sadrzaj> TEKUNICA jednostavno društvo s ograničenom odgovornošću za proizvodnju, trgovinu i usluge, Reisnerova 46, 31000 Osijek</izvorni_sadrzaj>
    <derivirana_varijabla naziv="DomainObject.Predmet.ProtustrankaFormatedWithAdress_1"> TEKUNICA jednostavno društvo s ograničenom odgovornošću za proizvodnju, trgovinu i usluge, Reisnerova 46, 31000 Osijek</derivirana_varijabla>
  </DomainObject.Predmet.ProtustrankaFormatedWithAdress>
  <DomainObject.Predmet.ProtustrankaFormatedWithAdressOIB>
    <izvorni_sadrzaj> TEKUNICA jednostavno društvo s ograničenom odgovornošću za proizvodnju, trgovinu i usluge, OIB 70014097288, Reisnerova 46, 31000 Osijek</izvorni_sadrzaj>
    <derivirana_varijabla naziv="DomainObject.Predmet.ProtustrankaFormatedWithAdressOIB_1"> TEKUNICA jednostavno društvo s ograničenom odgovornošću za proizvodnju, trgovinu i usluge, OIB 70014097288, Reisnerova 46, 31000 Osijek</derivirana_varijabla>
  </DomainObject.Predmet.ProtustrankaFormatedWithAdressOIB>
  <DomainObject.Predmet.ProtustrankaWithAdress>
    <izvorni_sadrzaj>TEKUNICA jednostavno društvo s ograničenom odgovornošću za proizvodnju, trgovinu i usluge Reisnerova 46, 31000 Osijek</izvorni_sadrzaj>
    <derivirana_varijabla naziv="DomainObject.Predmet.ProtustrankaWithAdress_1">TEKUNICA jednostavno društvo s ograničenom odgovornošću za proizvodnju, trgovinu i usluge Reisnerova 46, 31000 Osijek</derivirana_varijabla>
  </DomainObject.Predmet.ProtustrankaWithAdress>
  <DomainObject.Predmet.ProtustrankaWithAdressOIB>
    <izvorni_sadrzaj>TEKUNICA jednostavno društvo s ograničenom odgovornošću za proizvodnju, trgovinu i usluge, OIB 70014097288, Reisnerova 46, 31000 Osijek</izvorni_sadrzaj>
    <derivirana_varijabla naziv="DomainObject.Predmet.ProtustrankaWithAdressOIB_1">TEKUNICA jednostavno društvo s ograničenom odgovornošću za proizvodnju, trgovinu i usluge, OIB 70014097288, Reisnerova 46, 31000 Osijek</derivirana_varijabla>
  </DomainObject.Predmet.ProtustrankaWithAdressOIB>
  <DomainObject.Predmet.ProtustrankaNazivFormated>
    <izvorni_sadrzaj>TEKUNICA jednostavno društvo s ograničenom odgovornošću za proizvodnju, trgovinu i usluge</izvorni_sadrzaj>
    <derivirana_varijabla naziv="DomainObject.Predmet.ProtustrankaNazivFormated_1">TEKUNICA jednostavno društvo s ograničenom odgovornošću za proizvodnju, trgovinu i usluge</derivirana_varijabla>
  </DomainObject.Predmet.ProtustrankaNazivFormated>
  <DomainObject.Predmet.ProtustrankaNazivFormatedOIB>
    <izvorni_sadrzaj>TEKUNICA jednostavno društvo s ograničenom odgovornošću za proizvodnju, trgovinu i usluge, OIB 70014097288</izvorni_sadrzaj>
    <derivirana_varijabla naziv="DomainObject.Predmet.ProtustrankaNazivFormatedOIB_1">TEKUNICA jednostavno društvo s ograničenom odgovornošću za proizvodnju, trgovinu i usluge, OIB 70014097288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TEKUNICA jednostavno društvo s ograničenom odgovornošću za proizvodnju, trgovinu i usluge</item>
    </izvorni_sadrzaj>
    <derivirana_varijabla naziv="DomainObject.Predmet.ProtuStrankaListFormated_1">
      <item>TEKUNICA jednostavno društvo s ograničenom odgovornošću za proizvodnju, trgovinu i usluge</item>
    </derivirana_varijabla>
  </DomainObject.Predmet.ProtuStrankaListFormated>
  <DomainObject.Predmet.ProtuStrankaListFormatedOIB>
    <izvorni_sadrzaj>
      <item>TEKUNICA jednostavno društvo s ograničenom odgovornošću za proizvodnju, trgovinu i usluge, OIB 70014097288</item>
    </izvorni_sadrzaj>
    <derivirana_varijabla naziv="DomainObject.Predmet.ProtuStrankaListFormatedOIB_1">
      <item>TEKUNICA jednostavno društvo s ograničenom odgovornošću za proizvodnju, trgovinu i usluge, OIB 70014097288</item>
    </derivirana_varijabla>
  </DomainObject.Predmet.ProtuStrankaListFormatedOIB>
  <DomainObject.Predmet.ProtuStrankaListFormatedWithAdress>
    <izvorni_sadrzaj>
      <item>TEKUNICA jednostavno društvo s ograničenom odgovornošću za proizvodnju, trgovinu i usluge, Reisnerova 46, 31000 Osijek</item>
    </izvorni_sadrzaj>
    <derivirana_varijabla naziv="DomainObject.Predmet.ProtuStrankaListFormatedWithAdress_1">
      <item>TEKUNICA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TEKUNICA jednostavno društvo s ograničenom odgovornošću za proizvodnju, trgovinu i usluge, OIB 70014097288, Reisnerova 46, 31000 Osijek</item>
    </izvorni_sadrzaj>
    <derivirana_varijabla naziv="DomainObject.Predmet.ProtuStrankaListFormatedWithAdressOIB_1">
      <item>TEKUNICA jednostavno društvo s ograničenom odgovornošću za proizvodnju, trgovinu i usluge, OIB 70014097288, Reisnerova 46, 31000 Osijek</item>
    </derivirana_varijabla>
  </DomainObject.Predmet.ProtuStrankaListFormatedWithAdressOIB>
  <DomainObject.Predmet.ProtuStrankaListNazivFormated>
    <izvorni_sadrzaj>
      <item>TEKUNICA jednostavno društvo s ograničenom odgovornošću za proizvodnju, trgovinu i usluge</item>
    </izvorni_sadrzaj>
    <derivirana_varijabla naziv="DomainObject.Predmet.ProtuStrankaListNazivFormated_1">
      <item>TEKUNICA jednostavno društvo s ograničenom odgovornošću za proizvodnju, trgovinu i usluge</item>
    </derivirana_varijabla>
  </DomainObject.Predmet.ProtuStrankaListNazivFormated>
  <DomainObject.Predmet.ProtuStrankaListNazivFormatedOIB>
    <izvorni_sadrzaj>
      <item>TEKUNICA jednostavno društvo s ograničenom odgovornošću za proizvodnju, trgovinu i usluge, OIB 70014097288</item>
    </izvorni_sadrzaj>
    <derivirana_varijabla naziv="DomainObject.Predmet.ProtuStrankaListNazivFormatedOIB_1">
      <item>TEKUNICA jednostavno društvo s ograničenom odgovornošću za proizvodnju, trgovinu i usluge, OIB 70014097288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TEKUNICA jednostavno društvo s ograničenom odgovornošću za proizvodnju, trgovinu i usluge</izvorni_sadrzaj>
    <derivirana_varijabla naziv="DomainObject.Predmet.ProtustrankaIDrugi_1">TEKUNICA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TEKUNICA jednostavno društvo s ograničenom odgovornošću za proizvodnju, trgovinu i usluge, OIB 70014097288, Reisnerova 46, 31000 Osijek</izvorni_sadrzaj>
    <derivirana_varijabla naziv="DomainObject.Predmet.ProtustrankaIDrugiAdressOIB_1">TEKUNICA jednostavno društvo s ograničenom odgovornošću za proizvodnju, trgovinu i usluge, OIB 70014097288,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TEKUNICA jednostavno društvo s ograničenom odgovornošću za proizvodnju, trgovinu i usluge</item>
    </izvorni_sadrzaj>
    <derivirana_varijabla naziv="DomainObject.Predmet.SudioniciListNaziv_1">
      <item>FINA RC OSIJEK</item>
      <item>TEKUNICA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TEKUNICA jednostavno društvo s ograničenom odgovornošću za proizvodnju, trgovinu i usluge, OIB 70014097288, Reisnerova 46,31000 Osijek</item>
    </izvorni_sadrzaj>
    <derivirana_varijabla naziv="DomainObject.Predmet.SudioniciListAdressOIB_1">
      <item>FINA RC OSIJEK, OIB 85821130368</item>
      <item>TEKUNICA jednostavno društvo s ograničenom odgovornošću za proizvodnju, trgovinu i usluge, OIB 70014097288, Reisnerova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70014097288</item>
    </izvorni_sadrzaj>
    <derivirana_varijabla naziv="DomainObject.Predmet.SudioniciListNazivOIB_1">
      <item>, OIB 85821130368</item>
      <item>, OIB 70014097288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E419F-CA67-45AB-A509-D3743ED1F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476</properties:Words>
  <properties:Characters>2552</properties:Characters>
  <properties:Lines>165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2016-10-10T05:48:00Z</dcterms:created>
  <dc:creator>Baran Mirjana</dc:creator>
  <cp:lastModifiedBy>Danijela Špeletić</cp:lastModifiedBy>
  <cp:lastPrinted>2016-05-02T07:32:00Z</cp:lastPrinted>
  <dcterms:modified xmlns:xsi="http://www.w3.org/2001/XMLSchema-instance" xsi:type="dcterms:W3CDTF">2016-10-10T08:35:00Z</dcterms:modified>
  <cp:revision>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