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e86d4" w14:paraId="d9e86d4" w:rsidRDefault="00AE649C" w:rsidP="004F27AE" w:rsidR="00AE649C" w:rsidRPr="00B76F3C">
      <w:pPr>
        <w:pStyle w:val="NormaleSPIS"/>
        <w15:collapsed w:val="false"/>
      </w:pPr>
    </w:p>
    <w:p w:rsidRDefault="00AD67E7" w:rsidP="004F27AE" w:rsidR="00AD67E7">
      <w:pPr>
        <w:pStyle w:val="NormaleSPIS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D67E7" w:rsidP="00AD67E7" w:rsidR="00AD67E7">
      <w:pPr>
        <w:pStyle w:val="Bezproreda"/>
        <w:jc w:val="right"/>
      </w:pPr>
      <w:r>
        <w:t>Poslovni broj: 3 St-151/2016-41</w:t>
      </w:r>
    </w:p>
    <w:p w:rsidRDefault="00AD67E7" w:rsidP="00AD67E7" w:rsidR="00AD67E7">
      <w:pPr>
        <w:pStyle w:val="Bezproreda"/>
      </w:pPr>
    </w:p>
    <w:p w:rsidRDefault="00AD67E7" w:rsidP="00AD67E7" w:rsidR="00AD67E7">
      <w:pPr>
        <w:pStyle w:val="Bezproreda"/>
      </w:pPr>
      <w:r>
        <w:tab/>
        <w:t xml:space="preserve">Trgovački sud u Bjelovaru, OIB 07942269267, po stečajnoj sutkinji Sanjani Zorinc u stečajnom postupku nad HANZIĆ PROMET d.o.o. u stečaju, </w:t>
      </w:r>
      <w:proofErr w:type="spellStart"/>
      <w:r>
        <w:t>Korija</w:t>
      </w:r>
      <w:proofErr w:type="spellEnd"/>
      <w:r>
        <w:t xml:space="preserve">, Stjepana Radića 22, MBS 010009199, OIB 68725548341, 8. veljače 2018., donio je </w:t>
      </w:r>
    </w:p>
    <w:p w:rsidRDefault="00AD67E7" w:rsidP="00AD67E7" w:rsidR="00AD67E7">
      <w:pPr>
        <w:pStyle w:val="Bezproreda"/>
      </w:pPr>
    </w:p>
    <w:p w:rsidRDefault="00AD67E7" w:rsidP="00AD67E7" w:rsidR="00AD67E7">
      <w:pPr>
        <w:pStyle w:val="Bezproreda"/>
        <w:jc w:val="center"/>
      </w:pPr>
      <w:r>
        <w:t>Z A K L J U Č A K</w:t>
      </w:r>
    </w:p>
    <w:p w:rsidRDefault="00AD67E7" w:rsidP="00AD67E7" w:rsidR="00AD67E7">
      <w:pPr>
        <w:pStyle w:val="Bezproreda"/>
      </w:pPr>
    </w:p>
    <w:p w:rsidRDefault="00AD67E7" w:rsidP="00AD67E7" w:rsidR="00AD67E7">
      <w:pPr>
        <w:pStyle w:val="Bezproreda"/>
        <w:jc w:val="both"/>
      </w:pPr>
      <w:r>
        <w:t>1.</w:t>
      </w:r>
      <w:r>
        <w:rPr>
          <w:b/>
        </w:rPr>
        <w:t xml:space="preserve"> </w:t>
      </w:r>
      <w:r>
        <w:t>Predmet prodaje su dužnikove n</w:t>
      </w:r>
      <w:r>
        <w:rPr>
          <w:bCs/>
        </w:rPr>
        <w:t xml:space="preserve">ekretnine upisane u </w:t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ul. br. </w:t>
      </w:r>
      <w:r>
        <w:t xml:space="preserve">1923, </w:t>
      </w:r>
      <w:proofErr w:type="spellStart"/>
      <w:r>
        <w:t>kč</w:t>
      </w:r>
      <w:proofErr w:type="spellEnd"/>
      <w:r>
        <w:t xml:space="preserve">. br. 484/2 - TRG DR. FRANJE TUĐMANA sa 797 m2- UREĐENO ZEMLJIŠTE sa 245 m2; POSLOVNA ZGRADA </w:t>
      </w:r>
      <w:proofErr w:type="spellStart"/>
      <w:r>
        <w:t>K.B</w:t>
      </w:r>
      <w:proofErr w:type="spellEnd"/>
      <w:r>
        <w:t xml:space="preserve">. 3 I </w:t>
      </w:r>
      <w:proofErr w:type="spellStart"/>
      <w:r>
        <w:t>K.B</w:t>
      </w:r>
      <w:proofErr w:type="spellEnd"/>
      <w:r>
        <w:t>. 4 sa 552 m2. k.o. 337846 VIROVITICA-CENTAR, i to suvlasničkih dijelova te nekretnine kako slijedi</w:t>
      </w:r>
    </w:p>
    <w:p w:rsidRDefault="00AD67E7" w:rsidP="00AD67E7" w:rsidR="00AD67E7">
      <w:pPr>
        <w:pStyle w:val="Bezproreda"/>
        <w:jc w:val="both"/>
      </w:pPr>
      <w:bookmarkStart w:name="_Hlk502837532" w:id="1"/>
      <w:bookmarkStart w:name="_Hlk502838041" w:id="2"/>
      <w:r>
        <w:t xml:space="preserve">- </w:t>
      </w:r>
      <w:bookmarkStart w:name="_Hlk502837845" w:id="3"/>
      <w:r>
        <w:t>suvlasničkog dijela: 1/9 ETAŽNO VLASNIŠTVO (E-4)</w:t>
      </w:r>
      <w:r>
        <w:tab/>
        <w:t>Poslovni prostor u prizemlju-Lokal broj 2 Gljive A  površine 55,50 m2, upisanog u poduložak broj 4</w:t>
      </w:r>
      <w:bookmarkEnd w:id="1"/>
      <w:bookmarkEnd w:id="3"/>
    </w:p>
    <w:bookmarkEnd w:id="2"/>
    <w:p w:rsidRDefault="00AD67E7" w:rsidP="00AD67E7" w:rsidR="00AD67E7">
      <w:pPr>
        <w:pStyle w:val="Bezproreda"/>
      </w:pPr>
      <w:r>
        <w:t>- suvlasnički dio etaže 1188/2714, suvlasničkog dijela: 1/9 ETAŽNO VLASNIŠTVO (E-5) Poslovni prostor u podrumu  Gljive A površine 27,14 m2, upisanog u poduložak broj 5.1.</w:t>
      </w:r>
    </w:p>
    <w:p w:rsidRDefault="00AD67E7" w:rsidP="00AD67E7" w:rsidR="00AD67E7">
      <w:pPr>
        <w:pStyle w:val="Bezproreda"/>
      </w:pPr>
      <w:r>
        <w:t>- suvlasničkog dijela: 1/9 ETAŽNO VLASNIŠTVO (E-6)</w:t>
      </w:r>
      <w:r>
        <w:tab/>
        <w:t>Poslovni prostor - lokal u prizemlju Gljive A površine 55,50m2, sa ulazom od sjevera, upisanog u poduložak broj 6</w:t>
      </w:r>
    </w:p>
    <w:p w:rsidRDefault="00AD67E7" w:rsidP="00AD67E7" w:rsidR="00AD67E7">
      <w:pPr>
        <w:pStyle w:val="Bezproreda"/>
        <w:jc w:val="both"/>
      </w:pPr>
      <w:r>
        <w:t>- suvlasničkog dijela: 1/9 ETAŽNO VLASNIŠTVO (E-7)</w:t>
      </w:r>
      <w:r>
        <w:tab/>
        <w:t>Poslovni prostor u podrumu Gljive A površine 40,</w:t>
      </w:r>
      <w:proofErr w:type="spellStart"/>
      <w:r>
        <w:t>40</w:t>
      </w:r>
      <w:proofErr w:type="spellEnd"/>
      <w:r>
        <w:t xml:space="preserve"> m2 koji je smješten ispod lokala sa ulazom od zapada, upisanog u poduložak broj 7 po početnoj prodajnoj cijeni 694.500,00 kn. Naprijed navedene nekretnine opterećene su </w:t>
      </w:r>
      <w:proofErr w:type="spellStart"/>
      <w:r>
        <w:t>razlučnim</w:t>
      </w:r>
      <w:proofErr w:type="spellEnd"/>
      <w:r>
        <w:t xml:space="preserve"> pravima i pravima za korist </w:t>
      </w:r>
      <w:proofErr w:type="spellStart"/>
      <w:r>
        <w:t>razlučnih</w:t>
      </w:r>
      <w:proofErr w:type="spellEnd"/>
      <w:r>
        <w:t xml:space="preserve"> vjerovnika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 Zagreb, Grada Virovitice i Ministarstva financija. </w:t>
      </w:r>
    </w:p>
    <w:p w:rsidRDefault="00AD67E7" w:rsidP="00AD67E7" w:rsidR="00AD67E7">
      <w:pPr>
        <w:pStyle w:val="Bezproreda"/>
        <w:jc w:val="both"/>
      </w:pPr>
      <w:r>
        <w:t xml:space="preserve">2. Nekretnine iz ovog Zaključka prodavat će se na usmenoj javnoj dražbi, a ročište za javnu dražbu održat će se kod Trgovačkog suda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38 (zgrada sudskog registra), soba br. 4, na dan 28. veljače 2018. godine u 9,00 sati.</w:t>
      </w:r>
    </w:p>
    <w:p w:rsidRDefault="00AD67E7" w:rsidP="00AD67E7" w:rsidR="00AD67E7">
      <w:pPr>
        <w:pStyle w:val="Bezproreda"/>
      </w:pPr>
    </w:p>
    <w:p w:rsidRDefault="00AD67E7" w:rsidP="00AD67E7" w:rsidR="00AD67E7">
      <w:pPr>
        <w:pStyle w:val="Bezproreda"/>
      </w:pPr>
      <w:r>
        <w:t>3. Uvjeti prodaje</w:t>
      </w:r>
    </w:p>
    <w:p w:rsidRDefault="00AD67E7" w:rsidP="00AD67E7" w:rsidR="00AD67E7">
      <w:pPr>
        <w:pStyle w:val="Bezproreda"/>
      </w:pPr>
    </w:p>
    <w:p w:rsidRDefault="00AD67E7" w:rsidP="00AD67E7" w:rsidR="00AD67E7">
      <w:pPr>
        <w:pStyle w:val="Bezproreda"/>
        <w:jc w:val="both"/>
      </w:pPr>
      <w:r>
        <w:t>1. Nekretnine iz točke I ovog zaključka se na ročištu za dražbu ne mogu prodati za cijenu ispod početne cijene navedene u točki I ovog zaključka.</w:t>
      </w:r>
    </w:p>
    <w:p w:rsidRDefault="00AD67E7" w:rsidP="00AD67E7" w:rsidR="00AD67E7">
      <w:pPr>
        <w:pStyle w:val="Bezproreda"/>
      </w:pPr>
      <w:r>
        <w:t>2. Poreze, pristojbe i troškove nastale prodajom nekretnina dužan je platiti kupac.</w:t>
      </w:r>
    </w:p>
    <w:p w:rsidRDefault="00AD67E7" w:rsidP="00AD67E7" w:rsidR="00AD67E7">
      <w:pPr>
        <w:pStyle w:val="Bezproreda"/>
        <w:jc w:val="both"/>
      </w:pPr>
      <w:r>
        <w:t>3. Nekretnine navedene u točki I zaključka prodaju se po načelu „viđeno-kupljeno“, te se neće priznati naknadne pritužbe na pravne ili materijalne nedostatke istih.</w:t>
      </w:r>
    </w:p>
    <w:p w:rsidRDefault="00AD67E7" w:rsidP="00AD67E7" w:rsidR="00AD67E7">
      <w:pPr>
        <w:pStyle w:val="Bezproreda"/>
      </w:pPr>
    </w:p>
    <w:p w:rsidRDefault="00AD67E7" w:rsidP="00AD67E7" w:rsidR="00AD67E7">
      <w:pPr>
        <w:pStyle w:val="Bezproreda"/>
        <w:jc w:val="both"/>
      </w:pPr>
      <w:r>
        <w:t>4. Pravo nadmetanja imaju sve pravne i fizičke osobe, u skladu sa zakonskim propisima RH, a kao ponuditelji na usmenoj javnoj dražbi mogu sudjelovati osobe koje najkasnije do 26. veljače 2018. godine uplate osiguranje u visini 5% početne cijene utvrđene u točki I ovog zaključka, na račun Trgovačkog suda u Bjelovaru oznake: IBAN 6123900011300000630 s pozivom na broj 05 540-151-16.</w:t>
      </w:r>
    </w:p>
    <w:p w:rsidRDefault="00AD67E7" w:rsidP="00AD67E7" w:rsidR="00AD67E7">
      <w:pPr>
        <w:pStyle w:val="Bezproreda"/>
        <w:jc w:val="both"/>
      </w:pPr>
      <w:r>
        <w:t>Potvrdu o uplati osiguranja ponuditelj je dužan predočiti stečajnom sucu prije početka održavanja javne dražbe.</w:t>
      </w:r>
    </w:p>
    <w:p w:rsidRDefault="00AD67E7" w:rsidP="00AD67E7" w:rsidR="00AD67E7">
      <w:pPr>
        <w:pStyle w:val="Bezproreda"/>
        <w:rPr>
          <w:b/>
        </w:rPr>
      </w:pPr>
    </w:p>
    <w:p w:rsidRDefault="00AD67E7" w:rsidP="00AD67E7" w:rsidR="00AD67E7">
      <w:pPr>
        <w:pStyle w:val="Bezproreda"/>
        <w:jc w:val="center"/>
      </w:pPr>
      <w:r>
        <w:lastRenderedPageBreak/>
        <w:t>-2-</w:t>
      </w:r>
    </w:p>
    <w:p w:rsidRDefault="00AD67E7" w:rsidP="00AD67E7" w:rsidR="00AD67E7">
      <w:pPr>
        <w:pStyle w:val="Bezproreda"/>
      </w:pPr>
    </w:p>
    <w:p w:rsidRDefault="00AD67E7" w:rsidP="00AD67E7" w:rsidR="00AD67E7">
      <w:pPr>
        <w:pStyle w:val="Bezproreda"/>
        <w:jc w:val="right"/>
      </w:pPr>
      <w:r>
        <w:t>Poslovni broj: 3 St-151/2016-41</w:t>
      </w:r>
    </w:p>
    <w:p w:rsidRDefault="00AD67E7" w:rsidP="00AD67E7" w:rsidR="00AD67E7">
      <w:pPr>
        <w:pStyle w:val="Bezproreda"/>
        <w:rPr>
          <w:b/>
        </w:rPr>
      </w:pPr>
    </w:p>
    <w:p w:rsidRDefault="00AD67E7" w:rsidP="00AD67E7" w:rsidR="00AD67E7">
      <w:pPr>
        <w:pStyle w:val="Bezproreda"/>
        <w:jc w:val="both"/>
      </w:pPr>
      <w:r>
        <w:t xml:space="preserve">5. Nekretnine iz točke I. ovog zaključka sud će dosuditi ponuditelju (kupcu) koji ponudi, najveću cijenu i ispunjava sve uvjete iz ovog zaključka, a ukoliko na javnoj dražbi sudjeluje više kupaca sud će nekretnine dosuditi i kupcima koji ponude nižu cijenu,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određenom roku. </w:t>
      </w:r>
    </w:p>
    <w:p w:rsidRDefault="00AD67E7" w:rsidP="00AD67E7" w:rsidR="00AD67E7">
      <w:pPr>
        <w:pStyle w:val="Bezproreda"/>
        <w:rPr>
          <w:b/>
        </w:rPr>
      </w:pPr>
    </w:p>
    <w:p w:rsidRDefault="00AD67E7" w:rsidP="00AD67E7" w:rsidR="00AD67E7">
      <w:pPr>
        <w:pStyle w:val="Bezproreda"/>
        <w:jc w:val="both"/>
      </w:pPr>
      <w:r>
        <w:t>6.</w:t>
      </w:r>
      <w:r>
        <w:rPr>
          <w:b/>
        </w:rPr>
        <w:t xml:space="preserve"> </w:t>
      </w:r>
      <w:r>
        <w:t xml:space="preserve">Kupac je dužan platiti </w:t>
      </w:r>
      <w:proofErr w:type="spellStart"/>
      <w:r>
        <w:t>kupovninu</w:t>
      </w:r>
      <w:proofErr w:type="spellEnd"/>
      <w:r>
        <w:t xml:space="preserve"> za nekretnine iz točke I. ovog zaključka u roku 30 dana nakon pravomoćnosti rješenja o dosudi, a ukoliko kupac u navedenom roku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troškovi, te troškovi nove prodaje i naknaditi razlika između </w:t>
      </w:r>
      <w:proofErr w:type="spellStart"/>
      <w:r>
        <w:t>kupovnine</w:t>
      </w:r>
      <w:proofErr w:type="spellEnd"/>
      <w:r>
        <w:t xml:space="preserve"> postignute na prijašnjoj dražbi i novoj dražbi.</w:t>
      </w:r>
    </w:p>
    <w:p w:rsidRDefault="00AD67E7" w:rsidP="00AD67E7" w:rsidR="00AD67E7">
      <w:pPr>
        <w:pStyle w:val="Bezproreda"/>
      </w:pPr>
    </w:p>
    <w:p w:rsidRDefault="00AD67E7" w:rsidP="00AD67E7" w:rsidR="00AD67E7">
      <w:pPr>
        <w:pStyle w:val="Bezproreda"/>
        <w:jc w:val="both"/>
      </w:pPr>
      <w:r>
        <w:t>7.</w:t>
      </w:r>
      <w:r>
        <w:rPr>
          <w:b/>
        </w:rPr>
        <w:t xml:space="preserve"> </w:t>
      </w:r>
      <w:r>
        <w:t xml:space="preserve">Nakon što kupac položi </w:t>
      </w:r>
      <w:proofErr w:type="spellStart"/>
      <w:r>
        <w:t>kupovninu</w:t>
      </w:r>
      <w:proofErr w:type="spellEnd"/>
      <w:r>
        <w:t xml:space="preserve"> i rješenje o dosudi postane pravomoćno sud će zaključkom odrediti predaju nekretnina kupcu, upis prava vlasništva u korist kupca i brisanje založnih prava.</w:t>
      </w:r>
    </w:p>
    <w:p w:rsidRDefault="00AD67E7" w:rsidP="00AD67E7" w:rsidR="00AD67E7">
      <w:pPr>
        <w:pStyle w:val="Bezproreda"/>
      </w:pPr>
    </w:p>
    <w:p w:rsidRDefault="00AD67E7" w:rsidP="00AD67E7" w:rsidR="00AD67E7">
      <w:pPr>
        <w:pStyle w:val="Bezproreda"/>
        <w:jc w:val="both"/>
      </w:pPr>
      <w:r>
        <w:t>8. Razgledanje imovine i uvid u procjene vrijednosti iste mogu se obaviti uz prethodni dogovor sa stečajnim upraviteljem na broj 091/7854610.</w:t>
      </w:r>
    </w:p>
    <w:p w:rsidRDefault="00AD67E7" w:rsidP="00AD67E7" w:rsidR="00AD67E7">
      <w:pPr>
        <w:pStyle w:val="Bezproreda"/>
      </w:pPr>
    </w:p>
    <w:p w:rsidRDefault="00AD67E7" w:rsidP="00AD67E7" w:rsidR="00AD67E7">
      <w:pPr>
        <w:pStyle w:val="Bezproreda"/>
        <w:jc w:val="center"/>
      </w:pPr>
      <w:r>
        <w:t>Bjelovar, 8. veljače 2018.</w:t>
      </w:r>
    </w:p>
    <w:p w:rsidRDefault="00AD67E7" w:rsidP="00AD67E7" w:rsidR="00AD67E7">
      <w:pPr>
        <w:pStyle w:val="Bezproreda"/>
      </w:pPr>
    </w:p>
    <w:p w:rsidRDefault="00AD67E7" w:rsidP="00AD67E7" w:rsidR="00AD67E7">
      <w:pPr>
        <w:pStyle w:val="Bezproreda"/>
      </w:pPr>
      <w:r>
        <w:t xml:space="preserve">                                                                                                        STEČAJNA SUTKINJA</w:t>
      </w:r>
    </w:p>
    <w:p w:rsidRDefault="00AD67E7" w:rsidP="00AD67E7" w:rsidR="00AD67E7">
      <w:pPr>
        <w:pStyle w:val="Bezproreda"/>
      </w:pPr>
      <w:r>
        <w:t xml:space="preserve">                                                                                                           SANJANA ZORINC</w:t>
      </w:r>
    </w:p>
    <w:p w:rsidRDefault="00AD67E7" w:rsidP="00AD67E7" w:rsidR="00AD67E7">
      <w:pPr>
        <w:pStyle w:val="Bezproreda"/>
      </w:pPr>
    </w:p>
    <w:p w:rsidRDefault="00AD67E7" w:rsidP="00AD67E7" w:rsidR="00AD67E7">
      <w:pPr>
        <w:pStyle w:val="Bezproreda"/>
      </w:pPr>
    </w:p>
    <w:p w:rsidRDefault="00AD67E7" w:rsidP="00AD67E7" w:rsidR="00AD67E7">
      <w:pPr>
        <w:pStyle w:val="Bezproreda"/>
      </w:pPr>
    </w:p>
    <w:p w:rsidRDefault="00AD67E7" w:rsidP="00AD67E7" w:rsidR="00AD67E7">
      <w:pPr>
        <w:pStyle w:val="Bezproreda"/>
      </w:pPr>
      <w:r>
        <w:t xml:space="preserve">POUKA O PRAVNOM LIJEKU: 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5. OZ-a). </w:t>
      </w:r>
    </w:p>
    <w:p w:rsidRDefault="00AD67E7" w:rsidP="00AD67E7" w:rsidR="00AD67E7">
      <w:pPr>
        <w:pStyle w:val="Bezproreda"/>
      </w:pPr>
    </w:p>
    <w:p w:rsidRDefault="00AD67E7" w:rsidP="00AD67E7" w:rsidR="00AD67E7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AD67E7" w:rsidP="00AD67E7" w:rsidR="00AD67E7">
      <w:pPr>
        <w:pStyle w:val="Bezproreda"/>
      </w:pPr>
      <w:r>
        <w:t>Dna: e-oglasna ploča</w:t>
      </w:r>
    </w:p>
    <w:p w:rsidRDefault="00AD67E7" w:rsidP="00AD67E7" w:rsidR="00AD67E7">
      <w:pPr>
        <w:pStyle w:val="Bezproreda"/>
      </w:pPr>
      <w:proofErr w:type="spellStart"/>
      <w:r>
        <w:t>Bj</w:t>
      </w:r>
      <w:proofErr w:type="spellEnd"/>
      <w:r>
        <w:t>. 8.2.2018.</w:t>
      </w:r>
    </w:p>
    <w:p w:rsidRDefault="00AE649C" w:rsidP="00AD67E7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67E7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225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St-151/2016-41</izvorni_sadrzaj>
    <derivirana_varijabla naziv="DomainObject.Oznaka_1">St-151/2016-41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St-151/2016</izvorni_sadrzaj>
    <derivirana_varijabla naziv="DomainObject.Predmet.OznakaBroj_1">St-151/2016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HANZIĆ PROMET društvo s ograničenom odgovornošću za prijevoz, trgovinu i proizvodnju, Korija</izvorni_sadrzaj>
    <derivirana_varijabla naziv="DomainObject.Predmet.ProtustrankaFormated_1">  HANZIĆ PROMET društvo s ograničenom odgovornošću za prijevoz, trgovinu i proizvodnju, Korija</derivirana_varijabla>
  </DomainObject.Predmet.ProtustrankaFormated>
  <DomainObject.Predmet.ProtustrankaFormatedOIB>
    <izvorni_sadrzaj>  HANZIĆ PROMET društvo s ograničenom odgovornošću za prijevoz, trgovinu i proizvodnju, Korija, OIB 68725548341</izvorni_sadrzaj>
    <derivirana_varijabla naziv="DomainObject.Predmet.ProtustrankaFormatedOIB_1">  HANZIĆ PROMET društvo s ograničenom odgovornošću za prijevoz, trgovinu i proizvodnju, Korija, OIB 68725548341</derivirana_varijabla>
  </DomainObject.Predmet.ProtustrankaFormatedOIB>
  <DomainObject.Predmet.ProtustrankaFormatedWithAdress>
    <izvorni_sadrzaj> HANZIĆ PROMET društvo s ograničenom odgovornošću za prijevoz, trgovinu i proizvodnju, Korija, Stjepana Radića 22, 33000 Korija</izvorni_sadrzaj>
    <derivirana_varijabla naziv="DomainObject.Predmet.ProtustrankaFormatedWithAdress_1"> HANZIĆ PROMET društvo s ograničenom odgovornošću za prijevoz, trgovinu i proizvodnju, Korija, Stjepana Radića 22, 33000 Korija</derivirana_varijabla>
  </DomainObject.Predmet.ProtustrankaFormatedWithAdress>
  <DomainObject.Predmet.ProtustrankaFormatedWithAdressOIB>
    <izvorni_sadrzaj> HANZIĆ PROMET društvo s ograničenom odgovornošću za prijevoz, trgovinu i proizvodnju, Korija, OIB 68725548341, Stjepana Radića 22, 33000 Korija</izvorni_sadrzaj>
    <derivirana_varijabla naziv="DomainObject.Predmet.ProtustrankaFormatedWithAdressOIB_1"> HANZIĆ PROMET društvo s ograničenom odgovornošću za prijevoz, trgovinu i proizvodnju, Korija, OIB 68725548341, Stjepana Radića 22, 33000 Korija</derivirana_varijabla>
  </DomainObject.Predmet.ProtustrankaFormatedWithAdressOIB>
  <DomainObject.Predmet.ProtustrankaWithAdress>
    <izvorni_sadrzaj>HANZIĆ PROMET društvo s ograničenom odgovornošću za prijevoz, trgovinu i proizvodnju, Korija Stjepana Radića 22, 33000 Korija</izvorni_sadrzaj>
    <derivirana_varijabla naziv="DomainObject.Predmet.ProtustrankaWithAdress_1">HANZIĆ PROMET društvo s ograničenom odgovornošću za prijevoz, trgovinu i proizvodnju, Korija Stjepana Radića 22, 33000 Korija</derivirana_varijabla>
  </DomainObject.Predmet.ProtustrankaWithAdress>
  <DomainObject.Predmet.ProtustrankaWithAdressOIB>
    <izvorni_sadrzaj>HANZIĆ PROMET društvo s ograničenom odgovornošću za prijevoz, trgovinu i proizvodnju, Korija, OIB 68725548341, Stjepana Radića 22, 33000 Korija</izvorni_sadrzaj>
    <derivirana_varijabla naziv="DomainObject.Predmet.ProtustrankaWithAdressOIB_1">HANZIĆ PROMET društvo s ograničenom odgovornošću za prijevoz, trgovinu i proizvodnju, Korija, OIB 68725548341, Stjepana Radića 22, 33000 Korija</derivirana_varijabla>
  </DomainObject.Predmet.ProtustrankaWithAdressOIB>
  <DomainObject.Predmet.ProtustrankaNazivFormated>
    <izvorni_sadrzaj>HANZIĆ PROMET društvo s ograničenom odgovornošću za prijevoz, trgovinu i proizvodnju, Korija</izvorni_sadrzaj>
    <derivirana_varijabla naziv="DomainObject.Predmet.ProtustrankaNazivFormated_1">HANZIĆ PROMET društvo s ograničenom odgovornošću za prijevoz, trgovinu i proizvodnju, Korija</derivirana_varijabla>
  </DomainObject.Predmet.ProtustrankaNazivFormated>
  <DomainObject.Predmet.ProtustrankaNazivFormatedOIB>
    <izvorni_sadrzaj>HANZIĆ PROMET društvo s ograničenom odgovornošću za prijevoz, trgovinu i proizvodnju, Korija, OIB 68725548341</izvorni_sadrzaj>
    <derivirana_varijabla naziv="DomainObject.Predmet.ProtustrankaNazivFormatedOIB_1">HANZIĆ PROMET društvo s ograničenom odgovornošću za prijevoz, trgovinu i proizvodnju, Korija, OIB 68725548341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HANZIĆ PROMET društvo s ograničenom odgovornošću za prijevoz, trgovinu i proizvodnju, Korija</item>
    </izvorni_sadrzaj>
    <derivirana_varijabla naziv="DomainObject.Predmet.ProtuStrankaListFormated_1">
      <item>HANZIĆ PROMET društvo s ograničenom odgovornošću za prijevoz, trgovinu i proizvodnju, Korija</item>
    </derivirana_varijabla>
  </DomainObject.Predmet.ProtuStrankaListFormated>
  <DomainObject.Predmet.ProtuStrankaListFormatedOIB>
    <izvorni_sadrzaj>
      <item>HANZIĆ PROMET društvo s ograničenom odgovornošću za prijevoz, trgovinu i proizvodnju, Korija, OIB 68725548341</item>
    </izvorni_sadrzaj>
    <derivirana_varijabla naziv="DomainObject.Predmet.ProtuStrankaListFormatedOIB_1">
      <item>HANZIĆ PROMET društvo s ograničenom odgovornošću za prijevoz, trgovinu i proizvodnju, Korija, OIB 68725548341</item>
    </derivirana_varijabla>
  </DomainObject.Predmet.ProtuStrankaListFormatedOIB>
  <DomainObject.Predmet.ProtuStrankaListFormatedWithAdress>
    <izvorni_sadrzaj>
      <item>HANZIĆ PROMET društvo s ograničenom odgovornošću za prijevoz, trgovinu i proizvodnju, Korija, Stjepana Radića 22, 33000 Korija</item>
    </izvorni_sadrzaj>
    <derivirana_varijabla naziv="DomainObject.Predmet.ProtuStrankaListFormatedWithAdress_1">
      <item>HANZIĆ PROMET društvo s ograničenom odgovornošću za prijevoz, trgovinu i proizvodnju, Korija, Stjepana Radića 22, 33000 Korija</item>
    </derivirana_varijabla>
  </DomainObject.Predmet.ProtuStrankaListFormatedWithAdress>
  <DomainObject.Predmet.ProtuStrankaListFormatedWithAdressOIB>
    <izvorni_sadrzaj>
      <item>HANZIĆ PROMET društvo s ograničenom odgovornošću za prijevoz, trgovinu i proizvodnju, Korija, OIB 68725548341, Stjepana Radića 22, 33000 Korija</item>
    </izvorni_sadrzaj>
    <derivirana_varijabla naziv="DomainObject.Predmet.ProtuStrankaListFormatedWithAdressOIB_1">
      <item>HANZIĆ PROMET društvo s ograničenom odgovornošću za prijevoz, trgovinu i proizvodnju, Korija, OIB 68725548341, Stjepana Radića 22, 33000 Korija</item>
    </derivirana_varijabla>
  </DomainObject.Predmet.ProtuStrankaListFormatedWithAdressOIB>
  <DomainObject.Predmet.ProtuStrankaListNazivFormated>
    <izvorni_sadrzaj>
      <item>HANZIĆ PROMET društvo s ograničenom odgovornošću za prijevoz, trgovinu i proizvodnju, Korija</item>
    </izvorni_sadrzaj>
    <derivirana_varijabla naziv="DomainObject.Predmet.ProtuStrankaListNazivFormated_1">
      <item>HANZIĆ PROMET društvo s ograničenom odgovornošću za prijevoz, trgovinu i proizvodnju, Korija</item>
    </derivirana_varijabla>
  </DomainObject.Predmet.ProtuStrankaListNazivFormated>
  <DomainObject.Predmet.ProtuStrankaListNazivFormatedOIB>
    <izvorni_sadrzaj>
      <item>HANZIĆ PROMET društvo s ograničenom odgovornošću za prijevoz, trgovinu i proizvodnju, Korija, OIB 68725548341</item>
    </izvorni_sadrzaj>
    <derivirana_varijabla naziv="DomainObject.Predmet.ProtuStrankaListNazivFormatedOIB_1">
      <item>HANZIĆ PROMET društvo s ograničenom odgovornošću za prijevoz, trgovinu i proizvodnju, Korija, OIB 68725548341</item>
    </derivirana_varijabla>
  </DomainObject.Predmet.ProtuStrankaListNazivFormatedOIB>
  <DomainObject.Predmet.OstaliListFormated>
    <izvorni_sadrzaj>
      <item>MARIJA HANZIĆ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_1">
      <item>MARIJA HANZIĆ</item>
      <item>ŽUPANIJSKO DRŽAVNO ODVJETNIŠTVO U BJELOVARU punomoćnik sudionika u postupku RH, Ministarstvo financija, Porezna uprava, Područni ured Slavonija i Baranja</item>
    </derivirana_varijabla>
  </DomainObject.Predmet.OstaliListFormated>
  <DomainObject.Predmet.OstaliListFormatedOIB>
    <izvorni_sadrzaj>
      <item>MARIJA HANZIĆ, OIB 15846230339</item>
      <item>ŽUPANIJSKO DRŽAVNO ODVJETNIŠTVO U BJELOVARU, OIB 86821435474 punomoćnik sudionika u postupku RH, Ministarstvo financija, Porezna uprava, Područni ured Slavonija i Baranja</item>
    </izvorni_sadrzaj>
    <derivirana_varijabla naziv="DomainObject.Predmet.OstaliListFormatedOIB_1">
      <item>MARIJA HANZIĆ, OIB 15846230339</item>
      <item>ŽUPANIJSKO DRŽAVNO ODVJETNIŠTVO U BJELOVARU, OIB 86821435474 punomoćnik sudionika u postupku RH, Ministarstvo financija, Porezna uprava, Područni ured Slavonija i Baranja</item>
    </derivirana_varijabla>
  </DomainObject.Predmet.OstaliListFormatedOIB>
  <DomainObject.Predmet.OstaliListFormatedWithAdress>
    <izvorni_sadrzaj>
      <item>MARIJA HANZIĆ, Stjepana Radića 11, 33000 Korija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_1">
      <item>MARIJA HANZIĆ, Stjepana Radića 11, 33000 Korija</item>
      <item>ŽUPANIJSKO DRŽAVNO ODVJETNIŠTVO U BJELOVARU punomoćnik sudionika u postupku RH, Ministarstvo financija, Porezna uprava, Područni ured Slavonija i Baranja</item>
    </derivirana_varijabla>
  </DomainObject.Predmet.OstaliListFormatedWithAdress>
  <DomainObject.Predmet.OstaliListFormatedWithAdressOIB>
    <izvorni_sadrzaj>
      <item>MARIJA HANZIĆ, OIB 15846230339, Stjepana Radića 11, 33000 Korija</item>
      <item>ŽUPANIJSKO DRŽAVNO ODVJETNIŠTVO U BJELOVARU, OIB 86821435474 punomoćnik sudionika u postupku RH, Ministarstvo financija, Porezna uprava, Područni ured Slavonija i Baranja</item>
    </izvorni_sadrzaj>
    <derivirana_varijabla naziv="DomainObject.Predmet.OstaliListFormatedWithAdressOIB_1">
      <item>MARIJA HANZIĆ, OIB 15846230339, Stjepana Radića 11, 33000 Korija</item>
      <item>ŽUPANIJSKO DRŽAVNO ODVJETNIŠTVO U BJELOVARU, OIB 86821435474 punomoćnik sudionika u postupku RH, Ministarstvo financija, Porezna uprava, Područni ured Slavonija i Baranja</item>
    </derivirana_varijabla>
  </DomainObject.Predmet.OstaliListFormatedWithAdressOIB>
  <DomainObject.Predmet.OstaliListNazivFormated>
    <izvorni_sadrzaj>
      <item>MARIJA HANZIĆ</item>
      <item>ŽUPANIJSKO DRŽAVNO ODVJETNIŠTVO U BJELOVARU</item>
    </izvorni_sadrzaj>
    <derivirana_varijabla naziv="DomainObject.Predmet.OstaliListNazivFormated_1">
      <item>MARIJA HANZIĆ</item>
      <item>ŽUPANIJSKO DRŽAVNO ODVJETNIŠTVO U BJELOVARU</item>
    </derivirana_varijabla>
  </DomainObject.Predmet.OstaliListNazivFormated>
  <DomainObject.Predmet.OstaliListNazivFormatedOIB>
    <izvorni_sadrzaj>
      <item>MARIJA HANZIĆ, OIB 15846230339</item>
      <item>ŽUPANIJSKO DRŽAVNO ODVJETNIŠTVO U BJELOVARU, OIB 86821435474</item>
    </izvorni_sadrzaj>
    <derivirana_varijabla naziv="DomainObject.Predmet.OstaliListNazivFormatedOIB_1">
      <item>MARIJA HANZIĆ, OIB 15846230339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>St-151/2016-41</izvorni_sadrzaj>
    <derivirana_varijabla naziv="DomainObject.PoslovniBrojDokumenta_1">St-151/2016-41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HANZIĆ PROMET društvo s ograničenom odgovornošću za prijevoz, trgovinu i proizvodnju, Korija</izvorni_sadrzaj>
    <derivirana_varijabla naziv="DomainObject.Predmet.ProtustrankaIDrugi_1">HANZIĆ PROMET društvo s ograničenom odgovornošću za prijevoz, trgovinu i proizvodnju, Korija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HANZIĆ PROMET društvo s ograničenom odgovornošću za prijevoz, trgovinu i proizvodnju, Korija, OIB 68725548341, Stjepana Radića 22, 33000 Korija</izvorni_sadrzaj>
    <derivirana_varijabla naziv="DomainObject.Predmet.ProtustrankaIDrugiAdressOIB_1">HANZIĆ PROMET društvo s ograničenom odgovornošću za prijevoz, trgovinu i proizvodnju, Korija, OIB 68725548341, Stjepana Radića 22, 33000 Korija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HANZIĆ PROMET društvo s ograničenom odgovornošću za prijevoz, trgovinu i proizvodnju, Korija</item>
      <item>MARIJA HANZIĆ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HANZIĆ PROMET društvo s ograničenom odgovornošću za prijevoz, trgovinu i proizvodnju, Korija</item>
      <item>MARIJA HANZIĆ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HANZIĆ PROMET društvo s ograničenom odgovornošću za prijevoz, trgovinu i proizvodnju, Korija, OIB 68725548341, Stjepana Radića 22,33000 Korija</item>
      <item>MARIJA HANZIĆ, OIB 15846230339, Stjepana Radića 11,33000 Korija</item>
      <item>RH, Ministarstvo financija, Porezna uprava, Područni ured Slavonija i Baranja, OIB 52634238587</item>
      <item>ŽUPANIJSKO DRŽAVNO ODVJETNIŠTVO U BJELOVARU, OIB 86821435474</item>
    </izvorni_sadrzaj>
    <derivirana_varijabla naziv="DomainObject.Predmet.SudioniciListAdressOIB_1">
      <item>HANZIĆ PROMET društvo s ograničenom odgovornošću za prijevoz, trgovinu i proizvodnju, Korija, OIB 68725548341, Stjepana Radića 22,33000 Korija</item>
      <item>MARIJA HANZIĆ, OIB 15846230339, Stjepana Radića 11,33000 Korija</item>
      <item>RH, Ministarstvo financija, Porezna uprava, Područni ured Slavonija i Baranja,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6E135F-60CC-4A02-94E2-D1096FE03D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615</properties:Words>
  <properties:Characters>3302</properties:Characters>
  <properties:Lines>82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2018-02-08T07:18:00Z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St-151/2016-41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