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9ae83" w14:paraId="789ae83" w:rsidRDefault="00AE0005" w:rsidR="00DB0C89" w:rsidRPr="0012488A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12488A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12488A">
      <w:pPr>
        <w:rPr>
          <w:b/>
          <w:sz w:val="22"/>
          <w:szCs w:val="22"/>
        </w:rPr>
      </w:pPr>
      <w:r w:rsidRPr="0012488A">
        <w:rPr>
          <w:b/>
          <w:sz w:val="22"/>
          <w:szCs w:val="22"/>
        </w:rPr>
        <w:t>REPUBLIKA HRVATSKA</w:t>
      </w:r>
    </w:p>
    <w:p w:rsidRDefault="00DB0C89" w:rsidR="00DB0C89" w:rsidRPr="0012488A">
      <w:pPr>
        <w:rPr>
          <w:b/>
          <w:sz w:val="22"/>
          <w:szCs w:val="22"/>
        </w:rPr>
      </w:pPr>
      <w:r w:rsidRPr="0012488A">
        <w:rPr>
          <w:b/>
          <w:sz w:val="22"/>
          <w:szCs w:val="22"/>
        </w:rPr>
        <w:t>TRGOVAČKI SUD U SPLITU</w:t>
      </w:r>
    </w:p>
    <w:p w:rsidRDefault="00DB0C89" w:rsidR="00DB0C89" w:rsidRPr="0012488A">
      <w:pPr>
        <w:rPr>
          <w:b/>
          <w:sz w:val="22"/>
          <w:szCs w:val="22"/>
        </w:rPr>
      </w:pPr>
      <w:r w:rsidRPr="0012488A">
        <w:rPr>
          <w:b/>
          <w:sz w:val="22"/>
          <w:szCs w:val="22"/>
        </w:rPr>
        <w:t>STALNA SLUŽBA U DUBROVNIKU</w:t>
      </w:r>
    </w:p>
    <w:p w:rsidRDefault="00DB0C89" w:rsidR="00DB0C89" w:rsidRPr="0012488A">
      <w:pPr>
        <w:rPr>
          <w:b/>
          <w:sz w:val="22"/>
          <w:szCs w:val="22"/>
        </w:rPr>
      </w:pPr>
      <w:r w:rsidRPr="0012488A">
        <w:rPr>
          <w:b/>
          <w:sz w:val="22"/>
          <w:szCs w:val="22"/>
        </w:rPr>
        <w:t>Dubrovnik, Dr. A. Starčevića 23</w:t>
      </w:r>
      <w:r w:rsidR="006D42EC" w:rsidRPr="0012488A">
        <w:rPr>
          <w:b/>
          <w:sz w:val="22"/>
          <w:szCs w:val="22"/>
        </w:rPr>
        <w:t xml:space="preserve"> </w:t>
      </w:r>
    </w:p>
    <w:p w:rsidRDefault="000D60F5" w:rsidP="006D42EC" w:rsidR="006D42EC" w:rsidRPr="0012488A">
      <w:pPr>
        <w:jc w:val="right"/>
        <w:rPr>
          <w:b/>
          <w:sz w:val="22"/>
          <w:szCs w:val="22"/>
        </w:rPr>
      </w:pPr>
      <w:r w:rsidRPr="0012488A">
        <w:rPr>
          <w:b/>
          <w:sz w:val="22"/>
          <w:szCs w:val="22"/>
        </w:rPr>
        <w:t>Posl.br. 7.St.492</w:t>
      </w:r>
      <w:r w:rsidR="00221FFF" w:rsidRPr="0012488A">
        <w:rPr>
          <w:b/>
          <w:sz w:val="22"/>
          <w:szCs w:val="22"/>
        </w:rPr>
        <w:t>/</w:t>
      </w:r>
      <w:r w:rsidRPr="0012488A">
        <w:rPr>
          <w:b/>
          <w:sz w:val="22"/>
          <w:szCs w:val="22"/>
        </w:rPr>
        <w:t>13</w:t>
      </w:r>
    </w:p>
    <w:p w:rsidRDefault="006D42EC" w:rsidR="006D42EC" w:rsidRPr="0012488A">
      <w:pPr>
        <w:rPr>
          <w:b/>
          <w:sz w:val="22"/>
          <w:szCs w:val="22"/>
        </w:rPr>
      </w:pPr>
    </w:p>
    <w:p w:rsidRDefault="00F45F47" w:rsidR="00F45F47" w:rsidRPr="0012488A">
      <w:pPr>
        <w:rPr>
          <w:b/>
          <w:sz w:val="22"/>
          <w:szCs w:val="22"/>
        </w:rPr>
      </w:pPr>
    </w:p>
    <w:p w:rsidRDefault="006D42EC" w:rsidP="006D42EC" w:rsidR="006D42EC" w:rsidRPr="0012488A">
      <w:pPr>
        <w:jc w:val="center"/>
        <w:rPr>
          <w:b/>
          <w:sz w:val="22"/>
          <w:szCs w:val="22"/>
        </w:rPr>
      </w:pPr>
      <w:r w:rsidRPr="0012488A">
        <w:rPr>
          <w:b/>
          <w:sz w:val="22"/>
          <w:szCs w:val="22"/>
        </w:rPr>
        <w:t>R E P U B L I K A    H R V A T S K A</w:t>
      </w:r>
    </w:p>
    <w:p w:rsidRDefault="006D42EC" w:rsidP="006D42EC" w:rsidR="006D42EC" w:rsidRPr="0012488A">
      <w:pPr>
        <w:jc w:val="center"/>
        <w:rPr>
          <w:b/>
          <w:sz w:val="22"/>
          <w:szCs w:val="22"/>
        </w:rPr>
      </w:pPr>
      <w:r w:rsidRPr="0012488A">
        <w:rPr>
          <w:b/>
          <w:sz w:val="22"/>
          <w:szCs w:val="22"/>
        </w:rPr>
        <w:t>Z A K L J  U Č A K</w:t>
      </w:r>
    </w:p>
    <w:p w:rsidRDefault="006D42EC" w:rsidP="006D42EC" w:rsidR="006D42EC" w:rsidRPr="0012488A">
      <w:pPr>
        <w:ind w:firstLine="708"/>
        <w:jc w:val="both"/>
        <w:rPr>
          <w:b/>
          <w:bCs/>
          <w:sz w:val="22"/>
          <w:szCs w:val="22"/>
        </w:rPr>
      </w:pPr>
    </w:p>
    <w:p w:rsidRDefault="004B4C5C" w:rsidP="0012488A" w:rsidR="00221FFF" w:rsidRPr="0012488A">
      <w:pPr>
        <w:ind w:firstLine="708"/>
        <w:jc w:val="both"/>
        <w:rPr>
          <w:sz w:val="22"/>
          <w:szCs w:val="22"/>
        </w:rPr>
      </w:pPr>
      <w:r w:rsidRPr="0012488A">
        <w:rPr>
          <w:sz w:val="22"/>
          <w:szCs w:val="22"/>
        </w:rPr>
        <w:t>Trgovački sud u Splitu, Stalna služba u Dubrovniku, po sucu toga suda Diani Butigan Granić, kao stečajnom sucu u st</w:t>
      </w:r>
      <w:r w:rsidR="00221FFF" w:rsidRPr="0012488A">
        <w:rPr>
          <w:sz w:val="22"/>
          <w:szCs w:val="22"/>
        </w:rPr>
        <w:t xml:space="preserve">ečajnom postupku nad dužnikom </w:t>
      </w:r>
      <w:r w:rsidR="0012488A" w:rsidRPr="0012488A">
        <w:rPr>
          <w:sz w:val="22"/>
          <w:szCs w:val="22"/>
        </w:rPr>
        <w:t xml:space="preserve">DU-DEMOS d.o.o. u stečaju, Dubrovnik, A. Hebranga 5, OIB: 77551440523, zastupanog po stečajnom upravitelju Marku Loncu iz Dubrovnika, </w:t>
      </w:r>
      <w:r w:rsidR="00587F6E" w:rsidRPr="0012488A">
        <w:rPr>
          <w:sz w:val="22"/>
          <w:szCs w:val="22"/>
        </w:rPr>
        <w:t xml:space="preserve">dana </w:t>
      </w:r>
      <w:r w:rsidR="0012488A" w:rsidRPr="0012488A">
        <w:rPr>
          <w:sz w:val="22"/>
          <w:szCs w:val="22"/>
        </w:rPr>
        <w:t>25. rujna</w:t>
      </w:r>
      <w:r w:rsidR="00221FFF" w:rsidRPr="0012488A">
        <w:rPr>
          <w:sz w:val="22"/>
          <w:szCs w:val="22"/>
        </w:rPr>
        <w:t xml:space="preserve"> 201</w:t>
      </w:r>
      <w:r w:rsidR="006369EF" w:rsidRPr="0012488A">
        <w:rPr>
          <w:sz w:val="22"/>
          <w:szCs w:val="22"/>
        </w:rPr>
        <w:t>7</w:t>
      </w:r>
      <w:r w:rsidR="00221FFF" w:rsidRPr="0012488A">
        <w:rPr>
          <w:sz w:val="22"/>
          <w:szCs w:val="22"/>
        </w:rPr>
        <w:t>.g.</w:t>
      </w:r>
    </w:p>
    <w:p w:rsidRDefault="006D42EC" w:rsidP="00221FFF" w:rsidR="006D42EC" w:rsidRPr="0012488A">
      <w:pPr>
        <w:jc w:val="both"/>
        <w:rPr>
          <w:sz w:val="22"/>
          <w:szCs w:val="22"/>
        </w:rPr>
      </w:pPr>
    </w:p>
    <w:p w:rsidRDefault="006D42EC" w:rsidP="006D42EC" w:rsidR="006D42EC" w:rsidRPr="0012488A">
      <w:pPr>
        <w:jc w:val="center"/>
        <w:rPr>
          <w:b/>
          <w:sz w:val="22"/>
          <w:szCs w:val="22"/>
        </w:rPr>
      </w:pPr>
      <w:r w:rsidRPr="0012488A">
        <w:rPr>
          <w:b/>
          <w:sz w:val="22"/>
          <w:szCs w:val="22"/>
        </w:rPr>
        <w:t>z a k l j u č i o    j e</w:t>
      </w:r>
    </w:p>
    <w:p w:rsidRDefault="004B4C5C" w:rsidP="006D42EC" w:rsidR="004B4C5C" w:rsidRPr="0012488A">
      <w:pPr>
        <w:ind w:firstLine="708"/>
        <w:jc w:val="both"/>
        <w:rPr>
          <w:sz w:val="22"/>
          <w:szCs w:val="22"/>
        </w:rPr>
      </w:pPr>
    </w:p>
    <w:p w:rsidRDefault="006D42EC" w:rsidP="000D60F5" w:rsidR="00286D55" w:rsidRPr="0012488A">
      <w:pPr>
        <w:pStyle w:val="Tijeloteksta"/>
        <w:rPr>
          <w:sz w:val="22"/>
          <w:szCs w:val="22"/>
        </w:rPr>
      </w:pPr>
      <w:r w:rsidRPr="0012488A">
        <w:rPr>
          <w:b/>
          <w:sz w:val="22"/>
          <w:szCs w:val="22"/>
        </w:rPr>
        <w:t xml:space="preserve">I </w:t>
      </w:r>
      <w:r w:rsidRPr="0012488A">
        <w:rPr>
          <w:sz w:val="22"/>
          <w:szCs w:val="22"/>
        </w:rPr>
        <w:tab/>
      </w:r>
      <w:r w:rsidR="00004650" w:rsidRPr="0012488A">
        <w:rPr>
          <w:sz w:val="22"/>
          <w:szCs w:val="22"/>
        </w:rPr>
        <w:t>Nekretnine</w:t>
      </w:r>
      <w:r w:rsidR="004B4C5C" w:rsidRPr="0012488A">
        <w:rPr>
          <w:sz w:val="22"/>
          <w:szCs w:val="22"/>
        </w:rPr>
        <w:t xml:space="preserve"> </w:t>
      </w:r>
      <w:r w:rsidR="00CD3235" w:rsidRPr="0012488A">
        <w:rPr>
          <w:sz w:val="22"/>
          <w:szCs w:val="22"/>
        </w:rPr>
        <w:t xml:space="preserve">oznake </w:t>
      </w:r>
      <w:r w:rsidR="00A4599D" w:rsidRPr="0012488A">
        <w:rPr>
          <w:sz w:val="22"/>
          <w:szCs w:val="22"/>
        </w:rPr>
        <w:t xml:space="preserve">nekretnina upisana u zemljišnim knjigama Općinskog suda u Dubrovniku </w:t>
      </w:r>
      <w:r w:rsidR="000D60F5" w:rsidRPr="0012488A">
        <w:rPr>
          <w:sz w:val="22"/>
          <w:szCs w:val="22"/>
        </w:rPr>
        <w:t xml:space="preserve">koja se sastoji od 2800/145000 dijela cijele nekretnine čkbr.1132/3, čkbr. zgr. 3301 – zgrada, čkbr.zgr. 3302 – zgrada s kojim dijelom je uspostavljeno vlasništvo  poslovnog prostora u suterenu čest.zgr.3302 površine 28 m2, Z.ul. 2447 poduložak 7, k.o. Dubrovnik </w:t>
      </w:r>
      <w:r w:rsidR="008777AA" w:rsidRPr="0012488A">
        <w:rPr>
          <w:bCs/>
          <w:sz w:val="22"/>
          <w:szCs w:val="22"/>
        </w:rPr>
        <w:t>predaju se kupc</w:t>
      </w:r>
      <w:r w:rsidR="004328CC" w:rsidRPr="0012488A">
        <w:rPr>
          <w:bCs/>
          <w:sz w:val="22"/>
          <w:szCs w:val="22"/>
        </w:rPr>
        <w:t xml:space="preserve">u </w:t>
      </w:r>
      <w:r w:rsidR="000D60F5" w:rsidRPr="0012488A">
        <w:rPr>
          <w:sz w:val="22"/>
          <w:szCs w:val="22"/>
        </w:rPr>
        <w:t>VITER j.d.o.o., Dubrovnik, Od Hladnice 2., OIB: 45201759076</w:t>
      </w:r>
      <w:r w:rsidR="00A4599D" w:rsidRPr="0012488A">
        <w:rPr>
          <w:sz w:val="22"/>
          <w:szCs w:val="22"/>
        </w:rPr>
        <w:t>.</w:t>
      </w:r>
    </w:p>
    <w:p w:rsidRDefault="00A4599D" w:rsidP="00951CD8" w:rsidR="00A4599D" w:rsidRPr="0012488A">
      <w:pPr>
        <w:jc w:val="both"/>
        <w:rPr>
          <w:bCs/>
          <w:sz w:val="22"/>
          <w:szCs w:val="22"/>
        </w:rPr>
      </w:pPr>
    </w:p>
    <w:p w:rsidRDefault="006D42EC" w:rsidP="00921965" w:rsidR="008661B0" w:rsidRPr="0012488A">
      <w:pPr>
        <w:jc w:val="both"/>
        <w:rPr>
          <w:sz w:val="22"/>
          <w:szCs w:val="22"/>
        </w:rPr>
      </w:pPr>
      <w:r w:rsidRPr="0012488A">
        <w:rPr>
          <w:b/>
          <w:bCs/>
          <w:sz w:val="22"/>
          <w:szCs w:val="22"/>
        </w:rPr>
        <w:t>II</w:t>
      </w:r>
      <w:r w:rsidRPr="0012488A">
        <w:rPr>
          <w:bCs/>
          <w:sz w:val="22"/>
          <w:szCs w:val="22"/>
        </w:rPr>
        <w:t xml:space="preserve"> </w:t>
      </w:r>
      <w:r w:rsidRPr="0012488A">
        <w:rPr>
          <w:bCs/>
          <w:sz w:val="22"/>
          <w:szCs w:val="22"/>
        </w:rPr>
        <w:tab/>
      </w:r>
      <w:r w:rsidR="008777AA" w:rsidRPr="0012488A">
        <w:rPr>
          <w:bCs/>
          <w:sz w:val="22"/>
          <w:szCs w:val="22"/>
        </w:rPr>
        <w:t>Određuje se u</w:t>
      </w:r>
      <w:r w:rsidR="00286D55" w:rsidRPr="0012488A">
        <w:rPr>
          <w:bCs/>
          <w:sz w:val="22"/>
          <w:szCs w:val="22"/>
        </w:rPr>
        <w:t>pis prava vlasništva nekretnina iz točke I</w:t>
      </w:r>
      <w:r w:rsidR="003F04EC" w:rsidRPr="0012488A">
        <w:rPr>
          <w:bCs/>
          <w:sz w:val="22"/>
          <w:szCs w:val="22"/>
        </w:rPr>
        <w:t>.</w:t>
      </w:r>
      <w:r w:rsidR="00286D55" w:rsidRPr="0012488A">
        <w:rPr>
          <w:bCs/>
          <w:sz w:val="22"/>
          <w:szCs w:val="22"/>
        </w:rPr>
        <w:t xml:space="preserve"> </w:t>
      </w:r>
      <w:r w:rsidR="008777AA" w:rsidRPr="0012488A">
        <w:rPr>
          <w:bCs/>
          <w:sz w:val="22"/>
          <w:szCs w:val="22"/>
        </w:rPr>
        <w:t xml:space="preserve">izreke ovog </w:t>
      </w:r>
      <w:r w:rsidR="00D00937" w:rsidRPr="0012488A">
        <w:rPr>
          <w:bCs/>
          <w:sz w:val="22"/>
          <w:szCs w:val="22"/>
        </w:rPr>
        <w:t xml:space="preserve">rješenja </w:t>
      </w:r>
      <w:r w:rsidR="008777AA" w:rsidRPr="0012488A">
        <w:rPr>
          <w:bCs/>
          <w:sz w:val="22"/>
          <w:szCs w:val="22"/>
        </w:rPr>
        <w:t>u zemljišnim knjigama u korist kup</w:t>
      </w:r>
      <w:r w:rsidR="003F04EC" w:rsidRPr="0012488A">
        <w:rPr>
          <w:bCs/>
          <w:sz w:val="22"/>
          <w:szCs w:val="22"/>
        </w:rPr>
        <w:t>a</w:t>
      </w:r>
      <w:r w:rsidR="008777AA" w:rsidRPr="0012488A">
        <w:rPr>
          <w:bCs/>
          <w:sz w:val="22"/>
          <w:szCs w:val="22"/>
        </w:rPr>
        <w:t xml:space="preserve">ca </w:t>
      </w:r>
      <w:r w:rsidR="000D60F5" w:rsidRPr="0012488A">
        <w:rPr>
          <w:sz w:val="22"/>
          <w:szCs w:val="22"/>
        </w:rPr>
        <w:t>VITER j.d.o.o., Dubrovnik, Od Hladnice 2., OIB: 45201759076</w:t>
      </w:r>
      <w:r w:rsidR="00E86813" w:rsidRPr="0012488A">
        <w:rPr>
          <w:bCs/>
          <w:sz w:val="22"/>
          <w:szCs w:val="22"/>
        </w:rPr>
        <w:t xml:space="preserve"> </w:t>
      </w:r>
      <w:r w:rsidR="008777AA" w:rsidRPr="0012488A">
        <w:rPr>
          <w:bCs/>
          <w:sz w:val="22"/>
          <w:szCs w:val="22"/>
        </w:rPr>
        <w:t>uz istodobni izbris</w:t>
      </w:r>
      <w:r w:rsidR="006226F6" w:rsidRPr="0012488A">
        <w:rPr>
          <w:bCs/>
          <w:sz w:val="22"/>
          <w:szCs w:val="22"/>
        </w:rPr>
        <w:t xml:space="preserve"> </w:t>
      </w:r>
      <w:r w:rsidR="00004650" w:rsidRPr="0012488A">
        <w:rPr>
          <w:bCs/>
          <w:sz w:val="22"/>
          <w:szCs w:val="22"/>
        </w:rPr>
        <w:t xml:space="preserve">upisanih tereta i zabilježbi </w:t>
      </w:r>
      <w:r w:rsidR="00C34D91" w:rsidRPr="0012488A">
        <w:rPr>
          <w:sz w:val="22"/>
          <w:szCs w:val="22"/>
        </w:rPr>
        <w:t>upisanih na naveden</w:t>
      </w:r>
      <w:r w:rsidR="00C118E9" w:rsidRPr="0012488A">
        <w:rPr>
          <w:sz w:val="22"/>
          <w:szCs w:val="22"/>
        </w:rPr>
        <w:t>im</w:t>
      </w:r>
      <w:r w:rsidR="00C34D91" w:rsidRPr="0012488A">
        <w:rPr>
          <w:sz w:val="22"/>
          <w:szCs w:val="22"/>
        </w:rPr>
        <w:t xml:space="preserve"> nekretn</w:t>
      </w:r>
      <w:r w:rsidR="00394623" w:rsidRPr="0012488A">
        <w:rPr>
          <w:sz w:val="22"/>
          <w:szCs w:val="22"/>
        </w:rPr>
        <w:t>in</w:t>
      </w:r>
      <w:r w:rsidR="00C118E9" w:rsidRPr="0012488A">
        <w:rPr>
          <w:sz w:val="22"/>
          <w:szCs w:val="22"/>
        </w:rPr>
        <w:t>ama</w:t>
      </w:r>
      <w:r w:rsidR="00004650" w:rsidRPr="0012488A">
        <w:rPr>
          <w:sz w:val="22"/>
          <w:szCs w:val="22"/>
        </w:rPr>
        <w:t xml:space="preserve"> pod Z-</w:t>
      </w:r>
      <w:r w:rsidR="00976D97" w:rsidRPr="0012488A">
        <w:rPr>
          <w:sz w:val="22"/>
          <w:szCs w:val="22"/>
        </w:rPr>
        <w:t>2381</w:t>
      </w:r>
      <w:r w:rsidR="00CD3235" w:rsidRPr="0012488A">
        <w:rPr>
          <w:sz w:val="22"/>
          <w:szCs w:val="22"/>
        </w:rPr>
        <w:t>/</w:t>
      </w:r>
      <w:r w:rsidR="00976D97" w:rsidRPr="0012488A">
        <w:rPr>
          <w:sz w:val="22"/>
          <w:szCs w:val="22"/>
        </w:rPr>
        <w:t>15</w:t>
      </w:r>
      <w:r w:rsidR="00004650" w:rsidRPr="0012488A">
        <w:rPr>
          <w:sz w:val="22"/>
          <w:szCs w:val="22"/>
        </w:rPr>
        <w:t>, Z-</w:t>
      </w:r>
      <w:r w:rsidR="00976D97" w:rsidRPr="0012488A">
        <w:rPr>
          <w:sz w:val="22"/>
          <w:szCs w:val="22"/>
        </w:rPr>
        <w:t>796/16</w:t>
      </w:r>
      <w:r w:rsidR="00004650" w:rsidRPr="0012488A">
        <w:rPr>
          <w:sz w:val="22"/>
          <w:szCs w:val="22"/>
        </w:rPr>
        <w:t>, Z-</w:t>
      </w:r>
      <w:r w:rsidR="00976D97" w:rsidRPr="0012488A">
        <w:rPr>
          <w:sz w:val="22"/>
          <w:szCs w:val="22"/>
        </w:rPr>
        <w:t>11095/16</w:t>
      </w:r>
      <w:r w:rsidR="00004650" w:rsidRPr="0012488A">
        <w:rPr>
          <w:sz w:val="22"/>
          <w:szCs w:val="22"/>
        </w:rPr>
        <w:t>, Z-</w:t>
      </w:r>
      <w:r w:rsidR="00A4599D" w:rsidRPr="0012488A">
        <w:rPr>
          <w:sz w:val="22"/>
          <w:szCs w:val="22"/>
        </w:rPr>
        <w:t>1</w:t>
      </w:r>
      <w:r w:rsidR="00976D97" w:rsidRPr="0012488A">
        <w:rPr>
          <w:sz w:val="22"/>
          <w:szCs w:val="22"/>
        </w:rPr>
        <w:t>192</w:t>
      </w:r>
      <w:r w:rsidR="00004650" w:rsidRPr="0012488A">
        <w:rPr>
          <w:sz w:val="22"/>
          <w:szCs w:val="22"/>
        </w:rPr>
        <w:t>/</w:t>
      </w:r>
      <w:r w:rsidR="00976D97" w:rsidRPr="0012488A">
        <w:rPr>
          <w:sz w:val="22"/>
          <w:szCs w:val="22"/>
        </w:rPr>
        <w:t>17</w:t>
      </w:r>
      <w:r w:rsidR="00921965" w:rsidRPr="0012488A">
        <w:rPr>
          <w:sz w:val="22"/>
          <w:szCs w:val="22"/>
        </w:rPr>
        <w:t>, Z-</w:t>
      </w:r>
      <w:r w:rsidR="00976D97" w:rsidRPr="0012488A">
        <w:rPr>
          <w:sz w:val="22"/>
          <w:szCs w:val="22"/>
        </w:rPr>
        <w:t>907/08</w:t>
      </w:r>
      <w:r w:rsidR="00004650" w:rsidRPr="0012488A">
        <w:rPr>
          <w:sz w:val="22"/>
          <w:szCs w:val="22"/>
        </w:rPr>
        <w:t>, Z-</w:t>
      </w:r>
      <w:r w:rsidR="00976D97" w:rsidRPr="0012488A">
        <w:rPr>
          <w:sz w:val="22"/>
          <w:szCs w:val="22"/>
        </w:rPr>
        <w:t>2381/15, Z-796/16</w:t>
      </w:r>
      <w:r w:rsidR="008661B0" w:rsidRPr="0012488A">
        <w:rPr>
          <w:sz w:val="22"/>
          <w:szCs w:val="22"/>
        </w:rPr>
        <w:t>.</w:t>
      </w:r>
    </w:p>
    <w:p w:rsidRDefault="00921965" w:rsidP="00921965" w:rsidR="00921965" w:rsidRPr="0012488A">
      <w:pPr>
        <w:jc w:val="both"/>
        <w:rPr>
          <w:sz w:val="22"/>
          <w:szCs w:val="22"/>
        </w:rPr>
      </w:pPr>
      <w:r w:rsidRPr="0012488A">
        <w:rPr>
          <w:sz w:val="22"/>
          <w:szCs w:val="22"/>
        </w:rPr>
        <w:t>.</w:t>
      </w:r>
    </w:p>
    <w:p w:rsidRDefault="00921965" w:rsidP="00921965" w:rsidR="00E75E88" w:rsidRPr="0012488A">
      <w:pPr>
        <w:jc w:val="both"/>
        <w:rPr>
          <w:b/>
          <w:sz w:val="22"/>
          <w:szCs w:val="22"/>
        </w:rPr>
      </w:pPr>
      <w:r w:rsidRPr="0012488A">
        <w:rPr>
          <w:b/>
          <w:sz w:val="22"/>
          <w:szCs w:val="22"/>
        </w:rPr>
        <w:t xml:space="preserve"> </w:t>
      </w:r>
    </w:p>
    <w:p w:rsidRDefault="00D369E5" w:rsidP="00D369E5" w:rsidR="00D369E5">
      <w:pPr>
        <w:jc w:val="center"/>
        <w:rPr>
          <w:b/>
          <w:bCs/>
          <w:sz w:val="22"/>
          <w:szCs w:val="22"/>
        </w:rPr>
      </w:pPr>
      <w:r w:rsidRPr="0012488A">
        <w:rPr>
          <w:b/>
          <w:bCs/>
          <w:sz w:val="22"/>
          <w:szCs w:val="22"/>
        </w:rPr>
        <w:t>Obrazloženje</w:t>
      </w:r>
    </w:p>
    <w:p w:rsidRDefault="0012488A" w:rsidP="00D369E5" w:rsidR="0012488A" w:rsidRPr="0012488A">
      <w:pPr>
        <w:jc w:val="center"/>
        <w:rPr>
          <w:b/>
          <w:bCs/>
          <w:sz w:val="22"/>
          <w:szCs w:val="22"/>
        </w:rPr>
      </w:pPr>
    </w:p>
    <w:p w:rsidRDefault="000D1D2B" w:rsidP="00D369E5" w:rsidR="000D1D2B" w:rsidRPr="0012488A">
      <w:pPr>
        <w:jc w:val="center"/>
        <w:rPr>
          <w:b/>
          <w:bCs/>
          <w:sz w:val="22"/>
          <w:szCs w:val="22"/>
        </w:rPr>
      </w:pPr>
    </w:p>
    <w:p w:rsidRDefault="006226F6" w:rsidP="00455CC5" w:rsidR="006D42EC" w:rsidRPr="0012488A">
      <w:pPr>
        <w:ind w:firstLine="708"/>
        <w:jc w:val="both"/>
        <w:rPr>
          <w:sz w:val="22"/>
          <w:szCs w:val="22"/>
        </w:rPr>
      </w:pPr>
      <w:r w:rsidRPr="0012488A">
        <w:rPr>
          <w:bCs/>
          <w:sz w:val="22"/>
          <w:szCs w:val="22"/>
        </w:rPr>
        <w:t>R</w:t>
      </w:r>
      <w:r w:rsidR="001C7AFA" w:rsidRPr="0012488A">
        <w:rPr>
          <w:bCs/>
          <w:sz w:val="22"/>
          <w:szCs w:val="22"/>
        </w:rPr>
        <w:t>ješenj</w:t>
      </w:r>
      <w:r w:rsidR="007B5BF3" w:rsidRPr="0012488A">
        <w:rPr>
          <w:bCs/>
          <w:sz w:val="22"/>
          <w:szCs w:val="22"/>
        </w:rPr>
        <w:t>em</w:t>
      </w:r>
      <w:r w:rsidR="001C7AFA" w:rsidRPr="0012488A">
        <w:rPr>
          <w:bCs/>
          <w:sz w:val="22"/>
          <w:szCs w:val="22"/>
        </w:rPr>
        <w:t xml:space="preserve"> ovog suda posl. br. 7</w:t>
      </w:r>
      <w:r w:rsidRPr="0012488A">
        <w:rPr>
          <w:bCs/>
          <w:sz w:val="22"/>
          <w:szCs w:val="22"/>
        </w:rPr>
        <w:t xml:space="preserve"> St. </w:t>
      </w:r>
      <w:r w:rsidR="00976D97" w:rsidRPr="0012488A">
        <w:rPr>
          <w:bCs/>
          <w:sz w:val="22"/>
          <w:szCs w:val="22"/>
        </w:rPr>
        <w:t>492/13</w:t>
      </w:r>
      <w:r w:rsidR="00455CC5" w:rsidRPr="0012488A">
        <w:rPr>
          <w:bCs/>
          <w:sz w:val="22"/>
          <w:szCs w:val="22"/>
        </w:rPr>
        <w:t xml:space="preserve"> od </w:t>
      </w:r>
      <w:r w:rsidR="00976D97" w:rsidRPr="0012488A">
        <w:rPr>
          <w:bCs/>
          <w:sz w:val="22"/>
          <w:szCs w:val="22"/>
        </w:rPr>
        <w:t>3</w:t>
      </w:r>
      <w:r w:rsidR="00455CC5" w:rsidRPr="0012488A">
        <w:rPr>
          <w:bCs/>
          <w:sz w:val="22"/>
          <w:szCs w:val="22"/>
        </w:rPr>
        <w:t xml:space="preserve">. </w:t>
      </w:r>
      <w:r w:rsidR="00976D97" w:rsidRPr="0012488A">
        <w:rPr>
          <w:bCs/>
          <w:sz w:val="22"/>
          <w:szCs w:val="22"/>
        </w:rPr>
        <w:t>studenog</w:t>
      </w:r>
      <w:r w:rsidR="008661B0" w:rsidRPr="0012488A">
        <w:rPr>
          <w:bCs/>
          <w:sz w:val="22"/>
          <w:szCs w:val="22"/>
        </w:rPr>
        <w:t xml:space="preserve"> 2016</w:t>
      </w:r>
      <w:r w:rsidRPr="0012488A">
        <w:rPr>
          <w:bCs/>
          <w:sz w:val="22"/>
          <w:szCs w:val="22"/>
        </w:rPr>
        <w:t>. godine</w:t>
      </w:r>
      <w:r w:rsidR="007B5BF3" w:rsidRPr="0012488A">
        <w:rPr>
          <w:bCs/>
          <w:sz w:val="22"/>
          <w:szCs w:val="22"/>
        </w:rPr>
        <w:t xml:space="preserve"> predmetna nekretnina je</w:t>
      </w:r>
      <w:r w:rsidRPr="0012488A">
        <w:rPr>
          <w:bCs/>
          <w:sz w:val="22"/>
          <w:szCs w:val="22"/>
        </w:rPr>
        <w:t xml:space="preserve"> dosuđene kupc</w:t>
      </w:r>
      <w:r w:rsidR="001C7AFA" w:rsidRPr="0012488A">
        <w:rPr>
          <w:bCs/>
          <w:sz w:val="22"/>
          <w:szCs w:val="22"/>
        </w:rPr>
        <w:t>u</w:t>
      </w:r>
      <w:r w:rsidR="0037662D" w:rsidRPr="0012488A">
        <w:rPr>
          <w:bCs/>
          <w:sz w:val="22"/>
          <w:szCs w:val="22"/>
        </w:rPr>
        <w:t xml:space="preserve"> </w:t>
      </w:r>
      <w:r w:rsidR="00976D97" w:rsidRPr="0012488A">
        <w:rPr>
          <w:sz w:val="22"/>
          <w:szCs w:val="22"/>
        </w:rPr>
        <w:t>VITER j.d.o.o., Dubrovnik, Od Hladnice 2., OIB: 45201759076</w:t>
      </w:r>
      <w:r w:rsidR="00ED1C23" w:rsidRPr="0012488A">
        <w:rPr>
          <w:sz w:val="22"/>
          <w:szCs w:val="22"/>
        </w:rPr>
        <w:t xml:space="preserve"> </w:t>
      </w:r>
      <w:r w:rsidR="0037662D" w:rsidRPr="0012488A">
        <w:rPr>
          <w:bCs/>
          <w:sz w:val="22"/>
          <w:szCs w:val="22"/>
        </w:rPr>
        <w:t>kao na</w:t>
      </w:r>
      <w:r w:rsidR="001C7AFA" w:rsidRPr="0012488A">
        <w:rPr>
          <w:bCs/>
          <w:sz w:val="22"/>
          <w:szCs w:val="22"/>
        </w:rPr>
        <w:t>jbolje</w:t>
      </w:r>
      <w:r w:rsidRPr="0012488A">
        <w:rPr>
          <w:bCs/>
          <w:sz w:val="22"/>
          <w:szCs w:val="22"/>
        </w:rPr>
        <w:t>m ponuđač</w:t>
      </w:r>
      <w:r w:rsidR="001C7AFA" w:rsidRPr="0012488A">
        <w:rPr>
          <w:bCs/>
          <w:sz w:val="22"/>
          <w:szCs w:val="22"/>
        </w:rPr>
        <w:t>u</w:t>
      </w:r>
      <w:r w:rsidR="004B5A3A" w:rsidRPr="0012488A">
        <w:rPr>
          <w:bCs/>
          <w:sz w:val="22"/>
          <w:szCs w:val="22"/>
        </w:rPr>
        <w:t>. Rješenje</w:t>
      </w:r>
      <w:r w:rsidRPr="0012488A">
        <w:rPr>
          <w:bCs/>
          <w:sz w:val="22"/>
          <w:szCs w:val="22"/>
        </w:rPr>
        <w:t xml:space="preserve"> </w:t>
      </w:r>
      <w:r w:rsidR="004B5A3A" w:rsidRPr="0012488A">
        <w:rPr>
          <w:bCs/>
          <w:sz w:val="22"/>
          <w:szCs w:val="22"/>
        </w:rPr>
        <w:t>je postalo pravomoćno</w:t>
      </w:r>
      <w:r w:rsidRPr="0012488A">
        <w:rPr>
          <w:bCs/>
          <w:sz w:val="22"/>
          <w:szCs w:val="22"/>
        </w:rPr>
        <w:t xml:space="preserve"> dana</w:t>
      </w:r>
      <w:r w:rsidR="008661B0" w:rsidRPr="0012488A">
        <w:rPr>
          <w:bCs/>
          <w:sz w:val="22"/>
          <w:szCs w:val="22"/>
        </w:rPr>
        <w:t xml:space="preserve"> </w:t>
      </w:r>
      <w:r w:rsidR="00976D97" w:rsidRPr="0012488A">
        <w:rPr>
          <w:bCs/>
          <w:sz w:val="22"/>
          <w:szCs w:val="22"/>
        </w:rPr>
        <w:t>20</w:t>
      </w:r>
      <w:r w:rsidR="00217038" w:rsidRPr="0012488A">
        <w:rPr>
          <w:bCs/>
          <w:sz w:val="22"/>
          <w:szCs w:val="22"/>
        </w:rPr>
        <w:t xml:space="preserve">. </w:t>
      </w:r>
      <w:r w:rsidR="00976D97" w:rsidRPr="0012488A">
        <w:rPr>
          <w:bCs/>
          <w:sz w:val="22"/>
          <w:szCs w:val="22"/>
        </w:rPr>
        <w:t>studenog 2016</w:t>
      </w:r>
      <w:r w:rsidR="00F352C8" w:rsidRPr="0012488A">
        <w:rPr>
          <w:bCs/>
          <w:sz w:val="22"/>
          <w:szCs w:val="22"/>
        </w:rPr>
        <w:t xml:space="preserve">. godine. </w:t>
      </w:r>
    </w:p>
    <w:p w:rsidRDefault="000D1D2B" w:rsidP="006226F6" w:rsidR="000D1D2B" w:rsidRPr="0012488A">
      <w:pPr>
        <w:ind w:firstLine="708"/>
        <w:jc w:val="both"/>
        <w:rPr>
          <w:bCs/>
          <w:sz w:val="22"/>
          <w:szCs w:val="22"/>
        </w:rPr>
      </w:pPr>
    </w:p>
    <w:p w:rsidRDefault="003A4DCC" w:rsidP="006226F6" w:rsidR="008E0EDD" w:rsidRPr="0012488A">
      <w:pPr>
        <w:ind w:firstLine="708"/>
        <w:jc w:val="both"/>
        <w:rPr>
          <w:bCs/>
          <w:sz w:val="22"/>
          <w:szCs w:val="22"/>
        </w:rPr>
      </w:pPr>
      <w:r w:rsidRPr="0012488A">
        <w:rPr>
          <w:bCs/>
          <w:sz w:val="22"/>
          <w:szCs w:val="22"/>
        </w:rPr>
        <w:t>Kup</w:t>
      </w:r>
      <w:r w:rsidR="004B5A3A" w:rsidRPr="0012488A">
        <w:rPr>
          <w:bCs/>
          <w:sz w:val="22"/>
          <w:szCs w:val="22"/>
        </w:rPr>
        <w:t>ac</w:t>
      </w:r>
      <w:r w:rsidR="000D1D2B" w:rsidRPr="0012488A">
        <w:rPr>
          <w:bCs/>
          <w:sz w:val="22"/>
          <w:szCs w:val="22"/>
        </w:rPr>
        <w:t xml:space="preserve"> </w:t>
      </w:r>
      <w:r w:rsidR="004B5A3A" w:rsidRPr="0012488A">
        <w:rPr>
          <w:bCs/>
          <w:sz w:val="22"/>
          <w:szCs w:val="22"/>
        </w:rPr>
        <w:t>je</w:t>
      </w:r>
      <w:r w:rsidR="000D1D2B" w:rsidRPr="0012488A">
        <w:rPr>
          <w:bCs/>
          <w:sz w:val="22"/>
          <w:szCs w:val="22"/>
        </w:rPr>
        <w:t xml:space="preserve"> k</w:t>
      </w:r>
      <w:r w:rsidR="004B5A3A" w:rsidRPr="0012488A">
        <w:rPr>
          <w:bCs/>
          <w:sz w:val="22"/>
          <w:szCs w:val="22"/>
        </w:rPr>
        <w:t>upovninu za predmetne nekretnin</w:t>
      </w:r>
      <w:r w:rsidR="00C63DF5" w:rsidRPr="0012488A">
        <w:rPr>
          <w:bCs/>
          <w:sz w:val="22"/>
          <w:szCs w:val="22"/>
        </w:rPr>
        <w:t>e</w:t>
      </w:r>
      <w:r w:rsidR="000D1D2B" w:rsidRPr="0012488A">
        <w:rPr>
          <w:bCs/>
          <w:sz w:val="22"/>
          <w:szCs w:val="22"/>
        </w:rPr>
        <w:t xml:space="preserve"> pla</w:t>
      </w:r>
      <w:r w:rsidR="004B5A3A" w:rsidRPr="0012488A">
        <w:rPr>
          <w:bCs/>
          <w:sz w:val="22"/>
          <w:szCs w:val="22"/>
        </w:rPr>
        <w:t>tio</w:t>
      </w:r>
      <w:r w:rsidR="00821107" w:rsidRPr="0012488A">
        <w:rPr>
          <w:bCs/>
          <w:sz w:val="22"/>
          <w:szCs w:val="22"/>
        </w:rPr>
        <w:t xml:space="preserve"> u </w:t>
      </w:r>
      <w:r w:rsidR="00107372" w:rsidRPr="0012488A">
        <w:rPr>
          <w:bCs/>
          <w:sz w:val="22"/>
          <w:szCs w:val="22"/>
        </w:rPr>
        <w:t xml:space="preserve">cijelosti dana </w:t>
      </w:r>
      <w:r w:rsidR="00976D97" w:rsidRPr="0012488A">
        <w:rPr>
          <w:bCs/>
          <w:sz w:val="22"/>
          <w:szCs w:val="22"/>
        </w:rPr>
        <w:t>24</w:t>
      </w:r>
      <w:r w:rsidR="00821107" w:rsidRPr="0012488A">
        <w:rPr>
          <w:bCs/>
          <w:sz w:val="22"/>
          <w:szCs w:val="22"/>
        </w:rPr>
        <w:t xml:space="preserve">. </w:t>
      </w:r>
      <w:r w:rsidR="00976D97" w:rsidRPr="0012488A">
        <w:rPr>
          <w:bCs/>
          <w:sz w:val="22"/>
          <w:szCs w:val="22"/>
        </w:rPr>
        <w:t>studenog</w:t>
      </w:r>
      <w:r w:rsidR="000D1D2B" w:rsidRPr="0012488A">
        <w:rPr>
          <w:bCs/>
          <w:sz w:val="22"/>
          <w:szCs w:val="22"/>
        </w:rPr>
        <w:t xml:space="preserve"> 20</w:t>
      </w:r>
      <w:r w:rsidR="00976D97" w:rsidRPr="0012488A">
        <w:rPr>
          <w:bCs/>
          <w:sz w:val="22"/>
          <w:szCs w:val="22"/>
        </w:rPr>
        <w:t>16</w:t>
      </w:r>
      <w:r w:rsidR="000D1D2B" w:rsidRPr="0012488A">
        <w:rPr>
          <w:bCs/>
          <w:sz w:val="22"/>
          <w:szCs w:val="22"/>
        </w:rPr>
        <w:t xml:space="preserve">. godine.  </w:t>
      </w:r>
      <w:r w:rsidR="006226F6" w:rsidRPr="0012488A">
        <w:rPr>
          <w:bCs/>
          <w:sz w:val="22"/>
          <w:szCs w:val="22"/>
        </w:rPr>
        <w:t xml:space="preserve"> </w:t>
      </w:r>
    </w:p>
    <w:p w:rsidRDefault="00C8011F" w:rsidP="006226F6" w:rsidR="00C8011F" w:rsidRPr="0012488A">
      <w:pPr>
        <w:ind w:firstLine="708"/>
        <w:jc w:val="both"/>
        <w:rPr>
          <w:bCs/>
          <w:sz w:val="22"/>
          <w:szCs w:val="22"/>
        </w:rPr>
      </w:pPr>
    </w:p>
    <w:p w:rsidRDefault="0076244F" w:rsidP="006226F6" w:rsidR="00C8011F" w:rsidRPr="0012488A">
      <w:pPr>
        <w:ind w:firstLine="708"/>
        <w:jc w:val="both"/>
        <w:rPr>
          <w:bCs/>
          <w:sz w:val="22"/>
          <w:szCs w:val="22"/>
        </w:rPr>
      </w:pPr>
      <w:r w:rsidRPr="0012488A">
        <w:rPr>
          <w:bCs/>
          <w:sz w:val="22"/>
          <w:szCs w:val="22"/>
        </w:rPr>
        <w:t>Stoga je sud temeljem čl. 119</w:t>
      </w:r>
      <w:r w:rsidR="00C8011F" w:rsidRPr="0012488A">
        <w:rPr>
          <w:bCs/>
          <w:sz w:val="22"/>
          <w:szCs w:val="22"/>
        </w:rPr>
        <w:t xml:space="preserve">. st. </w:t>
      </w:r>
      <w:r w:rsidRPr="0012488A">
        <w:rPr>
          <w:bCs/>
          <w:sz w:val="22"/>
          <w:szCs w:val="22"/>
        </w:rPr>
        <w:t>1</w:t>
      </w:r>
      <w:r w:rsidR="00C8011F" w:rsidRPr="0012488A">
        <w:rPr>
          <w:bCs/>
          <w:sz w:val="22"/>
          <w:szCs w:val="22"/>
        </w:rPr>
        <w:t xml:space="preserve">. </w:t>
      </w:r>
      <w:r w:rsidRPr="0012488A">
        <w:rPr>
          <w:bCs/>
          <w:sz w:val="22"/>
          <w:szCs w:val="22"/>
        </w:rPr>
        <w:t>Ovršnog zakon</w:t>
      </w:r>
      <w:r w:rsidR="00D00937" w:rsidRPr="0012488A">
        <w:rPr>
          <w:bCs/>
          <w:sz w:val="22"/>
          <w:szCs w:val="22"/>
        </w:rPr>
        <w:t>a</w:t>
      </w:r>
      <w:r w:rsidRPr="0012488A">
        <w:rPr>
          <w:bCs/>
          <w:sz w:val="22"/>
          <w:szCs w:val="22"/>
        </w:rPr>
        <w:t xml:space="preserve"> riješio kao u pravorijeku.</w:t>
      </w:r>
      <w:r w:rsidR="00C8011F" w:rsidRPr="0012488A">
        <w:rPr>
          <w:bCs/>
          <w:sz w:val="22"/>
          <w:szCs w:val="22"/>
        </w:rPr>
        <w:t xml:space="preserve"> </w:t>
      </w:r>
    </w:p>
    <w:p w:rsidRDefault="000C25D4" w:rsidP="00D478DF" w:rsidR="007C53BA" w:rsidRPr="0012488A">
      <w:pPr>
        <w:ind w:firstLine="708"/>
        <w:jc w:val="both"/>
        <w:rPr>
          <w:bCs/>
          <w:sz w:val="22"/>
          <w:szCs w:val="22"/>
        </w:rPr>
      </w:pPr>
      <w:r w:rsidRPr="0012488A">
        <w:rPr>
          <w:bCs/>
          <w:sz w:val="22"/>
          <w:szCs w:val="22"/>
        </w:rPr>
        <w:t xml:space="preserve"> </w:t>
      </w:r>
    </w:p>
    <w:p w:rsidRDefault="00587F6E" w:rsidP="00D478DF" w:rsidR="00587F6E" w:rsidRPr="0012488A">
      <w:pPr>
        <w:ind w:firstLine="708"/>
        <w:jc w:val="both"/>
        <w:rPr>
          <w:bCs/>
          <w:sz w:val="22"/>
          <w:szCs w:val="22"/>
        </w:rPr>
      </w:pPr>
    </w:p>
    <w:p w:rsidRDefault="00951CD8" w:rsidP="00951CD8" w:rsidR="00D00937">
      <w:pPr>
        <w:jc w:val="both"/>
        <w:rPr>
          <w:b/>
          <w:bCs/>
          <w:sz w:val="22"/>
          <w:szCs w:val="22"/>
        </w:rPr>
      </w:pPr>
      <w:r w:rsidRPr="0012488A">
        <w:rPr>
          <w:b/>
          <w:bCs/>
          <w:sz w:val="22"/>
          <w:szCs w:val="22"/>
        </w:rPr>
        <w:tab/>
      </w:r>
      <w:r w:rsidR="00747C53" w:rsidRPr="0012488A">
        <w:rPr>
          <w:b/>
          <w:bCs/>
          <w:sz w:val="22"/>
          <w:szCs w:val="22"/>
        </w:rPr>
        <w:tab/>
      </w:r>
      <w:r w:rsidR="00747C53" w:rsidRPr="0012488A">
        <w:rPr>
          <w:b/>
          <w:bCs/>
          <w:sz w:val="22"/>
          <w:szCs w:val="22"/>
        </w:rPr>
        <w:tab/>
      </w:r>
      <w:r w:rsidRPr="0012488A">
        <w:rPr>
          <w:b/>
          <w:bCs/>
          <w:sz w:val="22"/>
          <w:szCs w:val="22"/>
        </w:rPr>
        <w:t xml:space="preserve">U Dubrovniku, </w:t>
      </w:r>
      <w:r w:rsidR="0012488A" w:rsidRPr="0012488A">
        <w:rPr>
          <w:b/>
          <w:bCs/>
          <w:sz w:val="22"/>
          <w:szCs w:val="22"/>
        </w:rPr>
        <w:t xml:space="preserve">25. rujna </w:t>
      </w:r>
      <w:r w:rsidR="006369EF" w:rsidRPr="0012488A">
        <w:rPr>
          <w:b/>
          <w:bCs/>
          <w:sz w:val="22"/>
          <w:szCs w:val="22"/>
        </w:rPr>
        <w:t>2017</w:t>
      </w:r>
      <w:r w:rsidR="00221FFF" w:rsidRPr="0012488A">
        <w:rPr>
          <w:b/>
          <w:bCs/>
          <w:sz w:val="22"/>
          <w:szCs w:val="22"/>
        </w:rPr>
        <w:t>.g.</w:t>
      </w:r>
    </w:p>
    <w:p w:rsidRDefault="0012488A" w:rsidP="00951CD8" w:rsidR="0012488A" w:rsidRPr="0012488A">
      <w:pPr>
        <w:jc w:val="both"/>
        <w:rPr>
          <w:b/>
          <w:bCs/>
          <w:sz w:val="22"/>
          <w:szCs w:val="22"/>
        </w:rPr>
      </w:pPr>
    </w:p>
    <w:p w:rsidRDefault="006D42EC" w:rsidP="00951CD8" w:rsidR="006D42EC" w:rsidRPr="0012488A">
      <w:pPr>
        <w:jc w:val="both"/>
        <w:rPr>
          <w:b/>
          <w:bCs/>
          <w:sz w:val="22"/>
          <w:szCs w:val="22"/>
        </w:rPr>
      </w:pPr>
    </w:p>
    <w:p w:rsidRDefault="00FE2F27" w:rsidP="00951CD8" w:rsidR="00951CD8" w:rsidRPr="0012488A">
      <w:pPr>
        <w:jc w:val="both"/>
        <w:rPr>
          <w:b/>
          <w:bCs/>
          <w:sz w:val="22"/>
          <w:szCs w:val="22"/>
        </w:rPr>
      </w:pPr>
      <w:r w:rsidRPr="0012488A">
        <w:rPr>
          <w:b/>
          <w:bCs/>
          <w:sz w:val="22"/>
          <w:szCs w:val="22"/>
        </w:rPr>
        <w:tab/>
      </w:r>
      <w:r w:rsidRPr="0012488A">
        <w:rPr>
          <w:b/>
          <w:bCs/>
          <w:sz w:val="22"/>
          <w:szCs w:val="22"/>
        </w:rPr>
        <w:tab/>
      </w:r>
      <w:r w:rsidRPr="0012488A">
        <w:rPr>
          <w:b/>
          <w:bCs/>
          <w:sz w:val="22"/>
          <w:szCs w:val="22"/>
        </w:rPr>
        <w:tab/>
      </w:r>
      <w:r w:rsidRPr="0012488A">
        <w:rPr>
          <w:b/>
          <w:bCs/>
          <w:sz w:val="22"/>
          <w:szCs w:val="22"/>
        </w:rPr>
        <w:tab/>
      </w:r>
      <w:r w:rsidRPr="0012488A">
        <w:rPr>
          <w:b/>
          <w:bCs/>
          <w:sz w:val="22"/>
          <w:szCs w:val="22"/>
        </w:rPr>
        <w:tab/>
      </w:r>
      <w:r w:rsidRPr="0012488A">
        <w:rPr>
          <w:b/>
          <w:bCs/>
          <w:sz w:val="22"/>
          <w:szCs w:val="22"/>
        </w:rPr>
        <w:tab/>
      </w:r>
      <w:r w:rsidRPr="0012488A">
        <w:rPr>
          <w:b/>
          <w:bCs/>
          <w:sz w:val="22"/>
          <w:szCs w:val="22"/>
        </w:rPr>
        <w:tab/>
      </w:r>
      <w:r w:rsidR="00951CD8" w:rsidRPr="0012488A">
        <w:rPr>
          <w:b/>
          <w:bCs/>
          <w:sz w:val="22"/>
          <w:szCs w:val="22"/>
        </w:rPr>
        <w:t>Stečajni sudac:</w:t>
      </w:r>
    </w:p>
    <w:p w:rsidRDefault="00951CD8" w:rsidP="00951CD8" w:rsidR="00951CD8" w:rsidRPr="0012488A">
      <w:pPr>
        <w:jc w:val="both"/>
        <w:rPr>
          <w:b/>
          <w:bCs/>
          <w:sz w:val="22"/>
          <w:szCs w:val="22"/>
        </w:rPr>
      </w:pPr>
    </w:p>
    <w:p w:rsidRDefault="00D00937" w:rsidP="00951CD8" w:rsidR="003D543F" w:rsidRPr="0012488A">
      <w:pPr>
        <w:jc w:val="both"/>
        <w:rPr>
          <w:b/>
          <w:bCs/>
          <w:sz w:val="22"/>
          <w:szCs w:val="22"/>
        </w:rPr>
      </w:pPr>
      <w:r w:rsidRPr="0012488A">
        <w:rPr>
          <w:b/>
          <w:bCs/>
          <w:sz w:val="22"/>
          <w:szCs w:val="22"/>
        </w:rPr>
        <w:tab/>
      </w:r>
      <w:r w:rsidR="00951CD8" w:rsidRPr="0012488A">
        <w:rPr>
          <w:b/>
          <w:bCs/>
          <w:sz w:val="22"/>
          <w:szCs w:val="22"/>
        </w:rPr>
        <w:tab/>
        <w:t xml:space="preserve">           </w:t>
      </w:r>
      <w:r w:rsidR="00F56ABE" w:rsidRPr="0012488A">
        <w:rPr>
          <w:b/>
          <w:bCs/>
          <w:sz w:val="22"/>
          <w:szCs w:val="22"/>
        </w:rPr>
        <w:t xml:space="preserve">         </w:t>
      </w:r>
      <w:r w:rsidR="00F56ABE" w:rsidRPr="0012488A">
        <w:rPr>
          <w:b/>
          <w:bCs/>
          <w:sz w:val="22"/>
          <w:szCs w:val="22"/>
        </w:rPr>
        <w:tab/>
      </w:r>
      <w:r w:rsidR="00F56ABE" w:rsidRPr="0012488A">
        <w:rPr>
          <w:b/>
          <w:bCs/>
          <w:sz w:val="22"/>
          <w:szCs w:val="22"/>
        </w:rPr>
        <w:tab/>
      </w:r>
      <w:r w:rsidR="00F56ABE" w:rsidRPr="0012488A">
        <w:rPr>
          <w:b/>
          <w:bCs/>
          <w:sz w:val="22"/>
          <w:szCs w:val="22"/>
        </w:rPr>
        <w:tab/>
      </w:r>
      <w:r w:rsidR="00F56ABE" w:rsidRPr="0012488A">
        <w:rPr>
          <w:b/>
          <w:bCs/>
          <w:sz w:val="22"/>
          <w:szCs w:val="22"/>
        </w:rPr>
        <w:tab/>
      </w:r>
      <w:r w:rsidR="00CD0747" w:rsidRPr="0012488A">
        <w:rPr>
          <w:b/>
          <w:bCs/>
          <w:sz w:val="22"/>
          <w:szCs w:val="22"/>
        </w:rPr>
        <w:t>Diana Butigan Granić</w:t>
      </w:r>
      <w:r w:rsidR="004E3728">
        <w:rPr>
          <w:b/>
          <w:bCs/>
          <w:sz w:val="22"/>
          <w:szCs w:val="22"/>
        </w:rPr>
        <w:t>, v.r.</w:t>
      </w:r>
      <w:r w:rsidR="00D459D2">
        <w:rPr>
          <w:b/>
          <w:bCs/>
          <w:sz w:val="22"/>
          <w:szCs w:val="22"/>
        </w:rPr>
        <w:t xml:space="preserve"> </w:t>
      </w:r>
    </w:p>
    <w:p w:rsidRDefault="00587F6E" w:rsidP="00951CD8" w:rsidR="00587F6E" w:rsidRPr="0012488A">
      <w:pPr>
        <w:jc w:val="both"/>
        <w:rPr>
          <w:b/>
          <w:bCs/>
          <w:sz w:val="22"/>
          <w:szCs w:val="22"/>
        </w:rPr>
      </w:pPr>
    </w:p>
    <w:p w:rsidRDefault="00587F6E" w:rsidP="00951CD8" w:rsidR="00587F6E" w:rsidRPr="0012488A">
      <w:pPr>
        <w:jc w:val="both"/>
        <w:rPr>
          <w:b/>
          <w:bCs/>
          <w:sz w:val="22"/>
          <w:szCs w:val="22"/>
        </w:rPr>
      </w:pPr>
    </w:p>
    <w:p w:rsidRDefault="00D369E5" w:rsidP="00951CD8" w:rsidR="00D369E5" w:rsidRPr="0012488A">
      <w:pPr>
        <w:jc w:val="both"/>
        <w:rPr>
          <w:b/>
          <w:bCs/>
          <w:sz w:val="22"/>
          <w:szCs w:val="22"/>
        </w:rPr>
      </w:pPr>
      <w:r w:rsidRPr="0012488A">
        <w:rPr>
          <w:b/>
          <w:bCs/>
          <w:sz w:val="22"/>
          <w:szCs w:val="22"/>
        </w:rPr>
        <w:lastRenderedPageBreak/>
        <w:t>POUKA O PRAVNOM LIJEKU:</w:t>
      </w:r>
    </w:p>
    <w:p w:rsidRDefault="009902C7" w:rsidP="00951CD8" w:rsidR="00D369E5" w:rsidRPr="0012488A">
      <w:pPr>
        <w:jc w:val="both"/>
        <w:rPr>
          <w:b/>
          <w:bCs/>
          <w:sz w:val="22"/>
          <w:szCs w:val="22"/>
        </w:rPr>
      </w:pPr>
      <w:r w:rsidRPr="0012488A">
        <w:rPr>
          <w:bCs/>
          <w:sz w:val="22"/>
          <w:szCs w:val="22"/>
        </w:rPr>
        <w:t xml:space="preserve">Protiv ovog rješenja </w:t>
      </w:r>
      <w:r w:rsidR="008B7325" w:rsidRPr="0012488A">
        <w:rPr>
          <w:bCs/>
          <w:sz w:val="22"/>
          <w:szCs w:val="22"/>
        </w:rPr>
        <w:t xml:space="preserve">nije </w:t>
      </w:r>
      <w:r w:rsidRPr="0012488A">
        <w:rPr>
          <w:bCs/>
          <w:sz w:val="22"/>
          <w:szCs w:val="22"/>
        </w:rPr>
        <w:t>dopuš</w:t>
      </w:r>
      <w:r w:rsidR="00D369E5" w:rsidRPr="0012488A">
        <w:rPr>
          <w:bCs/>
          <w:sz w:val="22"/>
          <w:szCs w:val="22"/>
        </w:rPr>
        <w:t>t</w:t>
      </w:r>
      <w:r w:rsidRPr="0012488A">
        <w:rPr>
          <w:bCs/>
          <w:sz w:val="22"/>
          <w:szCs w:val="22"/>
        </w:rPr>
        <w:t>e</w:t>
      </w:r>
      <w:r w:rsidR="00D369E5" w:rsidRPr="0012488A">
        <w:rPr>
          <w:bCs/>
          <w:sz w:val="22"/>
          <w:szCs w:val="22"/>
        </w:rPr>
        <w:t>no izjaviti žalbu</w:t>
      </w:r>
      <w:r w:rsidR="008B7325" w:rsidRPr="0012488A">
        <w:rPr>
          <w:bCs/>
          <w:sz w:val="22"/>
          <w:szCs w:val="22"/>
        </w:rPr>
        <w:t>.</w:t>
      </w:r>
      <w:r w:rsidR="008B7325" w:rsidRPr="0012488A">
        <w:rPr>
          <w:b/>
          <w:bCs/>
          <w:sz w:val="22"/>
          <w:szCs w:val="22"/>
        </w:rPr>
        <w:t xml:space="preserve"> </w:t>
      </w:r>
    </w:p>
    <w:p w:rsidRDefault="00787AEA" w:rsidP="00951CD8" w:rsidR="00787AEA" w:rsidRPr="0012488A">
      <w:pPr>
        <w:jc w:val="both"/>
        <w:rPr>
          <w:b/>
          <w:bCs/>
          <w:sz w:val="22"/>
          <w:szCs w:val="22"/>
        </w:rPr>
      </w:pPr>
    </w:p>
    <w:p w:rsidRDefault="00D27F5A" w:rsidP="00951CD8" w:rsidR="00D27F5A" w:rsidRPr="0012488A">
      <w:pPr>
        <w:jc w:val="both"/>
        <w:rPr>
          <w:b/>
          <w:bCs/>
          <w:sz w:val="22"/>
          <w:szCs w:val="22"/>
        </w:rPr>
      </w:pPr>
      <w:r w:rsidRPr="0012488A">
        <w:rPr>
          <w:b/>
          <w:bCs/>
          <w:sz w:val="22"/>
          <w:szCs w:val="22"/>
        </w:rPr>
        <w:t>DN-a:</w:t>
      </w:r>
    </w:p>
    <w:p w:rsidRDefault="008661B0" w:rsidP="008661B0" w:rsidR="008661B0" w:rsidRPr="0012488A">
      <w:pPr>
        <w:numPr>
          <w:ilvl w:val="0"/>
          <w:numId w:val="10"/>
        </w:numPr>
        <w:jc w:val="both"/>
        <w:rPr>
          <w:sz w:val="22"/>
          <w:szCs w:val="22"/>
        </w:rPr>
      </w:pPr>
      <w:r w:rsidRPr="0012488A">
        <w:rPr>
          <w:sz w:val="22"/>
          <w:szCs w:val="22"/>
        </w:rPr>
        <w:t>e-oglasna ploča suda</w:t>
      </w:r>
    </w:p>
    <w:p w:rsidRDefault="008661B0" w:rsidP="008661B0" w:rsidR="008661B0" w:rsidRPr="0012488A">
      <w:pPr>
        <w:numPr>
          <w:ilvl w:val="0"/>
          <w:numId w:val="10"/>
        </w:numPr>
        <w:jc w:val="both"/>
        <w:rPr>
          <w:sz w:val="22"/>
          <w:szCs w:val="22"/>
        </w:rPr>
      </w:pPr>
      <w:r w:rsidRPr="0012488A">
        <w:rPr>
          <w:sz w:val="22"/>
          <w:szCs w:val="22"/>
        </w:rPr>
        <w:t xml:space="preserve">stečajnom upravitelju – e oglasna </w:t>
      </w:r>
    </w:p>
    <w:p w:rsidRDefault="00976D97" w:rsidP="008661B0" w:rsidR="008661B0" w:rsidRPr="0012488A">
      <w:pPr>
        <w:numPr>
          <w:ilvl w:val="0"/>
          <w:numId w:val="10"/>
        </w:numPr>
        <w:jc w:val="both"/>
        <w:rPr>
          <w:sz w:val="22"/>
          <w:szCs w:val="22"/>
        </w:rPr>
      </w:pPr>
      <w:r w:rsidRPr="0012488A">
        <w:rPr>
          <w:sz w:val="22"/>
          <w:szCs w:val="22"/>
        </w:rPr>
        <w:t xml:space="preserve">VITER j.d.o.o., Dubrovnik </w:t>
      </w:r>
      <w:r w:rsidR="008661B0" w:rsidRPr="0012488A">
        <w:rPr>
          <w:sz w:val="22"/>
          <w:szCs w:val="22"/>
        </w:rPr>
        <w:t>– e-oglasna</w:t>
      </w:r>
    </w:p>
    <w:p w:rsidRDefault="00976D97" w:rsidP="008661B0" w:rsidR="008661B0" w:rsidRPr="0012488A">
      <w:pPr>
        <w:numPr>
          <w:ilvl w:val="0"/>
          <w:numId w:val="10"/>
        </w:numPr>
        <w:jc w:val="both"/>
        <w:rPr>
          <w:sz w:val="22"/>
          <w:szCs w:val="22"/>
        </w:rPr>
      </w:pPr>
      <w:r w:rsidRPr="0012488A">
        <w:rPr>
          <w:sz w:val="22"/>
          <w:szCs w:val="22"/>
        </w:rPr>
        <w:t>OTP banka d.d. Zadar</w:t>
      </w:r>
      <w:r w:rsidR="008661B0" w:rsidRPr="0012488A">
        <w:rPr>
          <w:sz w:val="22"/>
          <w:szCs w:val="22"/>
        </w:rPr>
        <w:t xml:space="preserve"> – e-oglasna</w:t>
      </w:r>
    </w:p>
    <w:p w:rsidRDefault="008661B0" w:rsidP="008661B0" w:rsidR="008661B0" w:rsidRPr="0012488A">
      <w:pPr>
        <w:numPr>
          <w:ilvl w:val="0"/>
          <w:numId w:val="10"/>
        </w:numPr>
        <w:jc w:val="both"/>
        <w:rPr>
          <w:sz w:val="22"/>
          <w:szCs w:val="22"/>
        </w:rPr>
      </w:pPr>
      <w:r w:rsidRPr="0012488A">
        <w:rPr>
          <w:sz w:val="22"/>
          <w:szCs w:val="22"/>
        </w:rPr>
        <w:t>Općinski sud u Dubrovniku, Zemljišnoknjižni odjel</w:t>
      </w:r>
    </w:p>
    <w:sectPr w:rsidSect="00455CC5" w:rsidR="008661B0" w:rsidRPr="0012488A">
      <w:headerReference w:type="even" r:id="rId12"/>
      <w:headerReference w:type="default" r:id="rId13"/>
      <w:pgSz w:h="16838" w:w="11906"/>
      <w:pgMar w:gutter="0" w:footer="709" w:header="709" w:left="1418" w:bottom="1440" w:right="1841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51755112"/>
      <w:docPartObj>
        <w:docPartGallery w:val="Page Numbers (Top of Page)"/>
        <w:docPartUnique/>
      </w:docPartObj>
    </w:sdtPr>
    <w:sdtEndPr/>
    <w:sdtContent>
      <w:p w:rsidRDefault="00587F6E" w:rsidP="00587F6E" w:rsidR="00587F6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B02">
          <w:rPr>
            <w:noProof/>
          </w:rPr>
          <w:t>2</w:t>
        </w:r>
        <w:r>
          <w:fldChar w:fldCharType="end"/>
        </w:r>
        <w:r w:rsidR="008B7325">
          <w:t xml:space="preserve"> </w:t>
        </w:r>
        <w:r w:rsidR="008B7325">
          <w:tab/>
        </w:r>
        <w:r w:rsidR="008B7325">
          <w:tab/>
          <w:t>Posl.br.7.St.492/13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53EC7"/>
    <w:multiLevelType w:val="hybridMultilevel"/>
    <w:tmpl w:val="7B1A3600"/>
    <w:lvl w:tplc="DFD6D24E" w:ilvl="0">
      <w:start w:val="1"/>
      <w:numFmt w:val="decimal"/>
      <w:lvlText w:val="%1."/>
      <w:lvlJc w:val="left"/>
      <w:pPr>
        <w:ind w:hanging="705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75CD0"/>
    <w:multiLevelType w:val="hybridMultilevel"/>
    <w:tmpl w:val="4064D010"/>
    <w:lvl w:tplc="CE6ECC1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20E35FC6"/>
    <w:multiLevelType w:val="hybridMultilevel"/>
    <w:tmpl w:val="1A743E2A"/>
    <w:lvl w:tplc="66A89150" w:ilvl="0">
      <w:start w:val="6"/>
      <w:numFmt w:val="bullet"/>
      <w:lvlText w:val="-"/>
      <w:lvlJc w:val="left"/>
      <w:pPr>
        <w:ind w:hanging="360" w:left="142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7">
    <w:nsid w:val="50884ACB"/>
    <w:multiLevelType w:val="hybridMultilevel"/>
    <w:tmpl w:val="CA407D30"/>
    <w:lvl w:tplc="FFBEEAA2" w:ilvl="0">
      <w:start w:val="6"/>
      <w:numFmt w:val="bullet"/>
      <w:lvlText w:val="-"/>
      <w:lvlJc w:val="left"/>
      <w:pPr>
        <w:ind w:hanging="360" w:left="142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DA61E21"/>
    <w:multiLevelType w:val="hybridMultilevel"/>
    <w:tmpl w:val="11FC4C8E"/>
    <w:lvl w:tplc="1C4E3FF6" w:ilvl="0">
      <w:start w:val="1"/>
      <w:numFmt w:val="bullet"/>
      <w:lvlText w:val="-"/>
      <w:lvlJc w:val="left"/>
      <w:pPr>
        <w:ind w:hanging="360" w:left="142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10"/>
  </w:num>
  <w:num w:numId="8">
    <w:abstractNumId w:val="7"/>
  </w:num>
  <w:num w:numId="9">
    <w:abstractNumId w:val="6"/>
  </w:num>
  <w:num w:numId="10">
    <w:abstractNumId w:val="5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04650"/>
    <w:rsid w:val="000272E2"/>
    <w:rsid w:val="00065747"/>
    <w:rsid w:val="00094C09"/>
    <w:rsid w:val="000C25D4"/>
    <w:rsid w:val="000D1D2B"/>
    <w:rsid w:val="000D60F5"/>
    <w:rsid w:val="000E03A3"/>
    <w:rsid w:val="000E070C"/>
    <w:rsid w:val="000F730F"/>
    <w:rsid w:val="00107372"/>
    <w:rsid w:val="0012488A"/>
    <w:rsid w:val="00165EEF"/>
    <w:rsid w:val="00170437"/>
    <w:rsid w:val="0018615A"/>
    <w:rsid w:val="001B76DE"/>
    <w:rsid w:val="001C0040"/>
    <w:rsid w:val="001C7AFA"/>
    <w:rsid w:val="001D40FA"/>
    <w:rsid w:val="001F7F33"/>
    <w:rsid w:val="00217038"/>
    <w:rsid w:val="00221FFF"/>
    <w:rsid w:val="002234AF"/>
    <w:rsid w:val="00224D1E"/>
    <w:rsid w:val="0025210D"/>
    <w:rsid w:val="00257A14"/>
    <w:rsid w:val="00264FF3"/>
    <w:rsid w:val="00286D55"/>
    <w:rsid w:val="002904F7"/>
    <w:rsid w:val="00294CFB"/>
    <w:rsid w:val="002A46CE"/>
    <w:rsid w:val="002C228E"/>
    <w:rsid w:val="002E0AD8"/>
    <w:rsid w:val="002F17B8"/>
    <w:rsid w:val="003029DC"/>
    <w:rsid w:val="00333E29"/>
    <w:rsid w:val="00344472"/>
    <w:rsid w:val="0037662D"/>
    <w:rsid w:val="00377151"/>
    <w:rsid w:val="00394623"/>
    <w:rsid w:val="003961B6"/>
    <w:rsid w:val="003A4DCC"/>
    <w:rsid w:val="003A63D7"/>
    <w:rsid w:val="003D543F"/>
    <w:rsid w:val="003E15AE"/>
    <w:rsid w:val="003F04EC"/>
    <w:rsid w:val="00413212"/>
    <w:rsid w:val="00415CA1"/>
    <w:rsid w:val="004246ED"/>
    <w:rsid w:val="004328CC"/>
    <w:rsid w:val="00450033"/>
    <w:rsid w:val="00455CC5"/>
    <w:rsid w:val="0047404C"/>
    <w:rsid w:val="00482D3E"/>
    <w:rsid w:val="004927FD"/>
    <w:rsid w:val="004A5AFD"/>
    <w:rsid w:val="004B4C5C"/>
    <w:rsid w:val="004B5A3A"/>
    <w:rsid w:val="004B652D"/>
    <w:rsid w:val="004E3728"/>
    <w:rsid w:val="004E3989"/>
    <w:rsid w:val="005027C0"/>
    <w:rsid w:val="005065FB"/>
    <w:rsid w:val="005150AC"/>
    <w:rsid w:val="005372BE"/>
    <w:rsid w:val="005513FC"/>
    <w:rsid w:val="00586167"/>
    <w:rsid w:val="00587F6E"/>
    <w:rsid w:val="005A2BBC"/>
    <w:rsid w:val="005A6678"/>
    <w:rsid w:val="005B2635"/>
    <w:rsid w:val="005D4B57"/>
    <w:rsid w:val="005D787A"/>
    <w:rsid w:val="005F1B00"/>
    <w:rsid w:val="006226F6"/>
    <w:rsid w:val="006369EF"/>
    <w:rsid w:val="00640E15"/>
    <w:rsid w:val="006426D2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B5BF3"/>
    <w:rsid w:val="007C4151"/>
    <w:rsid w:val="007C53BA"/>
    <w:rsid w:val="007D3549"/>
    <w:rsid w:val="007D6EF7"/>
    <w:rsid w:val="007E6840"/>
    <w:rsid w:val="0082107E"/>
    <w:rsid w:val="00821107"/>
    <w:rsid w:val="0086438D"/>
    <w:rsid w:val="008661B0"/>
    <w:rsid w:val="008777AA"/>
    <w:rsid w:val="008B7325"/>
    <w:rsid w:val="008D2439"/>
    <w:rsid w:val="008E0EDD"/>
    <w:rsid w:val="0090554D"/>
    <w:rsid w:val="00921965"/>
    <w:rsid w:val="00922F5E"/>
    <w:rsid w:val="00937B83"/>
    <w:rsid w:val="009401F8"/>
    <w:rsid w:val="00947B02"/>
    <w:rsid w:val="00951CD8"/>
    <w:rsid w:val="00963567"/>
    <w:rsid w:val="00976D97"/>
    <w:rsid w:val="009902C7"/>
    <w:rsid w:val="009959E0"/>
    <w:rsid w:val="009A2319"/>
    <w:rsid w:val="009A3959"/>
    <w:rsid w:val="009A5709"/>
    <w:rsid w:val="009C1648"/>
    <w:rsid w:val="009C1B68"/>
    <w:rsid w:val="009F6202"/>
    <w:rsid w:val="00A01C16"/>
    <w:rsid w:val="00A25085"/>
    <w:rsid w:val="00A434AF"/>
    <w:rsid w:val="00A4599D"/>
    <w:rsid w:val="00AA7BDB"/>
    <w:rsid w:val="00AB0D95"/>
    <w:rsid w:val="00AB1486"/>
    <w:rsid w:val="00AC01A5"/>
    <w:rsid w:val="00AC42DC"/>
    <w:rsid w:val="00AD17AA"/>
    <w:rsid w:val="00AE0005"/>
    <w:rsid w:val="00AF0179"/>
    <w:rsid w:val="00AF2D89"/>
    <w:rsid w:val="00B22B96"/>
    <w:rsid w:val="00B46CE6"/>
    <w:rsid w:val="00B611F6"/>
    <w:rsid w:val="00B73B28"/>
    <w:rsid w:val="00B75ED0"/>
    <w:rsid w:val="00B76E85"/>
    <w:rsid w:val="00B8574D"/>
    <w:rsid w:val="00B87DAE"/>
    <w:rsid w:val="00B94EA0"/>
    <w:rsid w:val="00B97C35"/>
    <w:rsid w:val="00BA0BB3"/>
    <w:rsid w:val="00BB1A2B"/>
    <w:rsid w:val="00BB361B"/>
    <w:rsid w:val="00BC2082"/>
    <w:rsid w:val="00BF4086"/>
    <w:rsid w:val="00C07546"/>
    <w:rsid w:val="00C118E9"/>
    <w:rsid w:val="00C34D91"/>
    <w:rsid w:val="00C44023"/>
    <w:rsid w:val="00C62909"/>
    <w:rsid w:val="00C63DF5"/>
    <w:rsid w:val="00C73B1C"/>
    <w:rsid w:val="00C8011F"/>
    <w:rsid w:val="00C97A9A"/>
    <w:rsid w:val="00CB6226"/>
    <w:rsid w:val="00CD0747"/>
    <w:rsid w:val="00CD3235"/>
    <w:rsid w:val="00CF39A8"/>
    <w:rsid w:val="00D00937"/>
    <w:rsid w:val="00D05140"/>
    <w:rsid w:val="00D27F5A"/>
    <w:rsid w:val="00D354DE"/>
    <w:rsid w:val="00D369E5"/>
    <w:rsid w:val="00D459D2"/>
    <w:rsid w:val="00D478DF"/>
    <w:rsid w:val="00D50C21"/>
    <w:rsid w:val="00D55250"/>
    <w:rsid w:val="00D6793F"/>
    <w:rsid w:val="00D74282"/>
    <w:rsid w:val="00DB0C89"/>
    <w:rsid w:val="00DB1CE9"/>
    <w:rsid w:val="00DB1E31"/>
    <w:rsid w:val="00DD3564"/>
    <w:rsid w:val="00DD54C3"/>
    <w:rsid w:val="00E147C6"/>
    <w:rsid w:val="00E61764"/>
    <w:rsid w:val="00E6395E"/>
    <w:rsid w:val="00E6399B"/>
    <w:rsid w:val="00E75E88"/>
    <w:rsid w:val="00E86813"/>
    <w:rsid w:val="00E90816"/>
    <w:rsid w:val="00EA3851"/>
    <w:rsid w:val="00ED1C23"/>
    <w:rsid w:val="00ED1F93"/>
    <w:rsid w:val="00EE5554"/>
    <w:rsid w:val="00F22171"/>
    <w:rsid w:val="00F352C8"/>
    <w:rsid w:val="00F45F47"/>
    <w:rsid w:val="00F56ABE"/>
    <w:rsid w:val="00F85CAE"/>
    <w:rsid w:val="00FD1D3F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004650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87F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7B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B0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B0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B0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B0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004650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87F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7B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B0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B0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B0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B0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2013.</izvorni_sadrzaj>
    <derivirana_varijabla naziv="DomainObject.Predmet.DatumOsnivanja_1">29.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St-492/2013</izvorni_sadrzaj>
    <derivirana_varijabla naziv="DomainObject.Predmet.OznakaBroj_1">St-492/2013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DU-DEMOS d.o.o.</izvorni_sadrzaj>
    <derivirana_varijabla naziv="DomainObject.Predmet.ProtustrankaFormated_1">  DU-DEMOS d.o.o.</derivirana_varijabla>
  </DomainObject.Predmet.ProtustrankaFormated>
  <DomainObject.Predmet.ProtustrankaFormatedOIB>
    <izvorni_sadrzaj>  DU-DEMOS d.o.o., OIB 77551440523</izvorni_sadrzaj>
    <derivirana_varijabla naziv="DomainObject.Predmet.ProtustrankaFormatedOIB_1">  DU-DEMOS d.o.o., OIB 77551440523</derivirana_varijabla>
  </DomainObject.Predmet.ProtustrankaFormatedOIB>
  <DomainObject.Predmet.ProtustrankaFormatedWithAdress>
    <izvorni_sadrzaj> DU-DEMOS d.o.o., A. Hebranga 5, 20000 Dubrovnik</izvorni_sadrzaj>
    <derivirana_varijabla naziv="DomainObject.Predmet.ProtustrankaFormatedWithAdress_1"> DU-DEMOS d.o.o., A. Hebranga 5, 20000 Dubrovnik</derivirana_varijabla>
  </DomainObject.Predmet.ProtustrankaFormatedWithAdress>
  <DomainObject.Predmet.ProtustrankaFormatedWithAdressOIB>
    <izvorni_sadrzaj> DU-DEMOS d.o.o., OIB 77551440523, A. Hebranga 5, 20000 Dubrovnik</izvorni_sadrzaj>
    <derivirana_varijabla naziv="DomainObject.Predmet.ProtustrankaFormatedWithAdressOIB_1"> DU-DEMOS d.o.o., OIB 77551440523, A. Hebranga 5, 20000 Dubrovnik</derivirana_varijabla>
  </DomainObject.Predmet.ProtustrankaFormatedWithAdressOIB>
  <DomainObject.Predmet.ProtustrankaWithAdress>
    <izvorni_sadrzaj>DU-DEMOS d.o.o. A. Hebranga 5, 20000 Dubrovnik</izvorni_sadrzaj>
    <derivirana_varijabla naziv="DomainObject.Predmet.ProtustrankaWithAdress_1">DU-DEMOS d.o.o. A. Hebranga 5, 20000 Dubrovnik</derivirana_varijabla>
  </DomainObject.Predmet.ProtustrankaWithAdress>
  <DomainObject.Predmet.ProtustrankaWithAdressOIB>
    <izvorni_sadrzaj>DU-DEMOS d.o.o., OIB 77551440523, A. Hebranga 5, 20000 Dubrovnik</izvorni_sadrzaj>
    <derivirana_varijabla naziv="DomainObject.Predmet.ProtustrankaWithAdressOIB_1">DU-DEMOS d.o.o., OIB 77551440523, A. Hebranga 5, 20000 Dubrovnik</derivirana_varijabla>
  </DomainObject.Predmet.ProtustrankaWithAdressOIB>
  <DomainObject.Predmet.ProtustrankaNazivFormated>
    <izvorni_sadrzaj>DU-DEMOS d.o.o.</izvorni_sadrzaj>
    <derivirana_varijabla naziv="DomainObject.Predmet.ProtustrankaNazivFormated_1">DU-DEMOS d.o.o.</derivirana_varijabla>
  </DomainObject.Predmet.ProtustrankaNazivFormated>
  <DomainObject.Predmet.ProtustrankaNazivFormatedOIB>
    <izvorni_sadrzaj>DU-DEMOS d.o.o., OIB 77551440523</izvorni_sadrzaj>
    <derivirana_varijabla naziv="DomainObject.Predmet.ProtustrankaNazivFormatedOIB_1">DU-DEMOS d.o.o., OIB 77551440523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DU-DEMOS d.o.o.</item>
    </izvorni_sadrzaj>
    <derivirana_varijabla naziv="DomainObject.Predmet.ProtuStrankaListFormated_1">
      <item>DU-DEMOS d.o.o.</item>
    </derivirana_varijabla>
  </DomainObject.Predmet.ProtuStrankaListFormated>
  <DomainObject.Predmet.ProtuStrankaListFormatedOIB>
    <izvorni_sadrzaj>
      <item>DU-DEMOS d.o.o., OIB 77551440523</item>
    </izvorni_sadrzaj>
    <derivirana_varijabla naziv="DomainObject.Predmet.ProtuStrankaListFormatedOIB_1">
      <item>DU-DEMOS d.o.o., OIB 77551440523</item>
    </derivirana_varijabla>
  </DomainObject.Predmet.ProtuStrankaListFormatedOIB>
  <DomainObject.Predmet.ProtuStrankaListFormatedWithAdress>
    <izvorni_sadrzaj>
      <item>DU-DEMOS d.o.o., A. Hebranga 5, 20000 Dubrovnik</item>
    </izvorni_sadrzaj>
    <derivirana_varijabla naziv="DomainObject.Predmet.ProtuStrankaListFormatedWithAdress_1">
      <item>DU-DEMOS d.o.o., A. Hebranga 5, 20000 Dubrovnik</item>
    </derivirana_varijabla>
  </DomainObject.Predmet.ProtuStrankaListFormatedWithAdress>
  <DomainObject.Predmet.ProtuStrankaListFormatedWithAdressOIB>
    <izvorni_sadrzaj>
      <item>DU-DEMOS d.o.o., OIB 77551440523, A. Hebranga 5, 20000 Dubrovnik</item>
    </izvorni_sadrzaj>
    <derivirana_varijabla naziv="DomainObject.Predmet.ProtuStrankaListFormatedWithAdressOIB_1">
      <item>DU-DEMOS d.o.o., OIB 77551440523, A. Hebranga 5, 20000 Dubrovnik</item>
    </derivirana_varijabla>
  </DomainObject.Predmet.ProtuStrankaListFormatedWithAdressOIB>
  <DomainObject.Predmet.ProtuStrankaListNazivFormated>
    <izvorni_sadrzaj>
      <item>DU-DEMOS d.o.o.</item>
    </izvorni_sadrzaj>
    <derivirana_varijabla naziv="DomainObject.Predmet.ProtuStrankaListNazivFormated_1">
      <item>DU-DEMOS d.o.o.</item>
    </derivirana_varijabla>
  </DomainObject.Predmet.ProtuStrankaListNazivFormated>
  <DomainObject.Predmet.ProtuStrankaListNazivFormatedOIB>
    <izvorni_sadrzaj>
      <item>DU-DEMOS d.o.o., OIB 77551440523</item>
    </izvorni_sadrzaj>
    <derivirana_varijabla naziv="DomainObject.Predmet.ProtuStrankaListNazivFormatedOIB_1">
      <item>DU-DEMOS d.o.o., OIB 77551440523</item>
    </derivirana_varijabla>
  </DomainObject.Predmet.ProtuStrankaListNazivFormatedOIB>
  <DomainObject.Predmet.OstaliListFormated>
    <izvorni_sadrzaj>
      <item>Marko Lonac</item>
      <item>HRVATSKA POŠTANSKA BANKA, dioničko društvo</item>
      <item>ŽDO DUBROVNIK</item>
      <item>odv. Iva Orlić</item>
      <item>Željko Šišić</item>
    </izvorni_sadrzaj>
    <derivirana_varijabla naziv="DomainObject.Predmet.OstaliListFormated_1">
      <item>Marko Lonac</item>
      <item>HRVATSKA POŠTANSKA BANKA, dioničko društvo</item>
      <item>ŽDO DUBROVNIK</item>
      <item>odv. Iva Orlić</item>
      <item>Željko Šišić</item>
    </derivirana_varijabla>
  </DomainObject.Predmet.OstaliListFormated>
  <DomainObject.Predmet.OstaliListFormatedOIB>
    <izvorni_sadrzaj>
      <item>Marko Lonac, OIB 43471049776</item>
      <item>HRVATSKA POŠTANSKA BANKA, dioničko društvo, OIB 87939104217</item>
      <item>ŽDO DUBROVNIK</item>
      <item>odv. Iva Orlić</item>
      <item>Željko Šišić</item>
    </izvorni_sadrzaj>
    <derivirana_varijabla naziv="DomainObject.Predmet.OstaliListFormatedOIB_1">
      <item>Marko Lonac, OIB 43471049776</item>
      <item>HRVATSKA POŠTANSKA BANKA, dioničko društvo, OIB 87939104217</item>
      <item>ŽDO DUBROVNIK</item>
      <item>odv. Iva Orlić</item>
      <item>Željko Šišić</item>
    </derivirana_varijabla>
  </DomainObject.Predmet.OstaliListFormatedOIB>
  <DomainObject.Predmet.OstaliListFormatedWithAdress>
    <izvorni_sadrzaj>
      <item>Marko Lonac, Brdasta 12, 20000 Dubrovnik</item>
      <item>HRVATSKA POŠTANSKA BANKA, dioničko društvo, Jurišićeva 4, Zagreb</item>
      <item>ŽDO DUBROVNIK</item>
      <item>odv. Iva Orlić</item>
      <item>Željko Šišić</item>
    </izvorni_sadrzaj>
    <derivirana_varijabla naziv="DomainObject.Predmet.OstaliListFormatedWithAdress_1">
      <item>Marko Lonac, Brdasta 12, 20000 Dubrovnik</item>
      <item>HRVATSKA POŠTANSKA BANKA, dioničko društvo, Jurišićeva 4, Zagreb</item>
      <item>ŽDO DUBROVNIK</item>
      <item>odv. Iva Orlić</item>
      <item>Željko Šišić</item>
    </derivirana_varijabla>
  </DomainObject.Predmet.OstaliListFormatedWithAdress>
  <DomainObject.Predmet.OstaliListFormatedWithAdressOIB>
    <izvorni_sadrzaj>
      <item>Marko Lonac, OIB 43471049776, Brdasta 12, 20000 Dubrovnik</item>
      <item>HRVATSKA POŠTANSKA BANKA, dioničko društvo, OIB 87939104217, Jurišićeva 4, Zagreb</item>
      <item>ŽDO DUBROVNIK</item>
      <item>odv. Iva Orlić</item>
      <item>Željko Šišić</item>
    </izvorni_sadrzaj>
    <derivirana_varijabla naziv="DomainObject.Predmet.OstaliListFormatedWithAdressOIB_1">
      <item>Marko Lonac, OIB 43471049776, Brdasta 12, 20000 Dubrovnik</item>
      <item>HRVATSKA POŠTANSKA BANKA, dioničko društvo, OIB 87939104217, Jurišićeva 4, Zagreb</item>
      <item>ŽDO DUBROVNIK</item>
      <item>odv. Iva Orlić</item>
      <item>Željko Šišić</item>
    </derivirana_varijabla>
  </DomainObject.Predmet.OstaliListFormatedWithAdressOIB>
  <DomainObject.Predmet.OstaliListNazivFormated>
    <izvorni_sadrzaj>
      <item>Marko Lonac</item>
      <item>HRVATSKA POŠTANSKA BANKA, dioničko društvo</item>
      <item>ŽDO DUBROVNIK</item>
      <item>odv. Iva Orlić</item>
      <item>Željko Šišić</item>
    </izvorni_sadrzaj>
    <derivirana_varijabla naziv="DomainObject.Predmet.OstaliListNazivFormated_1">
      <item>Marko Lonac</item>
      <item>HRVATSKA POŠTANSKA BANKA, dioničko društvo</item>
      <item>ŽDO DUBROVNIK</item>
      <item>odv. Iva Orlić</item>
      <item>Željko Šišić</item>
    </derivirana_varijabla>
  </DomainObject.Predmet.OstaliListNazivFormated>
  <DomainObject.Predmet.OstaliListNazivFormatedOIB>
    <izvorni_sadrzaj>
      <item>Marko Lonac, OIB 43471049776</item>
      <item>HRVATSKA POŠTANSKA BANKA, dioničko društvo, OIB 87939104217</item>
      <item>ŽDO DUBROVNIK</item>
      <item>odv. Iva Orlić</item>
      <item>Željko Šišić</item>
    </izvorni_sadrzaj>
    <derivirana_varijabla naziv="DomainObject.Predmet.OstaliListNazivFormatedOIB_1">
      <item>Marko Lonac, OIB 43471049776</item>
      <item>HRVATSKA POŠTANSKA BANKA, dioničko društvo, OIB 87939104217</item>
      <item>ŽDO DUBROVNIK</item>
      <item>odv. Iva Orlić</item>
      <item>Željko Šišić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DU-DEMOS d.o.o.</izvorni_sadrzaj>
    <derivirana_varijabla naziv="DomainObject.Predmet.ProtustrankaIDrugi_1">DU-DEMOS d.o.o.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DU-DEMOS d.o.o., OIB 77551440523, A. Hebranga 5, 20000 Dubrovnik</izvorni_sadrzaj>
    <derivirana_varijabla naziv="DomainObject.Predmet.ProtustrankaIDrugiAdressOIB_1">DU-DEMOS d.o.o., OIB 77551440523, A. Hebranga 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DU-DEMOS d.o.o.</item>
      <item>FINA Split</item>
      <item>Marko Lonac</item>
      <item>HRVATSKA POŠTANSKA BANKA, dioničko društvo</item>
      <item>ŽDO DUBROVNIK</item>
      <item>odv. Iva Orlić</item>
      <item>Željko Šišić</item>
    </izvorni_sadrzaj>
    <derivirana_varijabla naziv="DomainObject.Predmet.SudioniciListNaziv_1">
      <item>DU-DEMOS d.o.o.</item>
      <item>FINA Split</item>
      <item>Marko Lonac</item>
      <item>HRVATSKA POŠTANSKA BANKA, dioničko društvo</item>
      <item>ŽDO DUBROVNIK</item>
      <item>odv. Iva Orlić</item>
      <item>Željko Šišić</item>
    </derivirana_varijabla>
  </DomainObject.Predmet.SudioniciListNaziv>
  <DomainObject.Predmet.SudioniciListAdressOIB>
    <izvorni_sadrzaj>
      <item>DU-DEMOS d.o.o., OIB 77551440523, A. Hebranga 5,20000 Dubrovnik</item>
      <item>FINA Split, OIB 85821130368, Mažuranićevo šetalište 24b,21000 Split</item>
      <item>Marko Lonac, OIB 43471049776, Brdasta 12,20000 Dubrovnik</item>
      <item>HRVATSKA POŠTANSKA BANKA, dioničko društvo, OIB 87939104217, Jurišićeva 4,Zagreb</item>
      <item>ŽDO DUBROVNIK</item>
      <item>odv. Iva Orlić</item>
      <item>Željko Šišić</item>
    </izvorni_sadrzaj>
    <derivirana_varijabla naziv="DomainObject.Predmet.SudioniciListAdressOIB_1">
      <item>DU-DEMOS d.o.o., OIB 77551440523, A. Hebranga 5,20000 Dubrovnik</item>
      <item>FINA Split, OIB 85821130368, Mažuranićevo šetalište 24b,21000 Split</item>
      <item>Marko Lonac, OIB 43471049776, Brdasta 12,20000 Dubrovnik</item>
      <item>HRVATSKA POŠTANSKA BANKA, dioničko društvo, OIB 87939104217, Jurišićeva 4,Zagreb</item>
      <item>ŽDO DUBROVNIK</item>
      <item>odv. Iva Orlić</item>
      <item>Željko Šišić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77551440523</item>
      <item>, OIB 85821130368</item>
      <item>, OIB 43471049776</item>
      <item>, OIB 87939104217</item>
      <item>, OIB null</item>
      <item>, OIB null</item>
      <item>, OIB null</item>
    </izvorni_sadrzaj>
    <derivirana_varijabla naziv="DomainObject.Predmet.SudioniciListNazivOIB_1">
      <item>, OIB 77551440523</item>
      <item>, OIB 85821130368</item>
      <item>, OIB 43471049776</item>
      <item>, OIB 87939104217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322</properties:Words>
  <properties:Characters>1731</properties:Characters>
  <properties:Lines>60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2017-09-25T09:31:00Z</dcterms:created>
  <dc:creator>Trgovački sud u Splitu</dc:creator>
  <cp:lastModifiedBy>Mara Marčinko</cp:lastModifiedBy>
  <cp:lastPrinted>2017-09-25T09:36:00Z</cp:lastPrinted>
  <dcterms:modified xmlns:xsi="http://www.w3.org/2001/XMLSchema-instance" xsi:type="dcterms:W3CDTF">2017-09-25T09:59:00Z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