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96204e" w14:paraId="f96204e" w:rsidRDefault="00AE649C" w:rsidP="00FA5B5E" w:rsidR="00AE649C" w:rsidRPr="00B76F3C">
      <w:pPr>
        <w:pStyle w:val="Naslov3"/>
        <w15:collapsed w:val="false"/>
      </w:pPr>
    </w:p>
    <w:p w:rsidRDefault="00937FF9" w:rsidP="00AF4D13" w:rsidR="00CB0EA4">
      <w:pPr>
        <w:pStyle w:val="SudNaziv"/>
      </w:pPr>
      <w:r>
        <w:rPr>
          <w:lang w:eastAsia="hr-HR"/>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AF4D13" w:rsidP="00AF4D13" w:rsidR="00AF4D13" w:rsidRPr="00AF4D13">
      <w:pPr>
        <w:overflowPunct w:val="false"/>
        <w:autoSpaceDE w:val="false"/>
        <w:autoSpaceDN w:val="false"/>
        <w:adjustRightInd w:val="false"/>
        <w:spacing w:after="0"/>
        <w:ind w:firstLine="5812"/>
        <w:rPr>
          <w:rFonts w:cs="Times New Roman" w:eastAsia="Times New Roman"/>
          <w:noProof/>
          <w:szCs w:val="20"/>
          <w:lang w:eastAsia="hr-HR"/>
        </w:rPr>
      </w:pPr>
      <w:r>
        <w:rPr>
          <w:rFonts w:cs="Times New Roman" w:eastAsia="Times New Roman"/>
          <w:noProof/>
          <w:szCs w:val="20"/>
          <w:lang w:eastAsia="hr-HR"/>
        </w:rPr>
        <w:t xml:space="preserve">          </w:t>
      </w:r>
      <w:bookmarkStart w:name="_GoBack" w:id="0"/>
      <w:bookmarkEnd w:id="0"/>
    </w:p>
    <w:p w:rsidRDefault="00AF4D13" w:rsidP="00AF4D13" w:rsidR="00AF4D13" w:rsidRPr="00AF4D13">
      <w:pPr>
        <w:overflowPunct w:val="false"/>
        <w:autoSpaceDE w:val="false"/>
        <w:autoSpaceDN w:val="false"/>
        <w:adjustRightInd w:val="false"/>
        <w:spacing w:after="0"/>
        <w:ind w:firstLine="5812"/>
        <w:rPr>
          <w:rFonts w:cs="Times New Roman" w:eastAsia="Times New Roman"/>
          <w:noProof/>
          <w:szCs w:val="20"/>
          <w:lang w:eastAsia="hr-HR"/>
        </w:rPr>
      </w:pPr>
      <w:r w:rsidRPr="00AF4D13">
        <w:rPr>
          <w:rFonts w:cs="Times New Roman" w:eastAsia="Times New Roman"/>
          <w:noProof/>
          <w:szCs w:val="20"/>
          <w:lang w:eastAsia="hr-HR"/>
        </w:rPr>
        <w:t xml:space="preserve"> 5 St-186/2013-185</w:t>
      </w:r>
    </w:p>
    <w:p w:rsidRDefault="00AF4D13" w:rsidP="00AF4D13" w:rsidR="00AF4D13" w:rsidRPr="00AF4D13">
      <w:pPr>
        <w:overflowPunct w:val="false"/>
        <w:autoSpaceDE w:val="false"/>
        <w:autoSpaceDN w:val="false"/>
        <w:adjustRightInd w:val="false"/>
        <w:spacing w:after="0"/>
        <w:rPr>
          <w:rFonts w:cs="Times New Roman" w:eastAsia="Times New Roman"/>
          <w:noProof/>
          <w:szCs w:val="20"/>
          <w:lang w:eastAsia="hr-HR"/>
        </w:rPr>
      </w:pPr>
    </w:p>
    <w:p w:rsidRDefault="00AF4D13" w:rsidP="00AF4D13" w:rsidR="00AF4D13" w:rsidRPr="00AF4D13">
      <w:pPr>
        <w:overflowPunct w:val="false"/>
        <w:autoSpaceDE w:val="false"/>
        <w:autoSpaceDN w:val="false"/>
        <w:adjustRightInd w:val="false"/>
        <w:spacing w:after="0"/>
        <w:rPr>
          <w:rFonts w:cs="Times New Roman" w:eastAsia="Times New Roman"/>
          <w:noProof/>
          <w:szCs w:val="20"/>
          <w:lang w:eastAsia="hr-HR"/>
        </w:rPr>
      </w:pPr>
    </w:p>
    <w:p w:rsidRDefault="00AF4D13" w:rsidP="00AF4D13" w:rsidR="00AF4D13" w:rsidRPr="00AF4D13">
      <w:pPr>
        <w:overflowPunct w:val="false"/>
        <w:autoSpaceDE w:val="false"/>
        <w:autoSpaceDN w:val="false"/>
        <w:adjustRightInd w:val="false"/>
        <w:spacing w:after="0"/>
        <w:rPr>
          <w:rFonts w:cs="Times New Roman" w:eastAsia="Times New Roman"/>
          <w:noProof/>
          <w:szCs w:val="20"/>
          <w:lang w:eastAsia="hr-HR"/>
        </w:rPr>
      </w:pPr>
    </w:p>
    <w:p w:rsidRDefault="00AF4D13" w:rsidP="00AF4D13" w:rsidR="00AF4D13" w:rsidRPr="00AF4D13">
      <w:pPr>
        <w:overflowPunct w:val="false"/>
        <w:autoSpaceDE w:val="false"/>
        <w:autoSpaceDN w:val="false"/>
        <w:adjustRightInd w:val="false"/>
        <w:spacing w:after="0"/>
        <w:rPr>
          <w:rFonts w:cs="Times New Roman" w:eastAsia="Times New Roman"/>
          <w:noProof/>
          <w:szCs w:val="20"/>
          <w:lang w:eastAsia="hr-HR"/>
        </w:rPr>
      </w:pPr>
    </w:p>
    <w:p w:rsidRDefault="00AF4D13" w:rsidP="00AF4D13" w:rsidR="00AF4D13" w:rsidRPr="00AF4D13">
      <w:pPr>
        <w:overflowPunct w:val="false"/>
        <w:autoSpaceDE w:val="false"/>
        <w:autoSpaceDN w:val="false"/>
        <w:adjustRightInd w:val="false"/>
        <w:spacing w:after="0"/>
        <w:rPr>
          <w:rFonts w:cs="Times New Roman" w:eastAsia="Times New Roman"/>
          <w:noProof/>
          <w:szCs w:val="20"/>
          <w:lang w:eastAsia="hr-HR"/>
        </w:rPr>
      </w:pPr>
    </w:p>
    <w:p w:rsidRDefault="00AF4D13" w:rsidP="00AF4D13" w:rsidR="00AF4D13" w:rsidRPr="00AF4D13">
      <w:pPr>
        <w:overflowPunct w:val="false"/>
        <w:autoSpaceDE w:val="false"/>
        <w:autoSpaceDN w:val="false"/>
        <w:adjustRightInd w:val="false"/>
        <w:spacing w:after="0"/>
        <w:jc w:val="center"/>
        <w:rPr>
          <w:rFonts w:cs="Times New Roman" w:eastAsia="Times New Roman"/>
          <w:noProof/>
          <w:szCs w:val="20"/>
          <w:lang w:eastAsia="hr-HR"/>
        </w:rPr>
      </w:pPr>
      <w:r w:rsidRPr="00AF4D13">
        <w:rPr>
          <w:rFonts w:cs="Times New Roman" w:eastAsia="Times New Roman"/>
          <w:noProof/>
          <w:szCs w:val="20"/>
          <w:lang w:eastAsia="hr-HR"/>
        </w:rPr>
        <w:t>R E P U B L I K A  H R V A T S K A</w:t>
      </w:r>
    </w:p>
    <w:p w:rsidRDefault="00AF4D13" w:rsidP="00AF4D13" w:rsidR="00AF4D13" w:rsidRPr="00AF4D13">
      <w:pPr>
        <w:overflowPunct w:val="false"/>
        <w:autoSpaceDE w:val="false"/>
        <w:autoSpaceDN w:val="false"/>
        <w:adjustRightInd w:val="false"/>
        <w:spacing w:after="0"/>
        <w:rPr>
          <w:rFonts w:cs="Times New Roman" w:eastAsia="Times New Roman"/>
          <w:noProof/>
          <w:szCs w:val="20"/>
          <w:lang w:eastAsia="hr-HR"/>
        </w:rPr>
      </w:pPr>
    </w:p>
    <w:p w:rsidRDefault="00AF4D13" w:rsidP="00AF4D13" w:rsidR="00AF4D13" w:rsidRPr="00AF4D13">
      <w:pPr>
        <w:overflowPunct w:val="false"/>
        <w:autoSpaceDE w:val="false"/>
        <w:autoSpaceDN w:val="false"/>
        <w:adjustRightInd w:val="false"/>
        <w:spacing w:after="0"/>
        <w:jc w:val="center"/>
        <w:rPr>
          <w:rFonts w:cs="Times New Roman" w:eastAsia="Times New Roman"/>
          <w:noProof/>
          <w:szCs w:val="20"/>
          <w:lang w:eastAsia="hr-HR"/>
        </w:rPr>
      </w:pPr>
      <w:r w:rsidRPr="00AF4D13">
        <w:rPr>
          <w:rFonts w:cs="Times New Roman" w:eastAsia="Times New Roman"/>
          <w:noProof/>
          <w:szCs w:val="20"/>
          <w:lang w:eastAsia="hr-HR"/>
        </w:rPr>
        <w:t>R J E Š E N J E</w:t>
      </w:r>
    </w:p>
    <w:p w:rsidRDefault="00AF4D13" w:rsidP="00AF4D13" w:rsidR="00AF4D13" w:rsidRPr="00AF4D13">
      <w:pPr>
        <w:overflowPunct w:val="false"/>
        <w:autoSpaceDE w:val="false"/>
        <w:autoSpaceDN w:val="false"/>
        <w:adjustRightInd w:val="false"/>
        <w:spacing w:after="0"/>
        <w:rPr>
          <w:rFonts w:cs="Times New Roman" w:eastAsia="Times New Roman"/>
          <w:noProof/>
          <w:szCs w:val="20"/>
          <w:lang w:eastAsia="hr-HR"/>
        </w:rPr>
      </w:pPr>
    </w:p>
    <w:p w:rsidRDefault="00AF4D13" w:rsidP="00AF4D13" w:rsidR="00AF4D13" w:rsidRPr="00AF4D13">
      <w:pPr>
        <w:overflowPunct w:val="false"/>
        <w:autoSpaceDE w:val="false"/>
        <w:autoSpaceDN w:val="false"/>
        <w:adjustRightInd w:val="false"/>
        <w:spacing w:after="0"/>
        <w:ind w:firstLine="851"/>
        <w:jc w:val="both"/>
        <w:rPr>
          <w:rFonts w:cs="Times New Roman" w:eastAsia="Times New Roman"/>
          <w:noProof/>
          <w:szCs w:val="20"/>
          <w:lang w:eastAsia="hr-HR"/>
        </w:rPr>
      </w:pPr>
      <w:r w:rsidRPr="00AF4D13">
        <w:rPr>
          <w:rFonts w:cs="Times New Roman" w:eastAsia="Times New Roman"/>
          <w:noProof/>
          <w:szCs w:val="20"/>
          <w:lang w:eastAsia="hr-HR"/>
        </w:rPr>
        <w:t xml:space="preserve">TRGOVAČKI SUD U BJELOVARU, po stečajnom sucu Mariji Petrina Kubica, u stečajnom postupku nad dužnikom </w:t>
      </w:r>
      <w:r w:rsidRPr="00AF4D13">
        <w:rPr>
          <w:rFonts w:cs="Times New Roman" w:eastAsia="Times New Roman"/>
          <w:szCs w:val="20"/>
          <w:lang w:eastAsia="hr-HR"/>
        </w:rPr>
        <w:t xml:space="preserve">FARMA SENKOVAC d.o.o. Novi </w:t>
      </w:r>
      <w:proofErr w:type="spellStart"/>
      <w:r w:rsidRPr="00AF4D13">
        <w:rPr>
          <w:rFonts w:cs="Times New Roman" w:eastAsia="Times New Roman"/>
          <w:szCs w:val="20"/>
          <w:lang w:eastAsia="hr-HR"/>
        </w:rPr>
        <w:t>Senkovac</w:t>
      </w:r>
      <w:proofErr w:type="spellEnd"/>
      <w:r w:rsidRPr="00AF4D13">
        <w:rPr>
          <w:rFonts w:cs="Times New Roman" w:eastAsia="Times New Roman"/>
          <w:szCs w:val="20"/>
          <w:lang w:eastAsia="hr-HR"/>
        </w:rPr>
        <w:t>, Varaždinska 68, OIB: 46869916345</w:t>
      </w:r>
      <w:r w:rsidRPr="00AF4D13">
        <w:rPr>
          <w:rFonts w:cs="Times New Roman" w:eastAsia="Times New Roman"/>
          <w:noProof/>
          <w:szCs w:val="20"/>
          <w:lang w:eastAsia="hr-HR"/>
        </w:rPr>
        <w:t xml:space="preserve">, 4. siječnja 2017. </w:t>
      </w:r>
    </w:p>
    <w:p w:rsidRDefault="00AF4D13" w:rsidP="00AF4D13" w:rsidR="00AF4D13" w:rsidRPr="00AF4D13">
      <w:pPr>
        <w:overflowPunct w:val="false"/>
        <w:autoSpaceDE w:val="false"/>
        <w:autoSpaceDN w:val="false"/>
        <w:adjustRightInd w:val="false"/>
        <w:spacing w:after="0"/>
        <w:jc w:val="both"/>
        <w:rPr>
          <w:rFonts w:cs="Times New Roman" w:eastAsia="Times New Roman"/>
          <w:noProof/>
          <w:szCs w:val="20"/>
          <w:lang w:eastAsia="hr-HR"/>
        </w:rPr>
      </w:pPr>
    </w:p>
    <w:p w:rsidRDefault="00AF4D13" w:rsidP="00AF4D13" w:rsidR="00AF4D13" w:rsidRPr="00AF4D13">
      <w:pPr>
        <w:overflowPunct w:val="false"/>
        <w:autoSpaceDE w:val="false"/>
        <w:autoSpaceDN w:val="false"/>
        <w:adjustRightInd w:val="false"/>
        <w:spacing w:after="0"/>
        <w:jc w:val="center"/>
        <w:rPr>
          <w:rFonts w:cs="Times New Roman" w:eastAsia="Times New Roman"/>
          <w:noProof/>
          <w:szCs w:val="20"/>
          <w:lang w:eastAsia="hr-HR"/>
        </w:rPr>
      </w:pPr>
      <w:r w:rsidRPr="00AF4D13">
        <w:rPr>
          <w:rFonts w:cs="Times New Roman" w:eastAsia="Times New Roman"/>
          <w:noProof/>
          <w:szCs w:val="20"/>
          <w:lang w:eastAsia="hr-HR"/>
        </w:rPr>
        <w:t>r i j e š i o  j e</w:t>
      </w:r>
    </w:p>
    <w:p w:rsidRDefault="00AF4D13" w:rsidP="00AF4D13" w:rsidR="00AF4D13" w:rsidRPr="00AF4D13">
      <w:pPr>
        <w:overflowPunct w:val="false"/>
        <w:autoSpaceDE w:val="false"/>
        <w:autoSpaceDN w:val="false"/>
        <w:adjustRightInd w:val="false"/>
        <w:spacing w:after="0"/>
        <w:jc w:val="both"/>
        <w:rPr>
          <w:rFonts w:cs="Times New Roman" w:eastAsia="Times New Roman"/>
          <w:noProof/>
          <w:szCs w:val="20"/>
          <w:lang w:eastAsia="hr-HR"/>
        </w:rPr>
      </w:pPr>
    </w:p>
    <w:p w:rsidRDefault="00AF4D13" w:rsidP="00AF4D13" w:rsidR="00AF4D13" w:rsidRPr="00AF4D13">
      <w:pPr>
        <w:overflowPunct w:val="false"/>
        <w:autoSpaceDE w:val="false"/>
        <w:autoSpaceDN w:val="false"/>
        <w:adjustRightInd w:val="false"/>
        <w:spacing w:after="0"/>
        <w:ind w:firstLine="851"/>
        <w:jc w:val="both"/>
        <w:rPr>
          <w:rFonts w:cs="Times New Roman" w:eastAsia="Times New Roman"/>
          <w:noProof/>
          <w:szCs w:val="20"/>
          <w:lang w:eastAsia="hr-HR"/>
        </w:rPr>
      </w:pPr>
      <w:r w:rsidRPr="00AF4D13">
        <w:rPr>
          <w:rFonts w:cs="Times New Roman" w:eastAsia="Times New Roman"/>
          <w:noProof/>
          <w:szCs w:val="20"/>
          <w:lang w:eastAsia="hr-HR"/>
        </w:rPr>
        <w:t>I. Stečajnom upravitelju Franji Otročaku, dipl. oec. iz Lukača, Lukač 24, OIB: 42279189814, određuje se nagrada za rad obavljen od otvaranja stečajnog postupka do 8. listopada 2015. u neto iznosu od 189.982,00 kn.</w:t>
      </w:r>
    </w:p>
    <w:p w:rsidRDefault="00AF4D13" w:rsidP="00AF4D13" w:rsidR="00AF4D13" w:rsidRPr="00AF4D13">
      <w:pPr>
        <w:overflowPunct w:val="false"/>
        <w:autoSpaceDE w:val="false"/>
        <w:autoSpaceDN w:val="false"/>
        <w:adjustRightInd w:val="false"/>
        <w:spacing w:after="0"/>
        <w:ind w:firstLine="851"/>
        <w:jc w:val="both"/>
        <w:rPr>
          <w:rFonts w:cs="Times New Roman" w:eastAsia="Times New Roman"/>
          <w:noProof/>
          <w:szCs w:val="20"/>
          <w:lang w:eastAsia="hr-HR"/>
        </w:rPr>
      </w:pPr>
    </w:p>
    <w:p w:rsidRDefault="00AF4D13" w:rsidP="00AF4D13" w:rsidR="00AF4D13" w:rsidRPr="00AF4D13">
      <w:pPr>
        <w:overflowPunct w:val="false"/>
        <w:autoSpaceDE w:val="false"/>
        <w:autoSpaceDN w:val="false"/>
        <w:adjustRightInd w:val="false"/>
        <w:spacing w:after="0"/>
        <w:ind w:firstLine="851"/>
        <w:jc w:val="both"/>
        <w:rPr>
          <w:rFonts w:cs="Times New Roman" w:eastAsia="Times New Roman"/>
          <w:noProof/>
          <w:szCs w:val="20"/>
          <w:lang w:eastAsia="hr-HR"/>
        </w:rPr>
      </w:pPr>
      <w:r w:rsidRPr="00AF4D13">
        <w:rPr>
          <w:rFonts w:cs="Times New Roman" w:eastAsia="Times New Roman"/>
          <w:noProof/>
          <w:szCs w:val="20"/>
          <w:lang w:eastAsia="hr-HR"/>
        </w:rPr>
        <w:t>II. Za rad nakon 8. listopada 2015. stečajnom upravitelju određuje se nagrada u bruto iznosu od</w:t>
      </w:r>
      <w:r w:rsidRPr="00AF4D13">
        <w:rPr>
          <w:rFonts w:cs="Times New Roman" w:eastAsia="Times New Roman"/>
          <w:szCs w:val="20"/>
          <w:lang w:eastAsia="hr-HR"/>
        </w:rPr>
        <w:t xml:space="preserve"> 233.100,00 kn</w:t>
      </w:r>
      <w:r w:rsidRPr="00AF4D13">
        <w:rPr>
          <w:rFonts w:cs="Times New Roman" w:eastAsia="Times New Roman"/>
          <w:noProof/>
          <w:szCs w:val="20"/>
          <w:lang w:eastAsia="hr-HR"/>
        </w:rPr>
        <w:t>.</w:t>
      </w:r>
    </w:p>
    <w:p w:rsidRDefault="00AF4D13" w:rsidP="00AF4D13" w:rsidR="00AF4D13" w:rsidRPr="00AF4D13">
      <w:pPr>
        <w:overflowPunct w:val="false"/>
        <w:autoSpaceDE w:val="false"/>
        <w:autoSpaceDN w:val="false"/>
        <w:adjustRightInd w:val="false"/>
        <w:spacing w:after="0"/>
        <w:ind w:firstLine="851"/>
        <w:jc w:val="both"/>
        <w:rPr>
          <w:rFonts w:cs="Times New Roman" w:eastAsia="Times New Roman"/>
          <w:noProof/>
          <w:szCs w:val="20"/>
          <w:lang w:eastAsia="hr-HR"/>
        </w:rPr>
      </w:pPr>
    </w:p>
    <w:p w:rsidRDefault="00AF4D13" w:rsidP="00AF4D13" w:rsidR="00AF4D13" w:rsidRPr="00AF4D13">
      <w:pPr>
        <w:overflowPunct w:val="false"/>
        <w:autoSpaceDE w:val="false"/>
        <w:autoSpaceDN w:val="false"/>
        <w:adjustRightInd w:val="false"/>
        <w:spacing w:after="0"/>
        <w:jc w:val="center"/>
        <w:rPr>
          <w:rFonts w:cs="Times New Roman" w:eastAsia="Times New Roman"/>
          <w:noProof/>
          <w:szCs w:val="20"/>
          <w:lang w:eastAsia="hr-HR"/>
        </w:rPr>
      </w:pPr>
      <w:r w:rsidRPr="00AF4D13">
        <w:rPr>
          <w:rFonts w:cs="Times New Roman" w:eastAsia="Times New Roman"/>
          <w:noProof/>
          <w:szCs w:val="20"/>
          <w:lang w:eastAsia="hr-HR"/>
        </w:rPr>
        <w:t>Obrazloženje</w:t>
      </w:r>
    </w:p>
    <w:p w:rsidRDefault="00AF4D13" w:rsidP="00AF4D13" w:rsidR="00AF4D13" w:rsidRPr="00AF4D13">
      <w:pPr>
        <w:overflowPunct w:val="false"/>
        <w:autoSpaceDE w:val="false"/>
        <w:autoSpaceDN w:val="false"/>
        <w:adjustRightInd w:val="false"/>
        <w:spacing w:after="0"/>
        <w:jc w:val="both"/>
        <w:rPr>
          <w:rFonts w:cs="Times New Roman" w:eastAsia="Times New Roman"/>
          <w:noProof/>
          <w:szCs w:val="20"/>
          <w:lang w:eastAsia="hr-HR"/>
        </w:rPr>
      </w:pPr>
    </w:p>
    <w:p w:rsidRDefault="00AF4D13" w:rsidP="00AF4D13" w:rsidR="00AF4D13" w:rsidRPr="00AF4D13">
      <w:pPr>
        <w:overflowPunct w:val="false"/>
        <w:autoSpaceDE w:val="false"/>
        <w:autoSpaceDN w:val="false"/>
        <w:adjustRightInd w:val="false"/>
        <w:spacing w:after="0"/>
        <w:ind w:firstLine="851"/>
        <w:jc w:val="both"/>
        <w:rPr>
          <w:rFonts w:cs="Times New Roman" w:eastAsia="Times New Roman"/>
          <w:szCs w:val="20"/>
          <w:lang w:eastAsia="hr-HR"/>
        </w:rPr>
      </w:pPr>
      <w:r w:rsidRPr="00AF4D13">
        <w:rPr>
          <w:rFonts w:cs="Times New Roman" w:eastAsia="Times New Roman"/>
          <w:szCs w:val="20"/>
          <w:lang w:eastAsia="hr-HR"/>
        </w:rPr>
        <w:t>Podneskom od 19. rujna 2016. stečajni upravitelj je zatražio da mu se odredi nagrada za rad u ovom postupku.</w:t>
      </w:r>
    </w:p>
    <w:p w:rsidRDefault="00AF4D13" w:rsidP="00AF4D13" w:rsidR="00AF4D13" w:rsidRPr="00AF4D13">
      <w:pPr>
        <w:overflowPunct w:val="false"/>
        <w:autoSpaceDE w:val="false"/>
        <w:autoSpaceDN w:val="false"/>
        <w:adjustRightInd w:val="false"/>
        <w:spacing w:after="0"/>
        <w:ind w:firstLine="851"/>
        <w:jc w:val="both"/>
        <w:rPr>
          <w:rFonts w:cs="Times New Roman" w:eastAsia="Times New Roman"/>
          <w:szCs w:val="20"/>
          <w:lang w:eastAsia="hr-HR"/>
        </w:rPr>
      </w:pPr>
    </w:p>
    <w:p w:rsidRDefault="00AF4D13" w:rsidP="00AF4D13" w:rsidR="00AF4D13" w:rsidRPr="00AF4D13">
      <w:pPr>
        <w:overflowPunct w:val="false"/>
        <w:autoSpaceDE w:val="false"/>
        <w:autoSpaceDN w:val="false"/>
        <w:adjustRightInd w:val="false"/>
        <w:spacing w:after="0"/>
        <w:ind w:firstLine="851"/>
        <w:jc w:val="both"/>
        <w:rPr>
          <w:rFonts w:cs="Times New Roman" w:eastAsia="Times New Roman"/>
          <w:szCs w:val="20"/>
          <w:lang w:eastAsia="hr-HR"/>
        </w:rPr>
      </w:pPr>
      <w:r w:rsidRPr="00AF4D13">
        <w:rPr>
          <w:rFonts w:cs="Times New Roman" w:eastAsia="Times New Roman"/>
          <w:szCs w:val="20"/>
          <w:lang w:eastAsia="hr-HR"/>
        </w:rPr>
        <w:t xml:space="preserve">Iz uvida u spis proizlazi da je unovčena sva imovina stečajnog dužnika - pokretnine i nekretnine. </w:t>
      </w:r>
    </w:p>
    <w:p w:rsidRDefault="00AF4D13" w:rsidP="00AF4D13" w:rsidR="00AF4D13" w:rsidRPr="00AF4D13">
      <w:pPr>
        <w:overflowPunct w:val="false"/>
        <w:autoSpaceDE w:val="false"/>
        <w:autoSpaceDN w:val="false"/>
        <w:adjustRightInd w:val="false"/>
        <w:spacing w:after="0"/>
        <w:ind w:firstLine="851"/>
        <w:jc w:val="both"/>
        <w:rPr>
          <w:rFonts w:cs="Times New Roman" w:eastAsia="Times New Roman"/>
          <w:szCs w:val="20"/>
          <w:lang w:eastAsia="hr-HR"/>
        </w:rPr>
      </w:pPr>
    </w:p>
    <w:p w:rsidRDefault="00AF4D13" w:rsidP="00AF4D13" w:rsidR="00AF4D13" w:rsidRPr="00AF4D13">
      <w:pPr>
        <w:overflowPunct w:val="false"/>
        <w:autoSpaceDE w:val="false"/>
        <w:autoSpaceDN w:val="false"/>
        <w:adjustRightInd w:val="false"/>
        <w:spacing w:after="0"/>
        <w:ind w:firstLine="851"/>
        <w:jc w:val="both"/>
        <w:rPr>
          <w:rFonts w:cs="Times New Roman" w:eastAsia="Times New Roman"/>
          <w:szCs w:val="20"/>
          <w:lang w:eastAsia="hr-HR"/>
        </w:rPr>
      </w:pPr>
      <w:r w:rsidRPr="00AF4D13">
        <w:rPr>
          <w:rFonts w:cs="Times New Roman" w:eastAsia="Times New Roman"/>
          <w:szCs w:val="20"/>
          <w:lang w:eastAsia="hr-HR"/>
        </w:rPr>
        <w:t xml:space="preserve">Sukladno odredbi čl.94. st.1. Stečajnog zakona </w:t>
      </w:r>
      <w:r w:rsidRPr="00AF4D13">
        <w:rPr>
          <w:rFonts w:cs="Times New Roman" w:eastAsia="Times New Roman"/>
          <w:noProof/>
          <w:szCs w:val="20"/>
          <w:lang w:eastAsia="hr-HR"/>
        </w:rPr>
        <w:t xml:space="preserve">(Narodne novine br. 71/15, dalje: SZ) </w:t>
      </w:r>
      <w:r w:rsidRPr="00AF4D13">
        <w:rPr>
          <w:rFonts w:cs="Times New Roman" w:eastAsia="Times New Roman"/>
          <w:szCs w:val="20"/>
          <w:lang w:eastAsia="hr-HR"/>
        </w:rPr>
        <w:t xml:space="preserve">stečajni upravitelj ima pravo na nagradu za rad. </w:t>
      </w:r>
    </w:p>
    <w:p w:rsidRDefault="00AF4D13" w:rsidP="00AF4D13" w:rsidR="00AF4D13" w:rsidRPr="00AF4D13">
      <w:pPr>
        <w:overflowPunct w:val="false"/>
        <w:autoSpaceDE w:val="false"/>
        <w:autoSpaceDN w:val="false"/>
        <w:adjustRightInd w:val="false"/>
        <w:spacing w:after="0"/>
        <w:ind w:firstLine="851"/>
        <w:jc w:val="both"/>
        <w:rPr>
          <w:rFonts w:cs="Times New Roman" w:eastAsia="Times New Roman"/>
          <w:szCs w:val="20"/>
          <w:lang w:eastAsia="hr-HR"/>
        </w:rPr>
      </w:pPr>
    </w:p>
    <w:p w:rsidRDefault="00AF4D13" w:rsidP="00AF4D13" w:rsidR="00AF4D13" w:rsidRPr="00AF4D13">
      <w:pPr>
        <w:overflowPunct w:val="false"/>
        <w:autoSpaceDE w:val="false"/>
        <w:autoSpaceDN w:val="false"/>
        <w:adjustRightInd w:val="false"/>
        <w:spacing w:after="0"/>
        <w:ind w:firstLine="851"/>
        <w:jc w:val="both"/>
        <w:rPr>
          <w:rFonts w:cs="Times New Roman" w:eastAsia="Times New Roman"/>
          <w:szCs w:val="20"/>
          <w:lang w:eastAsia="hr-HR"/>
        </w:rPr>
      </w:pPr>
      <w:r w:rsidRPr="00AF4D13">
        <w:rPr>
          <w:rFonts w:cs="Times New Roman" w:eastAsia="Times New Roman"/>
          <w:szCs w:val="20"/>
          <w:lang w:eastAsia="hr-HR"/>
        </w:rPr>
        <w:t>Nagrada se, sukladno čl.94. st.2. SZ, određuje primjenom Uredbe o kriterijima i načinu obračuna i plaćanja nagrada stečajnim upraviteljima (Narodne novine br. 105/2015, dalje: Uredba).</w:t>
      </w:r>
    </w:p>
    <w:p w:rsidRDefault="00AF4D13" w:rsidP="00AF4D13" w:rsidR="00AF4D13" w:rsidRPr="00AF4D13">
      <w:pPr>
        <w:overflowPunct w:val="false"/>
        <w:autoSpaceDE w:val="false"/>
        <w:autoSpaceDN w:val="false"/>
        <w:adjustRightInd w:val="false"/>
        <w:spacing w:after="0"/>
        <w:ind w:firstLine="851"/>
        <w:jc w:val="both"/>
        <w:rPr>
          <w:rFonts w:cs="Times New Roman" w:eastAsia="Times New Roman"/>
          <w:szCs w:val="20"/>
          <w:lang w:eastAsia="hr-HR"/>
        </w:rPr>
      </w:pPr>
    </w:p>
    <w:p w:rsidRDefault="00AF4D13" w:rsidP="00AF4D13" w:rsidR="00AF4D13" w:rsidRPr="00AF4D13">
      <w:pPr>
        <w:overflowPunct w:val="false"/>
        <w:autoSpaceDE w:val="false"/>
        <w:autoSpaceDN w:val="false"/>
        <w:adjustRightInd w:val="false"/>
        <w:spacing w:after="0"/>
        <w:ind w:firstLine="851"/>
        <w:jc w:val="both"/>
        <w:rPr>
          <w:rFonts w:cs="Times New Roman" w:eastAsia="Times New Roman"/>
          <w:szCs w:val="20"/>
          <w:lang w:eastAsia="hr-HR"/>
        </w:rPr>
      </w:pPr>
      <w:r w:rsidRPr="00AF4D13">
        <w:rPr>
          <w:rFonts w:cs="Times New Roman" w:eastAsia="Times New Roman"/>
          <w:szCs w:val="20"/>
          <w:lang w:eastAsia="hr-HR"/>
        </w:rPr>
        <w:t xml:space="preserve">Čl.16. st.2. Uredbe propisano je da će se za rad stečajnom upravitelju koji je obavljen do stupanja na snagu te Uredbe obračunati nagrada po pravilima Uredbe o kriterijima i načinu obračuna i plaćanja nagrada stečajnim upraviteljima (Narodne novine br. 189/03), pri čemu je sud dužan utvrditi postotak nagrade koja stečajnom upravitelju pripada prema pravilima te Uredbe. St.3. istog članka propisano da će se za poslove obavljene nakon stupanja na snagu te </w:t>
      </w:r>
      <w:r w:rsidRPr="00AF4D13">
        <w:rPr>
          <w:rFonts w:cs="Times New Roman" w:eastAsia="Times New Roman"/>
          <w:szCs w:val="20"/>
          <w:lang w:eastAsia="hr-HR"/>
        </w:rPr>
        <w:lastRenderedPageBreak/>
        <w:t xml:space="preserve">Uredbe nagrada odrediti po njenim pravilima, vodeći računa o postotku namirenja i st.2. tog članka. </w:t>
      </w:r>
    </w:p>
    <w:p w:rsidRDefault="00AF4D13" w:rsidP="00AF4D13" w:rsidR="00AF4D13" w:rsidRPr="00AF4D13">
      <w:pPr>
        <w:overflowPunct w:val="false"/>
        <w:autoSpaceDE w:val="false"/>
        <w:autoSpaceDN w:val="false"/>
        <w:adjustRightInd w:val="false"/>
        <w:spacing w:after="0"/>
        <w:ind w:firstLine="851"/>
        <w:jc w:val="both"/>
        <w:rPr>
          <w:rFonts w:cs="Times New Roman" w:eastAsia="Times New Roman"/>
          <w:szCs w:val="20"/>
          <w:lang w:eastAsia="hr-HR"/>
        </w:rPr>
      </w:pPr>
    </w:p>
    <w:p w:rsidRDefault="00AF4D13" w:rsidP="00AF4D13" w:rsidR="00AF4D13" w:rsidRPr="00AF4D13">
      <w:pPr>
        <w:overflowPunct w:val="false"/>
        <w:autoSpaceDE w:val="false"/>
        <w:autoSpaceDN w:val="false"/>
        <w:adjustRightInd w:val="false"/>
        <w:spacing w:after="0"/>
        <w:ind w:firstLine="851"/>
        <w:jc w:val="both"/>
        <w:rPr>
          <w:rFonts w:cs="Times New Roman" w:eastAsia="Times New Roman"/>
          <w:szCs w:val="20"/>
          <w:lang w:eastAsia="hr-HR"/>
        </w:rPr>
      </w:pPr>
      <w:r w:rsidRPr="00AF4D13">
        <w:rPr>
          <w:rFonts w:cs="Times New Roman" w:eastAsia="Times New Roman"/>
          <w:szCs w:val="20"/>
          <w:lang w:eastAsia="hr-HR"/>
        </w:rPr>
        <w:t>Vrijednost imovine stečajnog dužnika unovčene do 8. listopada 2015. iznosila je ukupno 6.998.198,68 kn te je primjenom  čl.4. toč.1. Uredbe o kriterijima i načinu obračuna i plaćanja nagrada stečajnim upraviteljima (Narodne novine br. 189/03) stečajnom upravitelju određena nagrada u neto iznosu od 189.982,00 kn (</w:t>
      </w:r>
      <w:proofErr w:type="spellStart"/>
      <w:r w:rsidRPr="00AF4D13">
        <w:rPr>
          <w:rFonts w:cs="Times New Roman" w:eastAsia="Times New Roman"/>
          <w:szCs w:val="20"/>
          <w:lang w:eastAsia="hr-HR"/>
        </w:rPr>
        <w:t>toč.I</w:t>
      </w:r>
      <w:proofErr w:type="spellEnd"/>
      <w:r w:rsidRPr="00AF4D13">
        <w:rPr>
          <w:rFonts w:cs="Times New Roman" w:eastAsia="Times New Roman"/>
          <w:szCs w:val="20"/>
          <w:lang w:eastAsia="hr-HR"/>
        </w:rPr>
        <w:t>. izreke). Imajući u vidu maksimalni iznos nagrade od 300.000,00 kn neto (propisan čl.4. toč.2. te Uredbe), iznos od 189.982,00 kn je 63% nagrade.</w:t>
      </w:r>
    </w:p>
    <w:p w:rsidRDefault="00AF4D13" w:rsidP="00AF4D13" w:rsidR="00AF4D13" w:rsidRPr="00AF4D13">
      <w:pPr>
        <w:overflowPunct w:val="false"/>
        <w:autoSpaceDE w:val="false"/>
        <w:autoSpaceDN w:val="false"/>
        <w:adjustRightInd w:val="false"/>
        <w:spacing w:after="0"/>
        <w:ind w:firstLine="851"/>
        <w:jc w:val="both"/>
        <w:rPr>
          <w:rFonts w:cs="Times New Roman" w:eastAsia="Times New Roman"/>
          <w:szCs w:val="20"/>
          <w:lang w:eastAsia="hr-HR"/>
        </w:rPr>
      </w:pPr>
    </w:p>
    <w:p w:rsidRDefault="00AF4D13" w:rsidP="00AF4D13" w:rsidR="00AF4D13" w:rsidRPr="00AF4D13">
      <w:pPr>
        <w:overflowPunct w:val="false"/>
        <w:autoSpaceDE w:val="false"/>
        <w:autoSpaceDN w:val="false"/>
        <w:adjustRightInd w:val="false"/>
        <w:spacing w:after="0"/>
        <w:ind w:firstLine="851"/>
        <w:jc w:val="both"/>
        <w:rPr>
          <w:rFonts w:cs="Times New Roman" w:eastAsia="Times New Roman"/>
          <w:szCs w:val="20"/>
          <w:lang w:eastAsia="hr-HR"/>
        </w:rPr>
      </w:pPr>
      <w:r w:rsidRPr="00AF4D13">
        <w:rPr>
          <w:rFonts w:cs="Times New Roman" w:eastAsia="Times New Roman"/>
          <w:szCs w:val="20"/>
          <w:lang w:eastAsia="hr-HR"/>
        </w:rPr>
        <w:t>Nakon 8. listopada 2015. vrijednost unovčene stečajne imovine je 3.800.000,00 kn i stečajni upravitelj bi, sukladno čl.7. Uredbe, imao pravo na nagradu u bruto iznosu od 296.000,00 kn.</w:t>
      </w:r>
    </w:p>
    <w:p w:rsidRDefault="00AF4D13" w:rsidP="00AF4D13" w:rsidR="00AF4D13" w:rsidRPr="00AF4D13">
      <w:pPr>
        <w:overflowPunct w:val="false"/>
        <w:autoSpaceDE w:val="false"/>
        <w:autoSpaceDN w:val="false"/>
        <w:adjustRightInd w:val="false"/>
        <w:spacing w:after="0"/>
        <w:ind w:firstLine="851"/>
        <w:jc w:val="both"/>
        <w:rPr>
          <w:rFonts w:cs="Times New Roman" w:eastAsia="Times New Roman"/>
          <w:szCs w:val="20"/>
          <w:lang w:eastAsia="hr-HR"/>
        </w:rPr>
      </w:pPr>
    </w:p>
    <w:p w:rsidRDefault="00AF4D13" w:rsidP="00AF4D13" w:rsidR="00AF4D13" w:rsidRPr="00AF4D13">
      <w:pPr>
        <w:overflowPunct w:val="false"/>
        <w:autoSpaceDE w:val="false"/>
        <w:autoSpaceDN w:val="false"/>
        <w:adjustRightInd w:val="false"/>
        <w:spacing w:after="0"/>
        <w:ind w:firstLine="851"/>
        <w:jc w:val="both"/>
        <w:rPr>
          <w:rFonts w:cs="Times New Roman" w:eastAsia="Times New Roman"/>
          <w:szCs w:val="20"/>
          <w:lang w:eastAsia="hr-HR"/>
        </w:rPr>
      </w:pPr>
      <w:r w:rsidRPr="00AF4D13">
        <w:rPr>
          <w:rFonts w:cs="Times New Roman" w:eastAsia="Times New Roman"/>
          <w:szCs w:val="20"/>
          <w:lang w:eastAsia="hr-HR"/>
        </w:rPr>
        <w:t>S obzirom da mu je za rad do 8. listopada 2015. utvrđena nagrada od 189.982,00 kn, što je 63% maksimalnog iznosa nagrade, za rad nakon 8. listopada 2015. pripada mu dio nagrade po kriterijima Uredbe koja je u primjeni od 8. listopada 2015. Prema ocjeni suda to je 37% maksimalnog iznosa nagrade odnosno bruto iznos od 233.100,00 kn (</w:t>
      </w:r>
      <w:proofErr w:type="spellStart"/>
      <w:r w:rsidRPr="00AF4D13">
        <w:rPr>
          <w:rFonts w:cs="Times New Roman" w:eastAsia="Times New Roman"/>
          <w:szCs w:val="20"/>
          <w:lang w:eastAsia="hr-HR"/>
        </w:rPr>
        <w:t>toč.II</w:t>
      </w:r>
      <w:proofErr w:type="spellEnd"/>
      <w:r w:rsidRPr="00AF4D13">
        <w:rPr>
          <w:rFonts w:cs="Times New Roman" w:eastAsia="Times New Roman"/>
          <w:szCs w:val="20"/>
          <w:lang w:eastAsia="hr-HR"/>
        </w:rPr>
        <w:t>. izreke).</w:t>
      </w:r>
    </w:p>
    <w:p w:rsidRDefault="00AF4D13" w:rsidP="00AF4D13" w:rsidR="00AF4D13" w:rsidRPr="00AF4D13">
      <w:pPr>
        <w:overflowPunct w:val="false"/>
        <w:autoSpaceDE w:val="false"/>
        <w:autoSpaceDN w:val="false"/>
        <w:adjustRightInd w:val="false"/>
        <w:spacing w:after="0"/>
        <w:jc w:val="both"/>
        <w:rPr>
          <w:rFonts w:cs="Times New Roman" w:eastAsia="Times New Roman"/>
          <w:szCs w:val="20"/>
          <w:lang w:eastAsia="hr-HR"/>
        </w:rPr>
      </w:pPr>
      <w:r w:rsidRPr="00AF4D13">
        <w:rPr>
          <w:rFonts w:cs="Times New Roman" w:eastAsia="Times New Roman"/>
          <w:szCs w:val="20"/>
          <w:lang w:eastAsia="hr-HR"/>
        </w:rPr>
        <w:t xml:space="preserve">            </w:t>
      </w:r>
    </w:p>
    <w:p w:rsidRDefault="00AF4D13" w:rsidP="00AF4D13" w:rsidR="00AF4D13" w:rsidRPr="00AF4D13">
      <w:pPr>
        <w:overflowPunct w:val="false"/>
        <w:autoSpaceDE w:val="false"/>
        <w:autoSpaceDN w:val="false"/>
        <w:adjustRightInd w:val="false"/>
        <w:spacing w:after="0"/>
        <w:jc w:val="center"/>
        <w:rPr>
          <w:rFonts w:cs="Times New Roman" w:eastAsia="Times New Roman"/>
          <w:noProof/>
          <w:szCs w:val="20"/>
          <w:lang w:eastAsia="hr-HR"/>
        </w:rPr>
      </w:pPr>
      <w:r w:rsidRPr="00AF4D13">
        <w:rPr>
          <w:rFonts w:cs="Times New Roman" w:eastAsia="Times New Roman"/>
          <w:noProof/>
          <w:szCs w:val="20"/>
          <w:lang w:eastAsia="hr-HR"/>
        </w:rPr>
        <w:t>U Bjelovaru, 4. siječnja 2017.</w:t>
      </w:r>
    </w:p>
    <w:p w:rsidRDefault="00AF4D13" w:rsidP="00AF4D13" w:rsidR="00AF4D13" w:rsidRPr="00AF4D13">
      <w:pPr>
        <w:overflowPunct w:val="false"/>
        <w:autoSpaceDE w:val="false"/>
        <w:autoSpaceDN w:val="false"/>
        <w:adjustRightInd w:val="false"/>
        <w:spacing w:after="0"/>
        <w:jc w:val="center"/>
        <w:rPr>
          <w:rFonts w:cs="Times New Roman" w:eastAsia="Times New Roman"/>
          <w:noProof/>
          <w:szCs w:val="20"/>
          <w:lang w:eastAsia="hr-HR"/>
        </w:rPr>
      </w:pPr>
    </w:p>
    <w:p w:rsidRDefault="00AF4D13" w:rsidP="00AF4D13" w:rsidR="00AF4D13" w:rsidRPr="00AF4D13">
      <w:pPr>
        <w:overflowPunct w:val="false"/>
        <w:autoSpaceDE w:val="false"/>
        <w:autoSpaceDN w:val="false"/>
        <w:adjustRightInd w:val="false"/>
        <w:spacing w:after="0"/>
        <w:ind w:firstLine="5245"/>
        <w:jc w:val="both"/>
        <w:rPr>
          <w:rFonts w:cs="Times New Roman" w:eastAsia="Times New Roman"/>
          <w:noProof/>
          <w:szCs w:val="20"/>
          <w:lang w:eastAsia="hr-HR"/>
        </w:rPr>
      </w:pPr>
      <w:r w:rsidRPr="00AF4D13">
        <w:rPr>
          <w:rFonts w:cs="Times New Roman" w:eastAsia="Times New Roman"/>
          <w:noProof/>
          <w:szCs w:val="20"/>
          <w:lang w:eastAsia="hr-HR"/>
        </w:rPr>
        <w:t>STEČAJNI SUDAC</w:t>
      </w:r>
    </w:p>
    <w:p w:rsidRDefault="00AF4D13" w:rsidP="00AF4D13" w:rsidR="00AF4D13" w:rsidRPr="00AF4D13">
      <w:pPr>
        <w:overflowPunct w:val="false"/>
        <w:autoSpaceDE w:val="false"/>
        <w:autoSpaceDN w:val="false"/>
        <w:adjustRightInd w:val="false"/>
        <w:spacing w:after="0"/>
        <w:ind w:firstLine="4678"/>
        <w:jc w:val="both"/>
        <w:rPr>
          <w:rFonts w:cs="Times New Roman" w:eastAsia="Times New Roman"/>
          <w:noProof/>
          <w:szCs w:val="20"/>
          <w:lang w:eastAsia="hr-HR"/>
        </w:rPr>
      </w:pPr>
      <w:r w:rsidRPr="00AF4D13">
        <w:rPr>
          <w:rFonts w:cs="Times New Roman" w:eastAsia="Times New Roman"/>
          <w:noProof/>
          <w:szCs w:val="20"/>
          <w:lang w:eastAsia="hr-HR"/>
        </w:rPr>
        <w:t xml:space="preserve">  MARIJA PETRINA KUBICA </w:t>
      </w:r>
    </w:p>
    <w:p w:rsidRDefault="00AF4D13" w:rsidP="00AF4D13" w:rsidR="00AF4D13" w:rsidRPr="00AF4D13">
      <w:pPr>
        <w:overflowPunct w:val="false"/>
        <w:autoSpaceDE w:val="false"/>
        <w:autoSpaceDN w:val="false"/>
        <w:adjustRightInd w:val="false"/>
        <w:spacing w:after="0"/>
        <w:ind w:firstLine="4678"/>
        <w:jc w:val="both"/>
        <w:rPr>
          <w:rFonts w:cs="Times New Roman" w:eastAsia="Times New Roman"/>
          <w:noProof/>
          <w:szCs w:val="20"/>
          <w:lang w:eastAsia="hr-HR"/>
        </w:rPr>
      </w:pPr>
    </w:p>
    <w:p w:rsidRDefault="00AF4D13" w:rsidP="00AF4D13" w:rsidR="00AF4D13" w:rsidRPr="00AF4D13">
      <w:pPr>
        <w:overflowPunct w:val="false"/>
        <w:autoSpaceDE w:val="false"/>
        <w:autoSpaceDN w:val="false"/>
        <w:adjustRightInd w:val="false"/>
        <w:spacing w:after="0"/>
        <w:jc w:val="both"/>
        <w:rPr>
          <w:rFonts w:cs="Times New Roman" w:eastAsia="Times New Roman"/>
          <w:noProof/>
          <w:szCs w:val="20"/>
          <w:lang w:eastAsia="hr-HR"/>
        </w:rPr>
      </w:pPr>
    </w:p>
    <w:p w:rsidRDefault="00AF4D13" w:rsidP="00AF4D13" w:rsidR="00AF4D13" w:rsidRPr="00AF4D13">
      <w:pPr>
        <w:overflowPunct w:val="false"/>
        <w:autoSpaceDE w:val="false"/>
        <w:autoSpaceDN w:val="false"/>
        <w:adjustRightInd w:val="false"/>
        <w:spacing w:after="0"/>
        <w:ind w:firstLine="4678"/>
        <w:jc w:val="both"/>
        <w:rPr>
          <w:rFonts w:cs="Times New Roman" w:eastAsia="Times New Roman"/>
          <w:noProof/>
          <w:szCs w:val="20"/>
          <w:lang w:eastAsia="hr-HR"/>
        </w:rPr>
      </w:pPr>
    </w:p>
    <w:p w:rsidRDefault="00AF4D13" w:rsidP="00AF4D13" w:rsidR="00AF4D13" w:rsidRPr="00AF4D13">
      <w:pPr>
        <w:overflowPunct w:val="false"/>
        <w:autoSpaceDE w:val="false"/>
        <w:autoSpaceDN w:val="false"/>
        <w:adjustRightInd w:val="false"/>
        <w:spacing w:after="0"/>
        <w:ind w:firstLine="4678"/>
        <w:jc w:val="both"/>
        <w:rPr>
          <w:rFonts w:cs="Times New Roman" w:eastAsia="Times New Roman"/>
          <w:noProof/>
          <w:szCs w:val="20"/>
          <w:lang w:eastAsia="hr-HR"/>
        </w:rPr>
      </w:pPr>
    </w:p>
    <w:p w:rsidRDefault="00AF4D13" w:rsidP="00AF4D13" w:rsidR="00AF4D13" w:rsidRPr="00AF4D13">
      <w:pPr>
        <w:overflowPunct w:val="false"/>
        <w:autoSpaceDE w:val="false"/>
        <w:autoSpaceDN w:val="false"/>
        <w:adjustRightInd w:val="false"/>
        <w:spacing w:after="0"/>
        <w:ind w:firstLine="4678"/>
        <w:jc w:val="both"/>
        <w:rPr>
          <w:rFonts w:cs="Times New Roman" w:eastAsia="Times New Roman"/>
          <w:noProof/>
          <w:szCs w:val="20"/>
          <w:lang w:eastAsia="hr-HR"/>
        </w:rPr>
      </w:pPr>
    </w:p>
    <w:p w:rsidRDefault="00AF4D13" w:rsidP="00AF4D13" w:rsidR="00AF4D13" w:rsidRPr="00AF4D13">
      <w:pPr>
        <w:overflowPunct w:val="false"/>
        <w:autoSpaceDE w:val="false"/>
        <w:autoSpaceDN w:val="false"/>
        <w:adjustRightInd w:val="false"/>
        <w:spacing w:after="0"/>
        <w:ind w:firstLine="4678"/>
        <w:jc w:val="both"/>
        <w:rPr>
          <w:rFonts w:cs="Times New Roman" w:eastAsia="Times New Roman"/>
          <w:noProof/>
          <w:szCs w:val="20"/>
          <w:lang w:eastAsia="hr-HR"/>
        </w:rPr>
      </w:pPr>
    </w:p>
    <w:p w:rsidRDefault="00AF4D13" w:rsidP="00AF4D13" w:rsidR="00AF4D13" w:rsidRPr="00AF4D13">
      <w:pPr>
        <w:overflowPunct w:val="false"/>
        <w:autoSpaceDE w:val="false"/>
        <w:autoSpaceDN w:val="false"/>
        <w:adjustRightInd w:val="false"/>
        <w:spacing w:after="0"/>
        <w:jc w:val="both"/>
        <w:rPr>
          <w:rFonts w:cs="Times New Roman" w:eastAsia="Times New Roman"/>
          <w:szCs w:val="20"/>
          <w:lang w:eastAsia="hr-HR"/>
        </w:rPr>
      </w:pPr>
      <w:r w:rsidRPr="00AF4D13">
        <w:rPr>
          <w:rFonts w:cs="Times New Roman" w:eastAsia="Times New Roman"/>
          <w:szCs w:val="20"/>
          <w:lang w:eastAsia="hr-HR"/>
        </w:rPr>
        <w:t>POUKA O PRAVNOM LIJEKU: Protiv ovog rješenja može se podnijeti žalba u roku od 8 dana od dostave rješenja, na Visoki trgovački sud RH u Zagrebu, a putem ovoga suda (čl.19. st.1. i 2. Stečajnog zakona). Dostava se smatra obavljenom istekom osmog dana od dana objave ovog rješenja na e-oglasnoj ploči suda (čl.12. st.1. Stečajnog zakona). Žalba se podnosi u tri primjerka.</w:t>
      </w:r>
    </w:p>
    <w:p w:rsidRDefault="00AF4D13" w:rsidP="00AF4D13" w:rsidR="00AF4D13" w:rsidRPr="00AF4D13">
      <w:pPr>
        <w:overflowPunct w:val="false"/>
        <w:autoSpaceDE w:val="false"/>
        <w:autoSpaceDN w:val="false"/>
        <w:adjustRightInd w:val="false"/>
        <w:spacing w:after="0"/>
        <w:jc w:val="both"/>
        <w:rPr>
          <w:rFonts w:cs="Times New Roman" w:eastAsia="Times New Roman"/>
          <w:noProof/>
          <w:szCs w:val="20"/>
          <w:lang w:eastAsia="hr-HR"/>
        </w:rPr>
      </w:pPr>
    </w:p>
    <w:p w:rsidRDefault="00AF4D13" w:rsidP="00AF4D13" w:rsidR="00AF4D13" w:rsidRPr="00AF4D13">
      <w:pPr>
        <w:overflowPunct w:val="false"/>
        <w:autoSpaceDE w:val="false"/>
        <w:autoSpaceDN w:val="false"/>
        <w:adjustRightInd w:val="false"/>
        <w:spacing w:after="0"/>
        <w:jc w:val="both"/>
        <w:rPr>
          <w:rFonts w:cs="Times New Roman" w:eastAsia="Times New Roman"/>
          <w:noProof/>
          <w:szCs w:val="20"/>
          <w:lang w:eastAsia="hr-HR"/>
        </w:rPr>
      </w:pPr>
      <w:r w:rsidRPr="00AF4D13">
        <w:rPr>
          <w:rFonts w:cs="Times New Roman" w:eastAsia="Times New Roman"/>
          <w:noProof/>
          <w:szCs w:val="20"/>
          <w:lang w:eastAsia="hr-HR"/>
        </w:rPr>
        <w:t>Rj.</w:t>
      </w:r>
    </w:p>
    <w:p w:rsidRDefault="00AF4D13" w:rsidP="00AF4D13" w:rsidR="00AF4D13" w:rsidRPr="00AF4D13">
      <w:pPr>
        <w:overflowPunct w:val="false"/>
        <w:autoSpaceDE w:val="false"/>
        <w:autoSpaceDN w:val="false"/>
        <w:adjustRightInd w:val="false"/>
        <w:spacing w:after="0"/>
        <w:jc w:val="both"/>
        <w:rPr>
          <w:rFonts w:cs="Times New Roman" w:eastAsia="Times New Roman"/>
          <w:noProof/>
          <w:szCs w:val="20"/>
          <w:lang w:eastAsia="hr-HR"/>
        </w:rPr>
      </w:pPr>
      <w:r w:rsidRPr="00AF4D13">
        <w:rPr>
          <w:rFonts w:cs="Times New Roman" w:eastAsia="Times New Roman"/>
          <w:noProof/>
          <w:szCs w:val="20"/>
          <w:lang w:eastAsia="hr-HR"/>
        </w:rPr>
        <w:t>DNA:e-oglasna ploča suda</w:t>
      </w:r>
    </w:p>
    <w:p w:rsidRDefault="00AF4D13" w:rsidP="00AF4D13" w:rsidR="00AF4D13" w:rsidRPr="00AF4D13">
      <w:pPr>
        <w:overflowPunct w:val="false"/>
        <w:autoSpaceDE w:val="false"/>
        <w:autoSpaceDN w:val="false"/>
        <w:adjustRightInd w:val="false"/>
        <w:spacing w:after="0"/>
        <w:jc w:val="both"/>
        <w:rPr>
          <w:rFonts w:cs="Times New Roman" w:eastAsia="Times New Roman"/>
          <w:szCs w:val="20"/>
          <w:lang w:eastAsia="hr-HR"/>
        </w:rPr>
      </w:pPr>
      <w:r w:rsidRPr="00AF4D13">
        <w:rPr>
          <w:rFonts w:cs="Times New Roman" w:eastAsia="Times New Roman"/>
          <w:noProof/>
          <w:szCs w:val="20"/>
          <w:lang w:eastAsia="hr-HR"/>
        </w:rPr>
        <w:t>Bj.4.1.2017.</w:t>
      </w:r>
    </w:p>
    <w:p w:rsidRDefault="00AF4D13" w:rsidP="00AF4D13" w:rsidR="00AF4D13" w:rsidRPr="00AF4D13">
      <w:pPr>
        <w:overflowPunct w:val="false"/>
        <w:autoSpaceDE w:val="false"/>
        <w:autoSpaceDN w:val="false"/>
        <w:adjustRightInd w:val="false"/>
        <w:spacing w:after="0"/>
        <w:rPr>
          <w:rFonts w:cs="Times New Roman" w:eastAsia="Times New Roman"/>
          <w:szCs w:val="20"/>
          <w:lang w:eastAsia="hr-HR"/>
        </w:rPr>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8"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4D13"/>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22039340">
      <w:bodyDiv w:val="true"/>
      <w:marLeft w:val="0"/>
      <w:marRight w:val="0"/>
      <w:marTop w:val="0"/>
      <w:marBottom w:val="0"/>
      <w:divBdr>
        <w:top w:space="0" w:sz="0" w:color="auto" w:val="none"/>
        <w:left w:space="0" w:sz="0" w:color="auto" w:val="none"/>
        <w:bottom w:space="0" w:sz="0" w:color="auto" w:val="none"/>
        <w:right w:space="0" w:sz="0" w:color="auto" w:val="none"/>
      </w:divBdr>
    </w:div>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4. siječnja 2017.</izvorni_sadrzaj>
    <derivirana_varijabla naziv="DomainObject.DatumDonosenjaOdluke_1">4. siječnja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St-186/2013-186</izvorni_sadrzaj>
    <derivirana_varijabla naziv="DomainObject.Oznaka_1">St-186/2013-186</derivirana_varijabla>
  </DomainObject.Oznaka>
  <DomainObject.DonositeljOdluke.Ime>
    <izvorni_sadrzaj>Marija</izvorni_sadrzaj>
    <derivirana_varijabla naziv="DomainObject.DonositeljOdluke.Ime_1">Marija</derivirana_varijabla>
  </DomainObject.DonositeljOdluke.Ime>
  <DomainObject.DonositeljOdluke.Prezime>
    <izvorni_sadrzaj>Petrina Kubica</izvorni_sadrzaj>
    <derivirana_varijabla naziv="DomainObject.DonositeljOdluke.Prezime_1">Petrina Kubica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186</izvorni_sadrzaj>
    <derivirana_varijabla naziv="DomainObject.Predmet.Broj_1">186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srpnja 2013.</izvorni_sadrzaj>
    <derivirana_varijabla naziv="DomainObject.Predmet.DatumOsnivanja_1">16. srpnja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St-186/2013</izvorni_sadrzaj>
    <derivirana_varijabla naziv="DomainObject.Predmet.OznakaBroj_1">St-186/2013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FARMA SENKOVAC d.o.o.  za stočarstvo, proizvodnju stočne hrane, klanje stoke i praradu mesa NOVI SENKOVAC</izvorni_sadrzaj>
    <derivirana_varijabla naziv="DomainObject.Predmet.ProtustrankaFormated_1">  FARMA SENKOVAC d.o.o.  za stočarstvo, proizvodnju stočne hrane, klanje stoke i praradu mesa NOVI SENKOVAC</derivirana_varijabla>
  </DomainObject.Predmet.ProtustrankaFormated>
  <DomainObject.Predmet.ProtustrankaFormatedOIB>
    <izvorni_sadrzaj>  FARMA SENKOVAC d.o.o.  za stočarstvo, proizvodnju stočne hrane, klanje stoke i praradu mesa NOVI SENKOVAC, OIB 46869916345</izvorni_sadrzaj>
    <derivirana_varijabla naziv="DomainObject.Predmet.ProtustrankaFormatedOIB_1">  FARMA SENKOVAC d.o.o.  za stočarstvo, proizvodnju stočne hrane, klanje stoke i praradu mesa NOVI SENKOVAC, OIB 46869916345</derivirana_varijabla>
  </DomainObject.Predmet.ProtustrankaFormatedOIB>
  <DomainObject.Predmet.ProtustrankaFormatedWithAdress>
    <izvorni_sadrzaj> FARMA SENKOVAC d.o.o.  za stočarstvo, proizvodnju stočne hrane, klanje stoke i praradu mesa NOVI SENKOVAC, Novi Senkovac, Varaždinska 68, 33520 Slatina</izvorni_sadrzaj>
    <derivirana_varijabla naziv="DomainObject.Predmet.ProtustrankaFormatedWithAdress_1"> FARMA SENKOVAC d.o.o.  za stočarstvo, proizvodnju stočne hrane, klanje stoke i praradu mesa NOVI SENKOVAC, Novi Senkovac, Varaždinska 68, 33520 Slatina</derivirana_varijabla>
  </DomainObject.Predmet.ProtustrankaFormatedWithAdress>
  <DomainObject.Predmet.ProtustrankaFormatedWithAdressOIB>
    <izvorni_sadrzaj> FARMA SENKOVAC d.o.o.  za stočarstvo, proizvodnju stočne hrane, klanje stoke i praradu mesa NOVI SENKOVAC, OIB 46869916345, Novi Senkovac, Varaždinska 68, 33520 Slatina</izvorni_sadrzaj>
    <derivirana_varijabla naziv="DomainObject.Predmet.ProtustrankaFormatedWithAdressOIB_1"> FARMA SENKOVAC d.o.o.  za stočarstvo, proizvodnju stočne hrane, klanje stoke i praradu mesa NOVI SENKOVAC, OIB 46869916345, Novi Senkovac, Varaždinska 68, 33520 Slatina</derivirana_varijabla>
  </DomainObject.Predmet.ProtustrankaFormatedWithAdressOIB>
  <DomainObject.Predmet.ProtustrankaWithAdress>
    <izvorni_sadrzaj>FARMA SENKOVAC d.o.o.  za stočarstvo, proizvodnju stočne hrane, klanje stoke i praradu mesa NOVI SENKOVAC Novi Senkovac, Varaždinska 68, 33520 Slatina</izvorni_sadrzaj>
    <derivirana_varijabla naziv="DomainObject.Predmet.ProtustrankaWithAdress_1">FARMA SENKOVAC d.o.o.  za stočarstvo, proizvodnju stočne hrane, klanje stoke i praradu mesa NOVI SENKOVAC Novi Senkovac, Varaždinska 68, 33520 Slatina</derivirana_varijabla>
  </DomainObject.Predmet.ProtustrankaWithAdress>
  <DomainObject.Predmet.ProtustrankaWithAdressOIB>
    <izvorni_sadrzaj>FARMA SENKOVAC d.o.o.  za stočarstvo, proizvodnju stočne hrane, klanje stoke i praradu mesa NOVI SENKOVAC, OIB 46869916345, Novi Senkovac, Varaždinska 68, 33520 Slatina</izvorni_sadrzaj>
    <derivirana_varijabla naziv="DomainObject.Predmet.ProtustrankaWithAdressOIB_1">FARMA SENKOVAC d.o.o.  za stočarstvo, proizvodnju stočne hrane, klanje stoke i praradu mesa NOVI SENKOVAC, OIB 46869916345, Novi Senkovac, Varaždinska 68, 33520 Slatina</derivirana_varijabla>
  </DomainObject.Predmet.ProtustrankaWithAdressOIB>
  <DomainObject.Predmet.ProtustrankaNazivFormated>
    <izvorni_sadrzaj>FARMA SENKOVAC d.o.o.  za stočarstvo, proizvodnju stočne hrane, klanje stoke i praradu mesa NOVI SENKOVAC</izvorni_sadrzaj>
    <derivirana_varijabla naziv="DomainObject.Predmet.ProtustrankaNazivFormated_1">FARMA SENKOVAC d.o.o.  za stočarstvo, proizvodnju stočne hrane, klanje stoke i praradu mesa NOVI SENKOVAC</derivirana_varijabla>
  </DomainObject.Predmet.ProtustrankaNazivFormated>
  <DomainObject.Predmet.ProtustrankaNazivFormatedOIB>
    <izvorni_sadrzaj>FARMA SENKOVAC d.o.o.  za stočarstvo, proizvodnju stočne hrane, klanje stoke i praradu mesa NOVI SENKOVAC, OIB 46869916345</izvorni_sadrzaj>
    <derivirana_varijabla naziv="DomainObject.Predmet.ProtustrankaNazivFormatedOIB_1">FARMA SENKOVAC d.o.o.  za stočarstvo, proizvodnju stočne hrane, klanje stoke i praradu mesa NOVI SENKOVAC, OIB 46869916345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Soba 1</izvorni_sadrzaj>
    <derivirana_varijabla naziv="DomainObject.Predmet.Referada.Prostorija.Oznaka_1">Soba 1</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Marija Petrina Kubica</izvorni_sadrzaj>
    <derivirana_varijabla naziv="DomainObject.Predmet.Referada.Sudac_1">Marija Petrina Kubica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Nagodbeno vijeće: HR04</izvorni_sadrzaj>
    <derivirana_varijabla naziv="DomainObject.Predmet.StrankaFormated_1">  FINA, REGIONALNI CENTAR: ZAGREB, Nagodbeno vijeće: HR04</derivirana_varijabla>
  </DomainObject.Predmet.StrankaFormated>
  <DomainObject.Predmet.StrankaFormatedOIB>
    <izvorni_sadrzaj>  FINA, REGIONALNI CENTAR: ZAGREB, Nagodbeno vijeće: HR04, OIB 85821130368</izvorni_sadrzaj>
    <derivirana_varijabla naziv="DomainObject.Predmet.StrankaFormatedOIB_1">  FINA, REGIONALNI CENTAR: ZAGREB, Nagodbeno vijeće: HR04, OIB 85821130368</derivirana_varijabla>
  </DomainObject.Predmet.StrankaFormatedOIB>
  <DomainObject.Predmet.StrankaFormatedWithAdress>
    <izvorni_sadrzaj> FINA, REGIONALNI CENTAR: ZAGREB, Nagodbeno vijeće: HR04, Albrechtova 42, 10000 Zagreb</izvorni_sadrzaj>
    <derivirana_varijabla naziv="DomainObject.Predmet.StrankaFormatedWithAdress_1"> FINA, REGIONALNI CENTAR: ZAGREB, Nagodbeno vijeće: HR04, Albrechtova 42, 10000 Zagreb</derivirana_varijabla>
  </DomainObject.Predmet.StrankaFormatedWithAdress>
  <DomainObject.Predmet.StrankaFormatedWithAdressOIB>
    <izvorni_sadrzaj> FINA, REGIONALNI CENTAR: ZAGREB, Nagodbeno vijeće: HR04, OIB 85821130368, Albrechtova 42, 10000 Zagreb</izvorni_sadrzaj>
    <derivirana_varijabla naziv="DomainObject.Predmet.StrankaFormatedWithAdressOIB_1"> FINA, REGIONALNI CENTAR: ZAGREB, Nagodbeno vijeće: HR04, OIB 85821130368, Albrechtova 42, 10000 Zagreb</derivirana_varijabla>
  </DomainObject.Predmet.StrankaFormatedWithAdressOIB>
  <DomainObject.Predmet.StrankaWithAdress>
    <izvorni_sadrzaj>FINA, REGIONALNI CENTAR: ZAGREB, Nagodbeno vijeće: HR04 Albrechtova 42,10000 Zagreb</izvorni_sadrzaj>
    <derivirana_varijabla naziv="DomainObject.Predmet.StrankaWithAdress_1">FINA, REGIONALNI CENTAR: ZAGREB, Nagodbeno vijeće: HR04 Albrechtova 42,10000 Zagreb</derivirana_varijabla>
  </DomainObject.Predmet.StrankaWithAdress>
  <DomainObject.Predmet.StrankaWithAdressOIB>
    <izvorni_sadrzaj>FINA, REGIONALNI CENTAR: ZAGREB, Nagodbeno vijeće: HR04, OIB 85821130368, Albrechtova 42,10000 Zagreb</izvorni_sadrzaj>
    <derivirana_varijabla naziv="DomainObject.Predmet.StrankaWithAdressOIB_1">FINA, REGIONALNI CENTAR: ZAGREB, Nagodbeno vijeće: HR04, OIB 85821130368, Albrechtova 42,10000 Zagreb</derivirana_varijabla>
  </DomainObject.Predmet.StrankaWithAdressOIB>
  <DomainObject.Predmet.StrankaNazivFormated>
    <izvorni_sadrzaj>FINA, REGIONALNI CENTAR: ZAGREB, Nagodbeno vijeće: HR04</izvorni_sadrzaj>
    <derivirana_varijabla naziv="DomainObject.Predmet.StrankaNazivFormated_1">FINA, REGIONALNI CENTAR: ZAGREB, Nagodbeno vijeće: HR04</derivirana_varijabla>
  </DomainObject.Predmet.StrankaNazivFormated>
  <DomainObject.Predmet.StrankaNazivFormatedOIB>
    <izvorni_sadrzaj>FINA, REGIONALNI CENTAR: ZAGREB, Nagodbeno vijeće: HR04, OIB 85821130368</izvorni_sadrzaj>
    <derivirana_varijabla naziv="DomainObject.Predmet.StrankaNazivFormatedOIB_1">FINA, REGIONALNI CENTAR: ZAGREB, Nagodbeno vijeće: HR04,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Željka Vitez</izvorni_sadrzaj>
    <derivirana_varijabla naziv="DomainObject.Predmet.Zapisnicar_1">Željka Vitez</derivirana_varijabla>
  </DomainObject.Predmet.Zapisnicar>
  <DomainObject.Predmet.StrankaListFormated>
    <izvorni_sadrzaj>
      <item>FINA, REGIONALNI CENTAR: ZAGREB, Nagodbeno vijeće: HR04</item>
    </izvorni_sadrzaj>
    <derivirana_varijabla naziv="DomainObject.Predmet.StrankaListFormated_1">
      <item>FINA, REGIONALNI CENTAR: ZAGREB, Nagodbeno vijeće: HR04</item>
    </derivirana_varijabla>
  </DomainObject.Predmet.StrankaListFormated>
  <DomainObject.Predmet.StrankaListFormatedOIB>
    <izvorni_sadrzaj>
      <item>FINA, REGIONALNI CENTAR: ZAGREB, Nagodbeno vijeće: HR04, OIB 85821130368</item>
    </izvorni_sadrzaj>
    <derivirana_varijabla naziv="DomainObject.Predmet.StrankaListFormatedOIB_1">
      <item>FINA, REGIONALNI CENTAR: ZAGREB, Nagodbeno vijeće: HR04, OIB 85821130368</item>
    </derivirana_varijabla>
  </DomainObject.Predmet.StrankaListFormatedOIB>
  <DomainObject.Predmet.StrankaListFormatedWithAdress>
    <izvorni_sadrzaj>
      <item>FINA, REGIONALNI CENTAR: ZAGREB, Nagodbeno vijeće: HR04, Albrechtova 42, 10000 Zagreb</item>
    </izvorni_sadrzaj>
    <derivirana_varijabla naziv="DomainObject.Predmet.StrankaListFormatedWithAdress_1">
      <item>FINA, REGIONALNI CENTAR: ZAGREB, Nagodbeno vijeće: HR04, Albrechtova 42, 10000 Zagreb</item>
    </derivirana_varijabla>
  </DomainObject.Predmet.StrankaListFormatedWithAdress>
  <DomainObject.Predmet.StrankaListFormatedWithAdressOIB>
    <izvorni_sadrzaj>
      <item>FINA, REGIONALNI CENTAR: ZAGREB, Nagodbeno vijeće: HR04, OIB 85821130368, Albrechtova 42, 10000 Zagreb</item>
    </izvorni_sadrzaj>
    <derivirana_varijabla naziv="DomainObject.Predmet.StrankaListFormatedWithAdressOIB_1">
      <item>FINA, REGIONALNI CENTAR: ZAGREB, Nagodbeno vijeće: HR04, OIB 85821130368, Albrechtova 42, 10000 Zagreb</item>
    </derivirana_varijabla>
  </DomainObject.Predmet.StrankaListFormatedWithAdressOIB>
  <DomainObject.Predmet.StrankaListNazivFormated>
    <izvorni_sadrzaj>
      <item>FINA, REGIONALNI CENTAR: ZAGREB, Nagodbeno vijeće: HR04</item>
    </izvorni_sadrzaj>
    <derivirana_varijabla naziv="DomainObject.Predmet.StrankaListNazivFormated_1">
      <item>FINA, REGIONALNI CENTAR: ZAGREB, Nagodbeno vijeće: HR04</item>
    </derivirana_varijabla>
  </DomainObject.Predmet.StrankaListNazivFormated>
  <DomainObject.Predmet.StrankaListNazivFormatedOIB>
    <izvorni_sadrzaj>
      <item>FINA, REGIONALNI CENTAR: ZAGREB, Nagodbeno vijeće: HR04, OIB 85821130368</item>
    </izvorni_sadrzaj>
    <derivirana_varijabla naziv="DomainObject.Predmet.StrankaListNazivFormatedOIB_1">
      <item>FINA, REGIONALNI CENTAR: ZAGREB, Nagodbeno vijeće: HR04, OIB 85821130368</item>
    </derivirana_varijabla>
  </DomainObject.Predmet.StrankaListNazivFormatedOIB>
  <DomainObject.Predmet.ProtuStrankaListFormated>
    <izvorni_sadrzaj>
      <item>FARMA SENKOVAC d.o.o.  za stočarstvo, proizvodnju stočne hrane, klanje stoke i praradu mesa NOVI SENKOVAC</item>
    </izvorni_sadrzaj>
    <derivirana_varijabla naziv="DomainObject.Predmet.ProtuStrankaListFormated_1">
      <item>FARMA SENKOVAC d.o.o.  za stočarstvo, proizvodnju stočne hrane, klanje stoke i praradu mesa NOVI SENKOVAC</item>
    </derivirana_varijabla>
  </DomainObject.Predmet.ProtuStrankaListFormated>
  <DomainObject.Predmet.ProtuStrankaListFormatedOIB>
    <izvorni_sadrzaj>
      <item>FARMA SENKOVAC d.o.o.  za stočarstvo, proizvodnju stočne hrane, klanje stoke i praradu mesa NOVI SENKOVAC, OIB 46869916345</item>
    </izvorni_sadrzaj>
    <derivirana_varijabla naziv="DomainObject.Predmet.ProtuStrankaListFormatedOIB_1">
      <item>FARMA SENKOVAC d.o.o.  za stočarstvo, proizvodnju stočne hrane, klanje stoke i praradu mesa NOVI SENKOVAC, OIB 46869916345</item>
    </derivirana_varijabla>
  </DomainObject.Predmet.ProtuStrankaListFormatedOIB>
  <DomainObject.Predmet.ProtuStrankaListFormatedWithAdress>
    <izvorni_sadrzaj>
      <item>FARMA SENKOVAC d.o.o.  za stočarstvo, proizvodnju stočne hrane, klanje stoke i praradu mesa NOVI SENKOVAC, Novi Senkovac, Varaždinska 68, 33520 Slatina</item>
    </izvorni_sadrzaj>
    <derivirana_varijabla naziv="DomainObject.Predmet.ProtuStrankaListFormatedWithAdress_1">
      <item>FARMA SENKOVAC d.o.o.  za stočarstvo, proizvodnju stočne hrane, klanje stoke i praradu mesa NOVI SENKOVAC, Novi Senkovac, Varaždinska 68, 33520 Slatina</item>
    </derivirana_varijabla>
  </DomainObject.Predmet.ProtuStrankaListFormatedWithAdress>
  <DomainObject.Predmet.ProtuStrankaListFormatedWithAdressOIB>
    <izvorni_sadrzaj>
      <item>FARMA SENKOVAC d.o.o.  za stočarstvo, proizvodnju stočne hrane, klanje stoke i praradu mesa NOVI SENKOVAC, OIB 46869916345, Novi Senkovac, Varaždinska 68, 33520 Slatina</item>
    </izvorni_sadrzaj>
    <derivirana_varijabla naziv="DomainObject.Predmet.ProtuStrankaListFormatedWithAdressOIB_1">
      <item>FARMA SENKOVAC d.o.o.  za stočarstvo, proizvodnju stočne hrane, klanje stoke i praradu mesa NOVI SENKOVAC, OIB 46869916345, Novi Senkovac, Varaždinska 68, 33520 Slatina</item>
    </derivirana_varijabla>
  </DomainObject.Predmet.ProtuStrankaListFormatedWithAdressOIB>
  <DomainObject.Predmet.ProtuStrankaListNazivFormated>
    <izvorni_sadrzaj>
      <item>FARMA SENKOVAC d.o.o.  za stočarstvo, proizvodnju stočne hrane, klanje stoke i praradu mesa NOVI SENKOVAC</item>
    </izvorni_sadrzaj>
    <derivirana_varijabla naziv="DomainObject.Predmet.ProtuStrankaListNazivFormated_1">
      <item>FARMA SENKOVAC d.o.o.  za stočarstvo, proizvodnju stočne hrane, klanje stoke i praradu mesa NOVI SENKOVAC</item>
    </derivirana_varijabla>
  </DomainObject.Predmet.ProtuStrankaListNazivFormated>
  <DomainObject.Predmet.ProtuStrankaListNazivFormatedOIB>
    <izvorni_sadrzaj>
      <item>FARMA SENKOVAC d.o.o.  za stočarstvo, proizvodnju stočne hrane, klanje stoke i praradu mesa NOVI SENKOVAC, OIB 46869916345</item>
    </izvorni_sadrzaj>
    <derivirana_varijabla naziv="DomainObject.Predmet.ProtuStrankaListNazivFormatedOIB_1">
      <item>FARMA SENKOVAC d.o.o.  za stočarstvo, proizvodnju stočne hrane, klanje stoke i praradu mesa NOVI SENKOVAC, OIB 46869916345</item>
    </derivirana_varijabla>
  </DomainObject.Predmet.ProtuStrankaListNazivFormatedOIB>
  <DomainObject.Predmet.OstaliListFormated>
    <izvorni_sadrzaj>
      <item>Franjo Otročak</item>
      <item>Zoran Cikuša</item>
      <item>Franjo Otročak</item>
      <item>Grad Slatina</item>
      <item>Minist. financija, Porezna uprava, Područni ured Virovitica</item>
      <item>Ante Krajina</item>
      <item>Hypo Alpe-Adria-Bank dd.</item>
      <item>Croatia osiguranje d.d. Poslovnica Virovitica</item>
      <item>ŽDO BJELOVAR</item>
      <item>ITS SOPOR d.o.o. Ljubljana</item>
      <item>OD Brlečić &amp; Partneri</item>
      <item>H-ABDUCO d.o.o. Zagreb</item>
      <item>PLIN VTC d.o.o. Virovitica</item>
      <item>Hrvatska banka za obnovu i razvitak</item>
    </izvorni_sadrzaj>
    <derivirana_varijabla naziv="DomainObject.Predmet.OstaliListFormated_1">
      <item>Franjo Otročak</item>
      <item>Zoran Cikuša</item>
      <item>Franjo Otročak</item>
      <item>Grad Slatina</item>
      <item>Minist. financija, Porezna uprava, Područni ured Virovitica</item>
      <item>Ante Krajina</item>
      <item>Hypo Alpe-Adria-Bank dd.</item>
      <item>Croatia osiguranje d.d. Poslovnica Virovitica</item>
      <item>ŽDO BJELOVAR</item>
      <item>ITS SOPOR d.o.o. Ljubljana</item>
      <item>OD Brlečić &amp; Partneri</item>
      <item>H-ABDUCO d.o.o. Zagreb</item>
      <item>PLIN VTC d.o.o. Virovitica</item>
      <item>Hrvatska banka za obnovu i razvitak</item>
    </derivirana_varijabla>
  </DomainObject.Predmet.OstaliListFormated>
  <DomainObject.Predmet.OstaliListFormatedOIB>
    <izvorni_sadrzaj>
      <item>Franjo Otročak, OIB 42279189814</item>
      <item>Zoran Cikuša</item>
      <item>Franjo Otročak, OIB 42279189814</item>
      <item>Grad Slatina</item>
      <item>Minist. financija, Porezna uprava, Područni ured Virovitica</item>
      <item>Ante Krajina</item>
      <item>Hypo Alpe-Adria-Bank dd.</item>
      <item>Croatia osiguranje d.d. Poslovnica Virovitica</item>
      <item>ŽDO BJELOVAR</item>
      <item>ITS SOPOR d.o.o. Ljubljana</item>
      <item>OD Brlečić &amp; Partneri</item>
      <item>H-ABDUCO d.o.o. Zagreb</item>
      <item>PLIN VTC d.o.o. Virovitica</item>
      <item>Hrvatska banka za obnovu i razvitak, OIB </item>
    </izvorni_sadrzaj>
    <derivirana_varijabla naziv="DomainObject.Predmet.OstaliListFormatedOIB_1">
      <item>Franjo Otročak, OIB 42279189814</item>
      <item>Zoran Cikuša</item>
      <item>Franjo Otročak, OIB 42279189814</item>
      <item>Grad Slatina</item>
      <item>Minist. financija, Porezna uprava, Područni ured Virovitica</item>
      <item>Ante Krajina</item>
      <item>Hypo Alpe-Adria-Bank dd.</item>
      <item>Croatia osiguranje d.d. Poslovnica Virovitica</item>
      <item>ŽDO BJELOVAR</item>
      <item>ITS SOPOR d.o.o. Ljubljana</item>
      <item>OD Brlečić &amp; Partneri</item>
      <item>H-ABDUCO d.o.o. Zagreb</item>
      <item>PLIN VTC d.o.o. Virovitica</item>
      <item>Hrvatska banka za obnovu i razvitak, OIB </item>
    </derivirana_varijabla>
  </DomainObject.Predmet.OstaliListFormatedOIB>
  <DomainObject.Predmet.OstaliListFormatedWithAdress>
    <izvorni_sadrzaj>
      <item>Franjo Otročak, Lukač 24, 33406 Lukač</item>
      <item>Zoran Cikuša, Marije Jurić Zagorke 44, 43000 Bjelovar</item>
      <item>Franjo Otročak, Lukač 24, 33406 Lukač</item>
      <item>Grad Slatina, Trg sv. Josipa 10, 33520 Slatina</item>
      <item>Minist. financija, Porezna uprava, Područni ured Virovitica, Vladimira Nazora 3, 33000 Virovitica</item>
      <item>Ante Krajina, Sindikat PPDIV, Trg Ante Starčevića 10/II, 31000 Osijek</item>
      <item>Hypo Alpe-Adria-Bank dd., Slavonska avenija 6, 10000 Zagreb</item>
      <item>Croatia osiguranje d.d. Poslovnica Virovitica, Trg kralja Tomislava 4, 33000 Virovitica</item>
      <item>ŽDO BJELOVAR</item>
      <item>ITS SOPOR d.o.o. Ljubljana, Kotnikova 27, 1000 Ljubljana</item>
      <item>OD Brlečić &amp; Partneri, Optujska ulica 25/I, 42000 Varaždin</item>
      <item>H-ABDUCO d.o.o. Zagreb, Slavonska avenija 6, 10000 Zagreb</item>
      <item>PLIN VTC d.o.o. Virovitica, Ferde Rusana 2, 33000 Virovitica</item>
      <item>Hrvatska banka za obnovu i razvitak, Strossmayerov trg 9, 10000 Zagreb</item>
    </izvorni_sadrzaj>
    <derivirana_varijabla naziv="DomainObject.Predmet.OstaliListFormatedWithAdress_1">
      <item>Franjo Otročak, Lukač 24, 33406 Lukač</item>
      <item>Zoran Cikuša, Marije Jurić Zagorke 44, 43000 Bjelovar</item>
      <item>Franjo Otročak, Lukač 24, 33406 Lukač</item>
      <item>Grad Slatina, Trg sv. Josipa 10, 33520 Slatina</item>
      <item>Minist. financija, Porezna uprava, Područni ured Virovitica, Vladimira Nazora 3, 33000 Virovitica</item>
      <item>Ante Krajina, Sindikat PPDIV, Trg Ante Starčevića 10/II, 31000 Osijek</item>
      <item>Hypo Alpe-Adria-Bank dd., Slavonska avenija 6, 10000 Zagreb</item>
      <item>Croatia osiguranje d.d. Poslovnica Virovitica, Trg kralja Tomislava 4, 33000 Virovitica</item>
      <item>ŽDO BJELOVAR</item>
      <item>ITS SOPOR d.o.o. Ljubljana, Kotnikova 27, 1000 Ljubljana</item>
      <item>OD Brlečić &amp; Partneri, Optujska ulica 25/I, 42000 Varaždin</item>
      <item>H-ABDUCO d.o.o. Zagreb, Slavonska avenija 6, 10000 Zagreb</item>
      <item>PLIN VTC d.o.o. Virovitica, Ferde Rusana 2, 33000 Virovitica</item>
      <item>Hrvatska banka za obnovu i razvitak, Strossmayerov trg 9, 10000 Zagreb</item>
    </derivirana_varijabla>
  </DomainObject.Predmet.OstaliListFormatedWithAdress>
  <DomainObject.Predmet.OstaliListFormatedWithAdressOIB>
    <izvorni_sadrzaj>
      <item>Franjo Otročak, OIB 42279189814, Lukač 24, 33406 Lukač</item>
      <item>Zoran Cikuša, Marije Jurić Zagorke 44, 43000 Bjelovar</item>
      <item>Franjo Otročak, OIB 42279189814, Lukač 24, 33406 Lukač</item>
      <item>Grad Slatina, Trg sv. Josipa 10, 33520 Slatina</item>
      <item>Minist. financija, Porezna uprava, Područni ured Virovitica, Vladimira Nazora 3, 33000 Virovitica</item>
      <item>Ante Krajina, Sindikat PPDIV, Trg Ante Starčevića 10/II, 31000 Osijek</item>
      <item>Hypo Alpe-Adria-Bank dd., Slavonska avenija 6, 10000 Zagreb</item>
      <item>Croatia osiguranje d.d. Poslovnica Virovitica, Trg kralja Tomislava 4, 33000 Virovitica</item>
      <item>ŽDO BJELOVAR</item>
      <item>ITS SOPOR d.o.o. Ljubljana, Kotnikova 27, 1000 Ljubljana</item>
      <item>OD Brlečić &amp; Partneri, Optujska ulica 25/I, 42000 Varaždin</item>
      <item>H-ABDUCO d.o.o. Zagreb, Slavonska avenija 6, 10000 Zagreb</item>
      <item>PLIN VTC d.o.o. Virovitica, Ferde Rusana 2, 33000 Virovitica</item>
      <item>Hrvatska banka za obnovu i razvitak, OIB , Strossmayerov trg 9, 10000 Zagreb</item>
    </izvorni_sadrzaj>
    <derivirana_varijabla naziv="DomainObject.Predmet.OstaliListFormatedWithAdressOIB_1">
      <item>Franjo Otročak, OIB 42279189814, Lukač 24, 33406 Lukač</item>
      <item>Zoran Cikuša, Marije Jurić Zagorke 44, 43000 Bjelovar</item>
      <item>Franjo Otročak, OIB 42279189814, Lukač 24, 33406 Lukač</item>
      <item>Grad Slatina, Trg sv. Josipa 10, 33520 Slatina</item>
      <item>Minist. financija, Porezna uprava, Područni ured Virovitica, Vladimira Nazora 3, 33000 Virovitica</item>
      <item>Ante Krajina, Sindikat PPDIV, Trg Ante Starčevića 10/II, 31000 Osijek</item>
      <item>Hypo Alpe-Adria-Bank dd., Slavonska avenija 6, 10000 Zagreb</item>
      <item>Croatia osiguranje d.d. Poslovnica Virovitica, Trg kralja Tomislava 4, 33000 Virovitica</item>
      <item>ŽDO BJELOVAR</item>
      <item>ITS SOPOR d.o.o. Ljubljana, Kotnikova 27, 1000 Ljubljana</item>
      <item>OD Brlečić &amp; Partneri, Optujska ulica 25/I, 42000 Varaždin</item>
      <item>H-ABDUCO d.o.o. Zagreb, Slavonska avenija 6, 10000 Zagreb</item>
      <item>PLIN VTC d.o.o. Virovitica, Ferde Rusana 2, 33000 Virovitica</item>
      <item>Hrvatska banka za obnovu i razvitak, OIB , Strossmayerov trg 9, 10000 Zagreb</item>
    </derivirana_varijabla>
  </DomainObject.Predmet.OstaliListFormatedWithAdressOIB>
  <DomainObject.Predmet.OstaliListNazivFormated>
    <izvorni_sadrzaj>
      <item>Franjo Otročak</item>
      <item>Zoran Cikuša</item>
      <item>Franjo Otročak</item>
      <item>Grad Slatina</item>
      <item>Minist. financija, Porezna uprava, Područni ured Virovitica</item>
      <item>Ante Krajina</item>
      <item>Hypo Alpe-Adria-Bank dd.</item>
      <item>Croatia osiguranje d.d. Poslovnica Virovitica</item>
      <item>ŽDO BJELOVAR</item>
      <item>ITS SOPOR d.o.o. Ljubljana</item>
      <item>OD Brlečić &amp; Partneri</item>
      <item>H-ABDUCO d.o.o. Zagreb</item>
      <item>PLIN VTC d.o.o. Virovitica</item>
      <item>Hrvatska banka za obnovu i razvitak</item>
    </izvorni_sadrzaj>
    <derivirana_varijabla naziv="DomainObject.Predmet.OstaliListNazivFormated_1">
      <item>Franjo Otročak</item>
      <item>Zoran Cikuša</item>
      <item>Franjo Otročak</item>
      <item>Grad Slatina</item>
      <item>Minist. financija, Porezna uprava, Područni ured Virovitica</item>
      <item>Ante Krajina</item>
      <item>Hypo Alpe-Adria-Bank dd.</item>
      <item>Croatia osiguranje d.d. Poslovnica Virovitica</item>
      <item>ŽDO BJELOVAR</item>
      <item>ITS SOPOR d.o.o. Ljubljana</item>
      <item>OD Brlečić &amp; Partneri</item>
      <item>H-ABDUCO d.o.o. Zagreb</item>
      <item>PLIN VTC d.o.o. Virovitica</item>
      <item>Hrvatska banka za obnovu i razvitak</item>
    </derivirana_varijabla>
  </DomainObject.Predmet.OstaliListNazivFormated>
  <DomainObject.Predmet.OstaliListNazivFormatedOIB>
    <izvorni_sadrzaj>
      <item>Franjo Otročak, OIB 42279189814</item>
      <item>Zoran Cikuša</item>
      <item>Franjo Otročak, OIB 42279189814</item>
      <item>Grad Slatina</item>
      <item>Minist. financija, Porezna uprava, Područni ured Virovitica</item>
      <item>Ante Krajina</item>
      <item>Hypo Alpe-Adria-Bank dd.</item>
      <item>Croatia osiguranje d.d. Poslovnica Virovitica</item>
      <item>ŽDO BJELOVAR</item>
      <item>ITS SOPOR d.o.o. Ljubljana</item>
      <item>OD Brlečić &amp; Partneri</item>
      <item>H-ABDUCO d.o.o. Zagreb</item>
      <item>PLIN VTC d.o.o. Virovitica</item>
      <item>Hrvatska banka za obnovu i razvitak, OIB </item>
    </izvorni_sadrzaj>
    <derivirana_varijabla naziv="DomainObject.Predmet.OstaliListNazivFormatedOIB_1">
      <item>Franjo Otročak, OIB 42279189814</item>
      <item>Zoran Cikuša</item>
      <item>Franjo Otročak, OIB 42279189814</item>
      <item>Grad Slatina</item>
      <item>Minist. financija, Porezna uprava, Područni ured Virovitica</item>
      <item>Ante Krajina</item>
      <item>Hypo Alpe-Adria-Bank dd.</item>
      <item>Croatia osiguranje d.d. Poslovnica Virovitica</item>
      <item>ŽDO BJELOVAR</item>
      <item>ITS SOPOR d.o.o. Ljubljana</item>
      <item>OD Brlečić &amp; Partneri</item>
      <item>H-ABDUCO d.o.o. Zagreb</item>
      <item>PLIN VTC d.o.o. Virovitica</item>
      <item>Hrvatska banka za obnovu i razvitak, OIB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siječnja 2017.</izvorni_sadrzaj>
    <derivirana_varijabla naziv="DomainObject.Datum_1">4. siječnja 2017.</derivirana_varijabla>
  </DomainObject.Datum>
  <DomainObject.PoslovniBrojDokumenta>
    <izvorni_sadrzaj>St-186/2013-186</izvorni_sadrzaj>
    <derivirana_varijabla naziv="DomainObject.PoslovniBrojDokumenta_1">St-186/2013-186</derivirana_varijabla>
  </DomainObject.PoslovniBrojDokumenta>
  <DomainObject.Predmet.StrankaIDrugi>
    <izvorni_sadrzaj>FINA, REGIONALNI CENTAR: ZAGREB, Nagodbeno vijeće: HR04</izvorni_sadrzaj>
    <derivirana_varijabla naziv="DomainObject.Predmet.StrankaIDrugi_1">FINA, REGIONALNI CENTAR: ZAGREB, Nagodbeno vijeće: HR04</derivirana_varijabla>
  </DomainObject.Predmet.StrankaIDrugi>
  <DomainObject.Predmet.ProtustrankaIDrugi>
    <izvorni_sadrzaj>FARMA SENKOVAC d.o.o.  za stočarstvo, proizvodnju stočne hrane, klanje stoke i praradu mesa NOVI SENKOVAC</izvorni_sadrzaj>
    <derivirana_varijabla naziv="DomainObject.Predmet.ProtustrankaIDrugi_1">FARMA SENKOVAC d.o.o.  za stočarstvo, proizvodnju stočne hrane, klanje stoke i praradu mesa NOVI SENKOVAC</derivirana_varijabla>
  </DomainObject.Predmet.ProtustrankaIDrugi>
  <DomainObject.Predmet.StrankaIDrugiAdressOIB>
    <izvorni_sadrzaj>FINA, REGIONALNI CENTAR: ZAGREB, Nagodbeno vijeće: HR04, OIB 85821130368, Albrechtova 42, 10000 Zagreb</izvorni_sadrzaj>
    <derivirana_varijabla naziv="DomainObject.Predmet.StrankaIDrugiAdressOIB_1">FINA, REGIONALNI CENTAR: ZAGREB, Nagodbeno vijeće: HR04, OIB 85821130368, Albrechtova 42, 10000 Zagreb</derivirana_varijabla>
  </DomainObject.Predmet.StrankaIDrugiAdressOIB>
  <DomainObject.Predmet.ProtustrankaIDrugiAdressOIB>
    <izvorni_sadrzaj>FARMA SENKOVAC d.o.o.  za stočarstvo, proizvodnju stočne hrane, klanje stoke i praradu mesa NOVI SENKOVAC, OIB 46869916345, Novi Senkovac, Varaždinska 68, 33520 Slatina</izvorni_sadrzaj>
    <derivirana_varijabla naziv="DomainObject.Predmet.ProtustrankaIDrugiAdressOIB_1">FARMA SENKOVAC d.o.o.  za stočarstvo, proizvodnju stočne hrane, klanje stoke i praradu mesa NOVI SENKOVAC, OIB 46869916345, Novi Senkovac, Varaždinska 68, 33520 Slatina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FARMA SENKOVAC d.o.o.  za stočarstvo, proizvodnju stočne hrane, klanje stoke i praradu mesa NOVI SENKOVAC</item>
      <item>FINA, REGIONALNI CENTAR: ZAGREB, Nagodbeno vijeće: HR04</item>
      <item>Franjo Otročak</item>
      <item>Zoran Cikuša</item>
      <item>Franjo Otročak</item>
      <item>Grad Slatina</item>
      <item>Minist. financija, Porezna uprava, Područni ured Virovitica</item>
      <item>Ante Krajina</item>
      <item>Hypo Alpe-Adria-Bank dd.</item>
      <item>Croatia osiguranje d.d. Poslovnica Virovitica</item>
      <item>ŽDO BJELOVAR</item>
      <item>ITS SOPOR d.o.o. Ljubljana</item>
      <item>OD Brlečić &amp; Partneri</item>
      <item>H-ABDUCO d.o.o. Zagreb</item>
      <item>PLIN VTC d.o.o. Virovitica</item>
      <item>Hrvatska banka za obnovu i razvitak</item>
    </izvorni_sadrzaj>
    <derivirana_varijabla naziv="DomainObject.Predmet.SudioniciListNaziv_1">
      <item>FARMA SENKOVAC d.o.o.  za stočarstvo, proizvodnju stočne hrane, klanje stoke i praradu mesa NOVI SENKOVAC</item>
      <item>FINA, REGIONALNI CENTAR: ZAGREB, Nagodbeno vijeće: HR04</item>
      <item>Franjo Otročak</item>
      <item>Zoran Cikuša</item>
      <item>Franjo Otročak</item>
      <item>Grad Slatina</item>
      <item>Minist. financija, Porezna uprava, Područni ured Virovitica</item>
      <item>Ante Krajina</item>
      <item>Hypo Alpe-Adria-Bank dd.</item>
      <item>Croatia osiguranje d.d. Poslovnica Virovitica</item>
      <item>ŽDO BJELOVAR</item>
      <item>ITS SOPOR d.o.o. Ljubljana</item>
      <item>OD Brlečić &amp; Partneri</item>
      <item>H-ABDUCO d.o.o. Zagreb</item>
      <item>PLIN VTC d.o.o. Virovitica</item>
      <item>Hrvatska banka za obnovu i razvitak</item>
    </derivirana_varijabla>
  </DomainObject.Predmet.SudioniciListNaziv>
  <DomainObject.Predmet.SudioniciListAdressOIB>
    <izvorni_sadrzaj>
      <item>FARMA SENKOVAC d.o.o.  za stočarstvo, proizvodnju stočne hrane, klanje stoke i praradu mesa NOVI SENKOVAC, OIB 46869916345, Novi Senkovac, Varaždinska 68,33520 Slatina</item>
      <item>FINA, REGIONALNI CENTAR: ZAGREB, Nagodbeno vijeće: HR04, OIB 85821130368, Albrechtova 42,10000 Zagreb</item>
      <item>Franjo Otročak, OIB 42279189814, Lukač 24,33406 Lukač</item>
      <item>Zoran Cikuša, Marije Jurić Zagorke 44,43000 Bjelovar</item>
      <item>Franjo Otročak, OIB 42279189814, Lukač 24,33406 Lukač</item>
      <item>Grad Slatina, Trg sv. Josipa 10,33520 Slatina</item>
      <item>Minist. financija, Porezna uprava, Područni ured Virovitica, Vladimira Nazora 3,33000 Virovitica</item>
      <item>Ante Krajina, Sindikat PPDIV, Trg Ante Starčevića 10/II,31000 Osijek</item>
      <item>Hypo Alpe-Adria-Bank dd., Slavonska avenija 6,10000 Zagreb</item>
      <item>Croatia osiguranje d.d. Poslovnica Virovitica, Trg kralja Tomislava 4,33000 Virovitica</item>
      <item>ŽDO BJELOVAR</item>
      <item>ITS SOPOR d.o.o. Ljubljana, Kotnikova 27,1000 Ljubljana</item>
      <item>OD Brlečić &amp; Partneri, Optujska ulica 25/I,42000 Varaždin</item>
      <item>H-ABDUCO d.o.o. Zagreb, Slavonska avenija 6,10000 Zagreb</item>
      <item>PLIN VTC d.o.o. Virovitica, Ferde Rusana 2,33000 Virovitica</item>
      <item>Hrvatska banka za obnovu i razvitak, OIB , Strossmayerov trg 9,10000 Zagreb</item>
    </izvorni_sadrzaj>
    <derivirana_varijabla naziv="DomainObject.Predmet.SudioniciListAdressOIB_1">
      <item>FARMA SENKOVAC d.o.o.  za stočarstvo, proizvodnju stočne hrane, klanje stoke i praradu mesa NOVI SENKOVAC, OIB 46869916345, Novi Senkovac, Varaždinska 68,33520 Slatina</item>
      <item>FINA, REGIONALNI CENTAR: ZAGREB, Nagodbeno vijeće: HR04, OIB 85821130368, Albrechtova 42,10000 Zagreb</item>
      <item>Franjo Otročak, OIB 42279189814, Lukač 24,33406 Lukač</item>
      <item>Zoran Cikuša, Marije Jurić Zagorke 44,43000 Bjelovar</item>
      <item>Franjo Otročak, OIB 42279189814, Lukač 24,33406 Lukač</item>
      <item>Grad Slatina, Trg sv. Josipa 10,33520 Slatina</item>
      <item>Minist. financija, Porezna uprava, Područni ured Virovitica, Vladimira Nazora 3,33000 Virovitica</item>
      <item>Ante Krajina, Sindikat PPDIV, Trg Ante Starčevića 10/II,31000 Osijek</item>
      <item>Hypo Alpe-Adria-Bank dd., Slavonska avenija 6,10000 Zagreb</item>
      <item>Croatia osiguranje d.d. Poslovnica Virovitica, Trg kralja Tomislava 4,33000 Virovitica</item>
      <item>ŽDO BJELOVAR</item>
      <item>ITS SOPOR d.o.o. Ljubljana, Kotnikova 27,1000 Ljubljana</item>
      <item>OD Brlečić &amp; Partneri, Optujska ulica 25/I,42000 Varaždin</item>
      <item>H-ABDUCO d.o.o. Zagreb, Slavonska avenija 6,10000 Zagreb</item>
      <item>PLIN VTC d.o.o. Virovitica, Ferde Rusana 2,33000 Virovitica</item>
      <item>Hrvatska banka za obnovu i razvitak, OIB , Strossmayerov trg 9,10000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347F072-83B3-484E-A2ED-604AA9C8811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514</properties:Words>
  <properties:Characters>2666</properties:Characters>
  <properties:Lines>87</properties:Lines>
  <properties:Paragraphs>23</properties:Paragraphs>
  <properties:TotalTime>29</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3190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Željka Vitez</cp:lastModifiedBy>
  <dcterms:modified xmlns:xsi="http://www.w3.org/2001/XMLSchema-instance" xsi:type="dcterms:W3CDTF">2017-01-04T08:57:00Z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St-186/2013-186 / Odluka - Rješenje - određivanje nagrade stečajnom upravitelju</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