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fb8e" w14:paraId="f10fb8e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Poslovni broj spisa _____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01.07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30.09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Predmetna ovrha nad nekretninom stečajnog dužnika Pu Ovr-6610/15 koji se vodi pred OS u Novom Zagrebu u postupku je određivanja ročišta radi utvrđivanja vrijednosti nekretnina, a sve nakon izazvanog sukoba stvarne nadležnosti.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U tijeku je naplata obzirom postoji Ugovor o zakupu predmetnog poslovnog prostora koji je jedini predmet stečajne mase. Riječ je o iznosu od 600,00 kuna neto mjesečno koji je do sada relativno uredno podmirivan.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procijeni u 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0D7960" w:rsidR="0002707F" w:rsidRPr="000D7960">
      <w:pPr>
        <w:spacing w:after="24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 w:rsidRPr="00ED0A1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lastRenderedPageBreak/>
        <w:t xml:space="preserve">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1774CB">
        <w:rPr>
          <w:rFonts w:cs="Times New Roman" w:hAnsi="Times New Roman" w:ascii="Times New Roman"/>
          <w:sz w:val="24"/>
          <w:szCs w:val="24"/>
          <w:lang w:val="pl-PL"/>
        </w:rPr>
        <w:t>30.09</w:t>
      </w:r>
      <w:r>
        <w:rPr>
          <w:rFonts w:cs="Times New Roman" w:hAnsi="Times New Roman" w:ascii="Times New Roman"/>
          <w:sz w:val="24"/>
          <w:szCs w:val="24"/>
          <w:lang w:val="pl-PL"/>
        </w:rPr>
        <w:t>.2017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1774CB">
        <w:rPr>
          <w:rFonts w:cs="Times New Roman" w:hAnsi="Times New Roman" w:ascii="Times New Roman"/>
          <w:sz w:val="24"/>
          <w:szCs w:val="24"/>
          <w:lang w:val="pl-PL"/>
        </w:rPr>
        <w:t>9.888,12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U tijeku je prodaja nekretnine u ovrsi stečajnog dužnika 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1774CB">
        <w:rPr>
          <w:rFonts w:cs="Times New Roman" w:hAnsi="Times New Roman" w:ascii="Times New Roman"/>
          <w:sz w:val="24"/>
          <w:szCs w:val="24"/>
          <w:lang w:val="pl-PL"/>
        </w:rPr>
        <w:t>31,60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 w:rsidRPr="00E75806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01.10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31.12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 w:rsidRPr="000E1F39">
      <w:pPr>
        <w:rPr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05.10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02707F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compatSetting w:val="12" w:uri="http://schemas.microsoft.com/office/word" w:name="compatibilityMode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774CB"/>
    <w:rsid w:val="00185758"/>
    <w:rsid w:val="00190B5F"/>
    <w:rsid w:val="001A75A4"/>
    <w:rsid w:val="002202D6"/>
    <w:rsid w:val="002903A7"/>
    <w:rsid w:val="002D5E48"/>
    <w:rsid w:val="003242A5"/>
    <w:rsid w:val="003726DD"/>
    <w:rsid w:val="00377025"/>
    <w:rsid w:val="003E76E3"/>
    <w:rsid w:val="0045102A"/>
    <w:rsid w:val="00455613"/>
    <w:rsid w:val="00485265"/>
    <w:rsid w:val="004A58CC"/>
    <w:rsid w:val="004D7DF4"/>
    <w:rsid w:val="00504273"/>
    <w:rsid w:val="005343F0"/>
    <w:rsid w:val="005C1E2E"/>
    <w:rsid w:val="005D4C4A"/>
    <w:rsid w:val="006415A5"/>
    <w:rsid w:val="00644B35"/>
    <w:rsid w:val="0065016E"/>
    <w:rsid w:val="00655B39"/>
    <w:rsid w:val="00687C63"/>
    <w:rsid w:val="007104C9"/>
    <w:rsid w:val="00744FA0"/>
    <w:rsid w:val="0075549D"/>
    <w:rsid w:val="007560DC"/>
    <w:rsid w:val="00766CB6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94548E"/>
    <w:rsid w:val="00953B0A"/>
    <w:rsid w:val="009D28DC"/>
    <w:rsid w:val="00A003A1"/>
    <w:rsid w:val="00A05E55"/>
    <w:rsid w:val="00A443CF"/>
    <w:rsid w:val="00A70727"/>
    <w:rsid w:val="00A74BF2"/>
    <w:rsid w:val="00AA7373"/>
    <w:rsid w:val="00AE118F"/>
    <w:rsid w:val="00B03049"/>
    <w:rsid w:val="00B07AB6"/>
    <w:rsid w:val="00B3073D"/>
    <w:rsid w:val="00B40BEB"/>
    <w:rsid w:val="00B464A0"/>
    <w:rsid w:val="00BD03A0"/>
    <w:rsid w:val="00C4304E"/>
    <w:rsid w:val="00C5715E"/>
    <w:rsid w:val="00C61F72"/>
    <w:rsid w:val="00D15518"/>
    <w:rsid w:val="00D76B91"/>
    <w:rsid w:val="00DD2449"/>
    <w:rsid w:val="00DF648D"/>
    <w:rsid w:val="00E20207"/>
    <w:rsid w:val="00E62FF3"/>
    <w:rsid w:val="00E75806"/>
    <w:rsid w:val="00ED0A1F"/>
    <w:rsid w:val="00ED6671"/>
    <w:rsid w:val="00EE11B9"/>
    <w:rsid w:val="00F204D6"/>
    <w:rsid w:val="00F37907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ED6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7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7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7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7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St-1754/2013-57</izvorni_sadrzaj>
    <derivirana_varijabla naziv="DomainObject.Oznaka_1">St-1754/2013-57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St-1754/2013</izvorni_sadrzaj>
    <derivirana_varijabla naziv="DomainObject.Predmet.OznakaBroj_1">St-1754/2013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INTERIJER d.o.o. zastupanog po punomoćniku Filip Gavran</izvorni_sadrzaj>
    <derivirana_varijabla naziv="DomainObject.Predmet.ProtustrankaFormated_1">  GLAS INTERIJER d.o.o. zastupanog po punomoćniku Filip Gavran</derivirana_varijabla>
  </DomainObject.Predmet.ProtustrankaFormated>
  <DomainObject.Predmet.ProtustrankaFormatedOIB>
    <izvorni_sadrzaj>  GLAS INTERIJER d.o.o., OIB 93443493513 zastupanog po punomoćniku Filip Gavran</izvorni_sadrzaj>
    <derivirana_varijabla naziv="DomainObject.Predmet.ProtustrankaFormatedOIB_1">  GLAS INTERIJER d.o.o., OIB 93443493513 zastupanog po punomoćniku Filip Gavran</derivirana_varijabla>
  </DomainObject.Predmet.ProtustrankaFormatedOIB>
  <DomainObject.Predmet.ProtustrankaFormatedWithAdress>
    <izvorni_sadrzaj> GLAS INTERIJER d.o.o., TRNSKO 24, 10000 Zagreb zastupanog po punomoćniku Filip Gavran</izvorni_sadrzaj>
    <derivirana_varijabla naziv="DomainObject.Predmet.ProtustrankaFormatedWithAdress_1"> GLAS INTERIJER d.o.o., TRNSKO 24, 10000 Zagreb zastupanog po punomoćniku Filip Gavran</derivirana_varijabla>
  </DomainObject.Predmet.ProtustrankaFormatedWithAdress>
  <DomainObject.Predmet.ProtustrankaFormatedWithAdressOIB>
    <izvorni_sadrzaj> GLAS INTERIJER d.o.o., OIB 93443493513, TRNSKO 24, 10000 Zagreb zastupanog po punomoćniku Filip Gavran</izvorni_sadrzaj>
    <derivirana_varijabla naziv="DomainObject.Predmet.ProtustrankaFormatedWithAdressOIB_1"> GLAS INTERIJER d.o.o., OIB 93443493513, TRNSKO 24, 10000 Zagreb zastupanog po punomoćniku Filip Gavran</derivirana_varijabla>
  </DomainObject.Predmet.ProtustrankaFormatedWithAdressOIB>
  <DomainObject.Predmet.ProtustrankaWithAdress>
    <izvorni_sadrzaj>GLAS INTERIJER d.o.o. TRNSKO 24, 10000 Zagreb</izvorni_sadrzaj>
    <derivirana_varijabla naziv="DomainObject.Predmet.ProtustrankaWithAdress_1">GLAS INTERIJER d.o.o. TRNSKO 24, 10000 Zagreb</derivirana_varijabla>
  </DomainObject.Predmet.ProtustrankaWithAdress>
  <DomainObject.Predmet.ProtustrankaWithAdressOIB>
    <izvorni_sadrzaj>GLAS INTERIJER d.o.o., OIB 93443493513, TRNSKO 24, 10000 Zagreb</izvorni_sadrzaj>
    <derivirana_varijabla naziv="DomainObject.Predmet.ProtustrankaWithAdressOIB_1">GLAS INTERIJER d.o.o., OIB 93443493513, TRNSKO 24, 10000 Zagreb</derivirana_varijabla>
  </DomainObject.Predmet.ProtustrankaWithAdressOIB>
  <DomainObject.Predmet.ProtustrankaNazivFormated>
    <izvorni_sadrzaj>GLAS INTERIJER d.o.o.</izvorni_sadrzaj>
    <derivirana_varijabla naziv="DomainObject.Predmet.ProtustrankaNazivFormated_1">GLAS INTERIJER d.o.o.</derivirana_varijabla>
  </DomainObject.Predmet.ProtustrankaNazivFormated>
  <DomainObject.Predmet.ProtustrankaNazivFormatedOIB>
    <izvorni_sadrzaj>GLAS INTERIJER d.o.o., OIB 93443493513</izvorni_sadrzaj>
    <derivirana_varijabla naziv="DomainObject.Predmet.ProtustrankaNazivFormatedOIB_1">GLAS INTERIJER d.o.o., OIB 93443493513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FINA-ZAGREB</izvorni_sadrzaj>
    <derivirana_varijabla naziv="DomainObject.Predmet.StrankaFormated_1">  FINA-ZAGREB</derivirana_varijabla>
  </DomainObject.Predmet.StrankaFormated>
  <DomainObject.Predmet.StrankaFormatedOIB>
    <izvorni_sadrzaj>  FINA-ZAGREB, OIB 85821130368</izvorni_sadrzaj>
    <derivirana_varijabla naziv="DomainObject.Predmet.StrankaFormatedOIB_1">  FINA-ZAGREB, OIB 85821130368</derivirana_varijabla>
  </DomainObject.Predmet.StrankaFormatedOIB>
  <DomainObject.Predmet.StrankaFormatedWithAdress>
    <izvorni_sadrzaj> FINA-ZAGREB, Vrtni put 3, 10000 Zagreb</izvorni_sadrzaj>
    <derivirana_varijabla naziv="DomainObject.Predmet.StrankaFormatedWithAdress_1"> FINA-ZAGREB, Vrtni put 3, 10000 Zagreb</derivirana_varijabla>
  </DomainObject.Predmet.StrankaFormatedWithAdress>
  <DomainObject.Predmet.StrankaFormatedWithAdressOIB>
    <izvorni_sadrzaj> FINA-ZAGREB, OIB 85821130368, Vrtni put 3, 10000 Zagreb</izvorni_sadrzaj>
    <derivirana_varijabla naziv="DomainObject.Predmet.StrankaFormatedWithAdressOIB_1"> FINA-ZAGREB, OIB 85821130368, Vrtni put 3, 10000 Zagreb</derivirana_varijabla>
  </DomainObject.Predmet.StrankaFormatedWithAdressOIB>
  <DomainObject.Predmet.StrankaWithAdress>
    <izvorni_sadrzaj>FINA-ZAGREB Vrtni put 3,10000 Zagreb</izvorni_sadrzaj>
    <derivirana_varijabla naziv="DomainObject.Predmet.StrankaWithAdress_1">FINA-ZAGREB Vrtni put 3,10000 Zagreb</derivirana_varijabla>
  </DomainObject.Predmet.StrankaWithAdress>
  <DomainObject.Predmet.StrankaWithAdressOIB>
    <izvorni_sadrzaj>FINA-ZAGREB, OIB 85821130368, Vrtni put 3,10000 Zagreb</izvorni_sadrzaj>
    <derivirana_varijabla naziv="DomainObject.Predmet.StrankaWithAdressOIB_1">FINA-ZAGREB, OIB 85821130368, Vrtni put 3,10000 Zagreb</derivirana_varijabla>
  </DomainObject.Predmet.StrankaWithAdressOIB>
  <DomainObject.Predmet.StrankaNazivFormated>
    <izvorni_sadrzaj>FINA-ZAGREB</izvorni_sadrzaj>
    <derivirana_varijabla naziv="DomainObject.Predmet.StrankaNazivFormated_1">FINA-ZAGREB</derivirana_varijabla>
  </DomainObject.Predmet.StrankaNazivFormated>
  <DomainObject.Predmet.StrankaNazivFormatedOIB>
    <izvorni_sadrzaj>FINA-ZAGREB, OIB 85821130368</izvorni_sadrzaj>
    <derivirana_varijabla naziv="DomainObject.Predmet.StrankaNazivFormatedOIB_1">FINA-ZAGREB,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FINA-ZAGREB</item>
    </izvorni_sadrzaj>
    <derivirana_varijabla naziv="DomainObject.Predmet.StrankaListFormated_1">
      <item>FINA-ZAGREB</item>
    </derivirana_varijabla>
  </DomainObject.Predmet.StrankaListFormated>
  <DomainObject.Predmet.StrankaListFormatedOIB>
    <izvorni_sadrzaj>
      <item>FINA-ZAGREB, OIB 85821130368</item>
    </izvorni_sadrzaj>
    <derivirana_varijabla naziv="DomainObject.Predmet.StrankaListFormatedOIB_1">
      <item>FINA-ZAGREB, OIB 85821130368</item>
    </derivirana_varijabla>
  </DomainObject.Predmet.StrankaListFormatedOIB>
  <DomainObject.Predmet.StrankaListFormatedWithAdress>
    <izvorni_sadrzaj>
      <item>FINA-ZAGREB, Vrtni put 3, 10000 Zagreb</item>
    </izvorni_sadrzaj>
    <derivirana_varijabla naziv="DomainObject.Predmet.StrankaListFormatedWithAdress_1">
      <item>FINA-ZAGREB, Vrtni put 3, 10000 Zagreb</item>
    </derivirana_varijabla>
  </DomainObject.Predmet.StrankaListFormatedWithAdress>
  <DomainObject.Predmet.StrankaListFormatedWithAdressOIB>
    <izvorni_sadrzaj>
      <item>FINA-ZAGREB, OIB 85821130368, Vrtni put 3, 10000 Zagreb</item>
    </izvorni_sadrzaj>
    <derivirana_varijabla naziv="DomainObject.Predmet.StrankaListFormatedWithAdressOIB_1">
      <item>FINA-ZAGREB, OIB 85821130368, Vrtni put 3, 10000 Zagreb</item>
    </derivirana_varijabla>
  </DomainObject.Predmet.StrankaListFormatedWithAdressOIB>
  <DomainObject.Predmet.StrankaListNazivFormated>
    <izvorni_sadrzaj>
      <item>FINA-ZAGREB</item>
    </izvorni_sadrzaj>
    <derivirana_varijabla naziv="DomainObject.Predmet.StrankaListNazivFormated_1">
      <item>FINA-ZAGREB</item>
    </derivirana_varijabla>
  </DomainObject.Predmet.StrankaListNazivFormated>
  <DomainObject.Predmet.StrankaListNazivFormatedOIB>
    <izvorni_sadrzaj>
      <item>FINA-ZAGREB, OIB 85821130368</item>
    </izvorni_sadrzaj>
    <derivirana_varijabla naziv="DomainObject.Predmet.StrankaListNazivFormatedOIB_1">
      <item>FINA-ZAGREB, OIB 85821130368</item>
    </derivirana_varijabla>
  </DomainObject.Predmet.StrankaListNazivFormatedOIB>
  <DomainObject.Predmet.ProtuStrankaListFormated>
    <izvorni_sadrzaj>
      <item>GLAS INTERIJER d.o.o. zastupanog po punomoćniku Filip Gavran</item>
    </izvorni_sadrzaj>
    <derivirana_varijabla naziv="DomainObject.Predmet.ProtuStrankaListFormated_1">
      <item>GLAS INTERIJER d.o.o. zastupanog po punomoćniku Filip Gavran</item>
    </derivirana_varijabla>
  </DomainObject.Predmet.ProtuStrankaListFormated>
  <DomainObject.Predmet.ProtuStrankaListFormatedOIB>
    <izvorni_sadrzaj>
      <item>GLAS INTERIJER d.o.o., OIB 93443493513 zastupanog po punomoćniku Filip Gavran</item>
    </izvorni_sadrzaj>
    <derivirana_varijabla naziv="DomainObject.Predmet.ProtuStrankaListFormatedOIB_1">
      <item>GLAS INTERIJER d.o.o., OIB 93443493513 zastupanog po punomoćniku Filip Gavran</item>
    </derivirana_varijabla>
  </DomainObject.Predmet.ProtuStrankaListFormatedOIB>
  <DomainObject.Predmet.ProtuStrankaListFormatedWithAdress>
    <izvorni_sadrzaj>
      <item>GLAS INTERIJER d.o.o., TRNSKO 24, 10000 Zagreb zastupanog po punomoćniku Filip Gavran</item>
    </izvorni_sadrzaj>
    <derivirana_varijabla naziv="DomainObject.Predmet.ProtuStrankaListFormatedWithAdress_1">
      <item>GLAS INTERIJER d.o.o., TRNSKO 24, 10000 Zagreb zastupanog po punomoćniku Filip Gavran</item>
    </derivirana_varijabla>
  </DomainObject.Predmet.ProtuStrankaListFormatedWithAdress>
  <DomainObject.Predmet.ProtuStrankaListFormatedWithAdressOIB>
    <izvorni_sadrzaj>
      <item>GLAS INTERIJER d.o.o., OIB 93443493513, TRNSKO 24, 10000 Zagreb zastupanog po punomoćniku Filip Gavran</item>
    </izvorni_sadrzaj>
    <derivirana_varijabla naziv="DomainObject.Predmet.ProtuStrankaListFormatedWithAdressOIB_1">
      <item>GLAS INTERIJER d.o.o., OIB 93443493513, TRNSKO 24, 10000 Zagreb zastupanog po punomoćniku Filip Gavran</item>
    </derivirana_varijabla>
  </DomainObject.Predmet.ProtuStrankaListFormatedWithAdressOIB>
  <DomainObject.Predmet.ProtuStrankaListNazivFormated>
    <izvorni_sadrzaj>
      <item>GLAS INTERIJER d.o.o.</item>
    </izvorni_sadrzaj>
    <derivirana_varijabla naziv="DomainObject.Predmet.ProtuStrankaListNazivFormated_1">
      <item>GLAS INTERIJER d.o.o.</item>
    </derivirana_varijabla>
  </DomainObject.Predmet.ProtuStrankaListNazivFormated>
  <DomainObject.Predmet.ProtuStrankaListNazivFormatedOIB>
    <izvorni_sadrzaj>
      <item>GLAS INTERIJER d.o.o., OIB 93443493513</item>
    </izvorni_sadrzaj>
    <derivirana_varijabla naziv="DomainObject.Predmet.ProtuStrankaListNazivFormatedOIB_1">
      <item>GLAS INTERIJER d.o.o., OIB 93443493513</item>
    </derivirana_varijabla>
  </DomainObject.Predmet.ProtuStrankaListNazivFormatedOIB>
  <DomainObject.Predmet.OstaliListFormated>
    <izvorni_sadrzaj>
      <item>Filip Gavran punomoćnik sudionika u postupku GLAS INTERIJER d.o.o.</item>
      <item>Zvonimir Bodrožić</item>
    </izvorni_sadrzaj>
    <derivirana_varijabla naziv="DomainObject.Predmet.OstaliListFormated_1">
      <item>Filip Gavran punomoćnik sudionika u postupku GLAS INTERIJER d.o.o.</item>
      <item>Zvonimir Bodrožić</item>
    </derivirana_varijabla>
  </DomainObject.Predmet.OstaliListFormated>
  <DomainObject.Predmet.OstaliListFormatedOIB>
    <izvorni_sadrzaj>
      <item>Filip Gavran punomoćnik sudionika u postupku GLAS INTERIJER d.o.o.</item>
      <item>Zvonimir Bodrožić, OIB 85272390668</item>
    </izvorni_sadrzaj>
    <derivirana_varijabla naziv="DomainObject.Predmet.OstaliListFormatedOIB_1">
      <item>Filip Gavran punomoćnik sudionika u postupku GLAS INTERIJER d.o.o.</item>
      <item>Zvonimir Bodrožić, OIB 85272390668</item>
    </derivirana_varijabla>
  </DomainObject.Predmet.OstaliListFormatedOIB>
  <DomainObject.Predmet.OstaliListFormatedWithAdress>
    <izvorni_sadrzaj>
      <item>Filip Gavran, Trnsko 24, 10000 Zagreb punomoćnik sudionika u postupku GLAS INTERIJER d.o.o.</item>
      <item>Zvonimir Bodrožić, Jurišićeva 30, 10000 Zagreb</item>
    </izvorni_sadrzaj>
    <derivirana_varijabla naziv="DomainObject.Predmet.OstaliListFormatedWithAdress_1">
      <item>Filip Gavran, Trnsko 24, 10000 Zagreb punomoćnik sudionika u postupku GLAS INTERIJER d.o.o.</item>
      <item>Zvonimir Bodrožić, Jurišićeva 30, 10000 Zagreb</item>
    </derivirana_varijabla>
  </DomainObject.Predmet.OstaliListFormatedWithAdress>
  <DomainObject.Predmet.OstaliListFormatedWithAdressOIB>
    <izvorni_sadrzaj>
      <item>Filip Gavran, Trnsko 24, 10000 Zagreb punomoćnik sudionika u postupku GLAS INTERIJER d.o.o.</item>
      <item>Zvonimir Bodrožić, OIB 85272390668, Jurišićeva 30, 10000 Zagreb</item>
    </izvorni_sadrzaj>
    <derivirana_varijabla naziv="DomainObject.Predmet.OstaliListFormatedWithAdressOIB_1">
      <item>Filip Gavran, Trnsko 24, 10000 Zagreb punomoćnik sudionika u postupku GLAS INTERIJER d.o.o.</item>
      <item>Zvonimir Bodrožić, OIB 85272390668, Jurišićeva 30, 10000 Zagreb</item>
    </derivirana_varijabla>
  </DomainObject.Predmet.OstaliListFormatedWithAdressOIB>
  <DomainObject.Predmet.OstaliListNazivFormated>
    <izvorni_sadrzaj>
      <item>Filip Gavran</item>
      <item>Zvonimir Bodrožić</item>
    </izvorni_sadrzaj>
    <derivirana_varijabla naziv="DomainObject.Predmet.OstaliListNazivFormated_1">
      <item>Filip Gavran</item>
      <item>Zvonimir Bodrožić</item>
    </derivirana_varijabla>
  </DomainObject.Predmet.OstaliListNazivFormated>
  <DomainObject.Predmet.OstaliListNazivFormatedOIB>
    <izvorni_sadrzaj>
      <item>Filip Gavran</item>
      <item>Zvonimir Bodrožić, OIB 85272390668</item>
    </izvorni_sadrzaj>
    <derivirana_varijabla naziv="DomainObject.Predmet.OstaliListNazivFormatedOIB_1">
      <item>Filip Gavran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FINA-ZAGREB</izvorni_sadrzaj>
    <derivirana_varijabla naziv="DomainObject.Predmet.StrankaIDrugi_1">FINA-ZAGREB</derivirana_varijabla>
  </DomainObject.Predmet.StrankaIDrugi>
  <DomainObject.Predmet.ProtustrankaIDrugi>
    <izvorni_sadrzaj>GLAS INTERIJER d.o.o.</izvorni_sadrzaj>
    <derivirana_varijabla naziv="DomainObject.Predmet.ProtustrankaIDrugi_1">GLAS INTERIJER d.o.o.</derivirana_varijabla>
  </DomainObject.Predmet.ProtustrankaIDrugi>
  <DomainObject.Predmet.StrankaIDrugiAdressOIB>
    <izvorni_sadrzaj>FINA-ZAGREB, OIB 85821130368, Vrtni put 3, 10000 Zagreb</izvorni_sadrzaj>
    <derivirana_varijabla naziv="DomainObject.Predmet.StrankaIDrugiAdressOIB_1">FINA-ZAGREB, OIB 85821130368, Vrtni put 3, 10000 Zagreb</derivirana_varijabla>
  </DomainObject.Predmet.StrankaIDrugiAdressOIB>
  <DomainObject.Predmet.ProtustrankaIDrugiAdressOIB>
    <izvorni_sadrzaj>GLAS INTERIJER d.o.o., OIB 93443493513, TRNSKO 24, 10000 Zagreb</izvorni_sadrzaj>
    <derivirana_varijabla naziv="DomainObject.Predmet.ProtustrankaIDrugiAdressOIB_1">GLAS INTERIJER d.o.o., OIB 93443493513, TRNSKO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INTERIJER d.o.o.</item>
      <item>Filip Gavran</item>
      <item>Zvonimir Bodrožić</item>
      <item>FINA-ZAGREB</item>
    </izvorni_sadrzaj>
    <derivirana_varijabla naziv="DomainObject.Predmet.SudioniciListNaziv_1">
      <item>GLAS INTERIJER d.o.o.</item>
      <item>Filip Gavran</item>
      <item>Zvonimir Bodrožić</item>
      <item>FINA-ZAGREB</item>
    </derivirana_varijabla>
  </DomainObject.Predmet.SudioniciListNaziv>
  <DomainObject.Predmet.SudioniciListAdressOIB>
    <izvorni_sadrzaj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izvorni_sadrzaj>
    <derivirana_varijabla naziv="DomainObject.Predmet.SudioniciListAdressOIB_1"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93443493513</item>
      <item>, OIB null</item>
      <item>, OIB 85272390668</item>
      <item>, OIB 85821130368</item>
    </izvorni_sadrzaj>
    <derivirana_varijabla naziv="DomainObject.Predmet.SudioniciListNazivOIB_1">
      <item>, OIB 93443493513</item>
      <item>, OIB null</item>
      <item>, OIB 85272390668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1017</properties:Words>
  <properties:Characters>5810</properties:Characters>
  <properties:Lines>145</properties:Lines>
  <properties:Paragraphs>78</properties:Paragraphs>
  <properties:TotalTime>4</properties:TotalTime>
  <properties:ScaleCrop>false</properties:ScaleCrop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2017-10-05T09:02:00Z</dcterms:created>
  <dc:creator>ADMINIBM</dc:creator>
  <cp:lastModifiedBy>Monika Grbac</cp:lastModifiedBy>
  <cp:lastPrinted>2017-01-31T10:37:00Z</cp:lastPrinted>
  <dcterms:modified xmlns:xsi="http://www.w3.org/2001/XMLSchema-instance" xsi:type="dcterms:W3CDTF">2017-10-06T11:31:00Z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