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f622" w14:paraId="398f622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524D1B">
        <w:rPr>
          <w:sz w:val="24"/>
          <w:szCs w:val="24"/>
        </w:rPr>
        <w:t>1182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524D1B">
        <w:rPr>
          <w:rFonts w:cs="Times New Roman" w:hAnsi="Times New Roman" w:ascii="Times New Roman"/>
          <w:szCs w:val="24"/>
          <w:lang w:val="hr-HR"/>
        </w:rPr>
        <w:t>2. kolovoza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524D1B">
        <w:rPr>
          <w:sz w:val="24"/>
          <w:szCs w:val="24"/>
        </w:rPr>
        <w:t xml:space="preserve">S.P.O.M.A.T. </w:t>
      </w:r>
      <w:r w:rsidR="005827C7" w:rsidRPr="005827C7">
        <w:rPr>
          <w:sz w:val="24"/>
          <w:szCs w:val="24"/>
        </w:rPr>
        <w:t xml:space="preserve">d.o.o. </w:t>
      </w:r>
      <w:proofErr w:type="spellStart"/>
      <w:r w:rsidR="00524D1B">
        <w:rPr>
          <w:sz w:val="24"/>
          <w:szCs w:val="24"/>
        </w:rPr>
        <w:t>Kostrena</w:t>
      </w:r>
      <w:proofErr w:type="spellEnd"/>
      <w:r w:rsidR="005827C7" w:rsidRPr="005827C7">
        <w:rPr>
          <w:sz w:val="24"/>
          <w:szCs w:val="24"/>
        </w:rPr>
        <w:t xml:space="preserve">, </w:t>
      </w:r>
      <w:proofErr w:type="spellStart"/>
      <w:r w:rsidR="00524D1B">
        <w:rPr>
          <w:sz w:val="24"/>
          <w:szCs w:val="24"/>
        </w:rPr>
        <w:t>Podurinj</w:t>
      </w:r>
      <w:proofErr w:type="spellEnd"/>
      <w:r w:rsidR="00524D1B">
        <w:rPr>
          <w:sz w:val="24"/>
          <w:szCs w:val="24"/>
        </w:rPr>
        <w:t xml:space="preserve"> 92</w:t>
      </w:r>
      <w:r w:rsidR="005827C7" w:rsidRPr="005827C7">
        <w:rPr>
          <w:sz w:val="24"/>
          <w:szCs w:val="24"/>
        </w:rPr>
        <w:t xml:space="preserve">, MBS: </w:t>
      </w:r>
      <w:r w:rsidR="00B03252">
        <w:rPr>
          <w:sz w:val="24"/>
          <w:szCs w:val="24"/>
        </w:rPr>
        <w:t>0</w:t>
      </w:r>
      <w:r w:rsidR="00524D1B">
        <w:rPr>
          <w:sz w:val="24"/>
          <w:szCs w:val="24"/>
        </w:rPr>
        <w:t>40245622</w:t>
      </w:r>
      <w:r w:rsidR="005827C7" w:rsidRPr="005827C7">
        <w:rPr>
          <w:sz w:val="24"/>
          <w:szCs w:val="24"/>
        </w:rPr>
        <w:t xml:space="preserve">, OIB: </w:t>
      </w:r>
      <w:r w:rsidR="00524D1B">
        <w:rPr>
          <w:sz w:val="24"/>
          <w:szCs w:val="24"/>
        </w:rPr>
        <w:t>04222398141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524D1B">
        <w:rPr>
          <w:sz w:val="24"/>
          <w:szCs w:val="24"/>
        </w:rPr>
        <w:t>377.944,86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524D1B">
        <w:rPr>
          <w:sz w:val="24"/>
          <w:szCs w:val="24"/>
        </w:rPr>
        <w:t xml:space="preserve">Srđan </w:t>
      </w:r>
      <w:proofErr w:type="spellStart"/>
      <w:r w:rsidR="00524D1B">
        <w:rPr>
          <w:sz w:val="24"/>
          <w:szCs w:val="24"/>
        </w:rPr>
        <w:t>Aranđelović</w:t>
      </w:r>
      <w:proofErr w:type="spellEnd"/>
      <w:r w:rsidR="00524D1B">
        <w:rPr>
          <w:sz w:val="24"/>
          <w:szCs w:val="24"/>
        </w:rPr>
        <w:t>, Rijeka, Vukovarska 33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524D1B">
        <w:rPr>
          <w:sz w:val="24"/>
          <w:szCs w:val="24"/>
        </w:rPr>
        <w:t>1182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461" w:rsidP="004259F8" w:rsidR="00BB0461">
      <w:pPr>
        <w:spacing w:lineRule="auto" w:line="240" w:after="0"/>
      </w:pPr>
      <w:r>
        <w:separator/>
      </w:r>
    </w:p>
  </w:endnote>
  <w:endnote w:id="0" w:type="continuationSeparator">
    <w:p w:rsidRDefault="00BB0461" w:rsidP="004259F8" w:rsidR="00BB04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461" w:rsidP="004259F8" w:rsidR="00BB0461">
      <w:pPr>
        <w:spacing w:lineRule="auto" w:line="240" w:after="0"/>
      </w:pPr>
      <w:r>
        <w:separator/>
      </w:r>
    </w:p>
  </w:footnote>
  <w:footnote w:id="0" w:type="continuationSeparator">
    <w:p w:rsidRDefault="00BB0461" w:rsidP="004259F8" w:rsidR="00BB04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8512D"/>
    <w:rsid w:val="000E0D06"/>
    <w:rsid w:val="00143620"/>
    <w:rsid w:val="001B5844"/>
    <w:rsid w:val="00220EA8"/>
    <w:rsid w:val="004259F8"/>
    <w:rsid w:val="00503778"/>
    <w:rsid w:val="00524D1B"/>
    <w:rsid w:val="00577661"/>
    <w:rsid w:val="005827C7"/>
    <w:rsid w:val="006837C0"/>
    <w:rsid w:val="007141A2"/>
    <w:rsid w:val="0072774C"/>
    <w:rsid w:val="007319A0"/>
    <w:rsid w:val="00893A5D"/>
    <w:rsid w:val="008F54A1"/>
    <w:rsid w:val="009129FA"/>
    <w:rsid w:val="00917662"/>
    <w:rsid w:val="009D32B2"/>
    <w:rsid w:val="00AD1E58"/>
    <w:rsid w:val="00B03252"/>
    <w:rsid w:val="00BB0461"/>
    <w:rsid w:val="00CE1DCA"/>
    <w:rsid w:val="00DF603C"/>
    <w:rsid w:val="00E26866"/>
    <w:rsid w:val="00E81CC3"/>
    <w:rsid w:val="00F52919"/>
    <w:rsid w:val="00F9245C"/>
    <w:rsid w:val="00F9302C"/>
    <w:rsid w:val="00FC43D7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P. O. M. A. T. društvo s ograničenom odgovornošću za trgovinu i usluge i turistička agencija</izvorni_sadrzaj>
    <derivirana_varijabla naziv="DomainObject.Predmet.ProtustrankaFormated_1">  S. P. O. M. A. T. društvo s ograničenom odgovornošću za trgovinu i usluge i turistička agencija</derivirana_varijabla>
  </DomainObject.Predmet.ProtustrankaFormated>
  <DomainObject.Predmet.ProtustrankaFormatedOIB>
    <izvorni_sadrzaj>  S. P. O. M. A. T. društvo s ograničenom odgovornošću za trgovinu i usluge i turistička agencija, OIB 04222398141</izvorni_sadrzaj>
    <derivirana_varijabla naziv="DomainObject.Predmet.ProtustrankaFormatedOIB_1">  S. P. O. M. A. T. društvo s ograničenom odgovornošću za trgovinu i usluge i turistička agencija, OIB 04222398141</derivirana_varijabla>
  </DomainObject.Predmet.ProtustrankaFormatedOIB>
  <DomainObject.Predmet.ProtustrankaFormatedWithAdress>
    <izvorni_sadrzaj> S. P. O. M. A. T. društvo s ograničenom odgovornošću za trgovinu i usluge i turistička agencija, Podurinj 92, 51000 Kostrena</izvorni_sadrzaj>
    <derivirana_varijabla naziv="DomainObject.Predmet.ProtustrankaFormatedWithAdress_1"> S. P. O. M. A. T. društvo s ograničenom odgovornošću za trgovinu i usluge i turistička agencija, Podurinj 92, 51000 Kostrena</derivirana_varijabla>
  </DomainObject.Predmet.ProtustrankaFormatedWithAdress>
  <DomainObject.Predmet.ProtustrankaFormatedWithAdressOIB>
    <izvorni_sadrzaj> S. P. O. M. A. T. društvo s ograničenom odgovornošću za trgovinu i usluge i turistička agencija, OIB 04222398141, Podurinj 92, 51000 Kostrena</izvorni_sadrzaj>
    <derivirana_varijabla naziv="DomainObject.Predmet.ProtustrankaFormatedWithAdressOIB_1"> S. P. O. M. A. T. društvo s ograničenom odgovornošću za trgovinu i usluge i turistička agencija, OIB 04222398141, Podurinj 92, 51000 Kostrena</derivirana_varijabla>
  </DomainObject.Predmet.ProtustrankaFormatedWithAdressOIB>
  <DomainObject.Predmet.ProtustrankaWithAdress>
    <izvorni_sadrzaj>S. P. O. M. A. T. društvo s ograničenom odgovornošću za trgovinu i usluge i turistička agencija Podurinj 92, 51000 Kostrena</izvorni_sadrzaj>
    <derivirana_varijabla naziv="DomainObject.Predmet.ProtustrankaWithAdress_1">S. P. O. M. A. T. društvo s ograničenom odgovornošću za trgovinu i usluge i turistička agencija Podurinj 92, 51000 Kostrena</derivirana_varijabla>
  </DomainObject.Predmet.ProtustrankaWithAdress>
  <DomainObject.Predmet.ProtustrankaWithAdressOIB>
    <izvorni_sadrzaj>S. P. O. M. A. T. društvo s ograničenom odgovornošću za trgovinu i usluge i turistička agencija, OIB 04222398141, Podurinj 92, 51000 Kostrena</izvorni_sadrzaj>
    <derivirana_varijabla naziv="DomainObject.Predmet.ProtustrankaWithAdressOIB_1">S. P. O. M. A. T. društvo s ograničenom odgovornošću za trgovinu i usluge i turistička agencija, OIB 04222398141, Podurinj 92, 51000 Kostrena</derivirana_varijabla>
  </DomainObject.Predmet.ProtustrankaWithAdressOIB>
  <DomainObject.Predmet.ProtustrankaNazivFormated>
    <izvorni_sadrzaj>S. P. O. M. A. T. društvo s ograničenom odgovornošću za trgovinu i usluge i turistička agencija</izvorni_sadrzaj>
    <derivirana_varijabla naziv="DomainObject.Predmet.ProtustrankaNazivFormated_1">S. P. O. M. A. T. društvo s ograničenom odgovornošću za trgovinu i usluge i turistička agencija</derivirana_varijabla>
  </DomainObject.Predmet.ProtustrankaNazivFormated>
  <DomainObject.Predmet.ProtustrankaNazivFormatedOIB>
    <izvorni_sadrzaj>S. P. O. M. A. T. društvo s ograničenom odgovornošću za trgovinu i usluge i turistička agencija, OIB 04222398141</izvorni_sadrzaj>
    <derivirana_varijabla naziv="DomainObject.Predmet.ProtustrankaNazivFormatedOIB_1">S. P. O. M. A. T. društvo s ograničenom odgovornošću za trgovinu i usluge i turistička agencija, OIB 04222398141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P. O. M. A. T. društvo s ograničenom odgovornošću za trgovinu i usluge i turistička agencija</item>
    </izvorni_sadrzaj>
    <derivirana_varijabla naziv="DomainObject.Predmet.ProtuStrankaListFormated_1">
      <item>S. P. O. M. A. T. društvo s ograničenom odgovornošću za trgovinu i usluge i turistička agencija</item>
    </derivirana_varijabla>
  </DomainObject.Predmet.ProtuStrankaListFormated>
  <DomainObject.Predmet.ProtuStrankaListFormatedOIB>
    <izvorni_sadrzaj>
      <item>S. P. O. M. A. T. društvo s ograničenom odgovornošću za trgovinu i usluge i turistička agencija, OIB 04222398141</item>
    </izvorni_sadrzaj>
    <derivirana_varijabla naziv="DomainObject.Predmet.ProtuStrankaListFormatedOIB_1">
      <item>S. P. O. M. A. T. društvo s ograničenom odgovornošću za trgovinu i usluge i turistička agencija, OIB 04222398141</item>
    </derivirana_varijabla>
  </DomainObject.Predmet.ProtuStrankaListFormatedOIB>
  <DomainObject.Predmet.ProtuStrankaListFormatedWithAdress>
    <izvorni_sadrzaj>
      <item>S. P. O. M. A. T. društvo s ograničenom odgovornošću za trgovinu i usluge i turistička agencija, Podurinj 92, 51000 Kostrena</item>
    </izvorni_sadrzaj>
    <derivirana_varijabla naziv="DomainObject.Predmet.ProtuStrankaListFormatedWithAdress_1">
      <item>S. P. O. M. A. T. društvo s ograničenom odgovornošću za trgovinu i usluge i turistička agencija, Podurinj 92, 51000 Kostrena</item>
    </derivirana_varijabla>
  </DomainObject.Predmet.ProtuStrankaListFormatedWithAdress>
  <DomainObject.Predmet.ProtuStrankaListFormatedWithAdressOIB>
    <izvorni_sadrzaj>
      <item>S. P. O. M. A. T. društvo s ograničenom odgovornošću za trgovinu i usluge i turistička agencija, OIB 04222398141, Podurinj 92, 51000 Kostrena</item>
    </izvorni_sadrzaj>
    <derivirana_varijabla naziv="DomainObject.Predmet.ProtuStrankaListFormatedWithAdressOIB_1">
      <item>S. P. O. M. A. T. društvo s ograničenom odgovornošću za trgovinu i usluge i turistička agencija, OIB 04222398141, Podurinj 92, 51000 Kostrena</item>
    </derivirana_varijabla>
  </DomainObject.Predmet.ProtuStrankaListFormatedWithAdressOIB>
  <DomainObject.Predmet.ProtuStrankaListNazivFormated>
    <izvorni_sadrzaj>
      <item>S. P. O. M. A. T. društvo s ograničenom odgovornošću za trgovinu i usluge i turistička agencija</item>
    </izvorni_sadrzaj>
    <derivirana_varijabla naziv="DomainObject.Predmet.ProtuStrankaListNazivFormated_1">
      <item>S. P. O. M. A. T. društvo s ograničenom odgovornošću za trgovinu i usluge i turistička agencija</item>
    </derivirana_varijabla>
  </DomainObject.Predmet.ProtuStrankaListNazivFormated>
  <DomainObject.Predmet.ProtuStrankaListNazivFormatedOIB>
    <izvorni_sadrzaj>
      <item>S. P. O. M. A. T. društvo s ograničenom odgovornošću za trgovinu i usluge i turistička agencija, OIB 04222398141</item>
    </izvorni_sadrzaj>
    <derivirana_varijabla naziv="DomainObject.Predmet.ProtuStrankaListNazivFormatedOIB_1">
      <item>S. P. O. M. A. T. društvo s ograničenom odgovornošću za trgovinu i usluge i turistička agencija, OIB 04222398141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P. O. M. A. T. društvo s ograničenom odgovornošću za trgovinu i usluge i turistička agencija</izvorni_sadrzaj>
    <derivirana_varijabla naziv="DomainObject.Predmet.ProtustrankaIDrugi_1">S. P. O. M. A. T. društvo s ograničenom odgovornošću za trgovinu i usluge i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P. O. M. A. T. društvo s ograničenom odgovornošću za trgovinu i usluge i turistička agencija, OIB 04222398141, Podurinj 92, 51000 Kostrena</izvorni_sadrzaj>
    <derivirana_varijabla naziv="DomainObject.Predmet.ProtustrankaIDrugiAdressOIB_1">S. P. O. M. A. T. društvo s ograničenom odgovornošću za trgovinu i usluge i turistička agencija, OIB 04222398141, Podurinj 92,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P. O. M. A. T. društvo s ograničenom odgovornošću za trgovinu i usluge i turistička agencija</item>
    </izvorni_sadrzaj>
    <derivirana_varijabla naziv="DomainObject.Predmet.SudioniciListNaziv_1">
      <item>FINA  Rijeka</item>
      <item>S. P. O. M. A. T. društvo s ograničenom odgovornošću za trgovinu i usluge i turistička agencija</item>
    </derivirana_varijabla>
  </DomainObject.Predmet.SudioniciListNaziv>
  <DomainObject.Predmet.SudioniciListAdressOIB>
    <izvorni_sadrzaj>
      <item>FINA  Rijeka, OIB 85821130368, Frana Kurelca 8,51000 Rijeka</item>
      <item>S. P. O. M. A. T. društvo s ograničenom odgovornošću za trgovinu i usluge i turistička agencija, OIB 04222398141, Podurinj 92,51000 Kostrena</item>
    </izvorni_sadrzaj>
    <derivirana_varijabla naziv="DomainObject.Predmet.SudioniciListAdressOIB_1">
      <item>FINA  Rijeka, OIB 85821130368, Frana Kurelca 8,51000 Rijeka</item>
      <item>S. P. O. M. A. T. društvo s ograničenom odgovornošću za trgovinu i usluge i turistička agencija, OIB 04222398141, Podurinj 92,51000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04222398141</item>
    </izvorni_sadrzaj>
    <derivirana_varijabla naziv="DomainObject.Predmet.SudioniciListNazivOIB_1">
      <item>, OIB 85821130368</item>
      <item>, OIB 04222398141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1283</properties:Characters>
  <properties:Lines>30</properties:Lines>
  <properties:Paragraphs>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2016-08-02T06:05:00Z</dcterms:created>
  <dc:creator>Timjana Baričević</dc:creator>
  <cp:lastModifiedBy>Timjana Baričević</cp:lastModifiedBy>
  <cp:lastPrinted>2016-07-11T11:33:00Z</cp:lastPrinted>
  <dcterms:modified xmlns:xsi="http://www.w3.org/2001/XMLSchema-instance" xsi:type="dcterms:W3CDTF">2016-08-02T06:12:00Z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