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b07c" w14:paraId="97fb07c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FA603D">
        <w:t>204</w:t>
      </w:r>
      <w:r w:rsidR="002E5684">
        <w:t>/18-</w:t>
      </w:r>
      <w:r w:rsidR="00FA603D">
        <w:t>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FA603D">
        <w:t>NANO TECTUM j.</w:t>
      </w:r>
      <w:r w:rsidR="00FA603D" w:rsidRPr="00A56DCC">
        <w:t xml:space="preserve">d.o.o., </w:t>
      </w:r>
      <w:proofErr w:type="spellStart"/>
      <w:r w:rsidR="00FA603D">
        <w:t>Slivnica</w:t>
      </w:r>
      <w:proofErr w:type="spellEnd"/>
      <w:r w:rsidR="00FA603D" w:rsidRPr="00A56DCC">
        <w:t xml:space="preserve">, </w:t>
      </w:r>
      <w:proofErr w:type="spellStart"/>
      <w:r w:rsidR="00FA603D">
        <w:t>Slivnica</w:t>
      </w:r>
      <w:proofErr w:type="spellEnd"/>
      <w:r w:rsidR="00FA603D">
        <w:t xml:space="preserve"> Ulica II 13/B</w:t>
      </w:r>
      <w:r w:rsidR="00FA603D" w:rsidRPr="00A56DCC">
        <w:t xml:space="preserve">, OIB: </w:t>
      </w:r>
      <w:r w:rsidR="00FA603D">
        <w:t>53554588809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32282">
        <w:t>22</w:t>
      </w:r>
      <w:r w:rsidR="000A7DAE">
        <w:t>.</w:t>
      </w:r>
      <w:r w:rsidR="00626DBD">
        <w:t xml:space="preserve"> </w:t>
      </w:r>
      <w:r w:rsidR="00032282">
        <w:t>kolovoza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FA603D">
        <w:t>NANO TECTUM j.</w:t>
      </w:r>
      <w:r w:rsidR="00FA603D" w:rsidRPr="00A56DCC">
        <w:t xml:space="preserve">d.o.o., </w:t>
      </w:r>
      <w:proofErr w:type="spellStart"/>
      <w:r w:rsidR="00FA603D">
        <w:t>Slivnica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3209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 w:rsidR="00032282">
        <w:t>11</w:t>
      </w:r>
      <w:r w:rsidR="009C2B72">
        <w:t>,</w:t>
      </w:r>
      <w:r w:rsidR="00032282">
        <w:t>45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FA603D">
        <w:t>Josipa Grgina</w:t>
      </w:r>
      <w:r w:rsidR="00FA603D" w:rsidRPr="00A56DCC">
        <w:t xml:space="preserve"> iz </w:t>
      </w:r>
      <w:proofErr w:type="spellStart"/>
      <w:r w:rsidR="00FA603D">
        <w:t>Slivnice</w:t>
      </w:r>
      <w:proofErr w:type="spellEnd"/>
      <w:r w:rsidR="00FA603D" w:rsidRPr="00355932">
        <w:t xml:space="preserve">, </w:t>
      </w:r>
      <w:proofErr w:type="spellStart"/>
      <w:r w:rsidR="00FA603D">
        <w:rPr>
          <w:rFonts w:eastAsiaTheme="minorHAnsi"/>
          <w:lang w:eastAsia="en-US"/>
        </w:rPr>
        <w:t>Slivnica</w:t>
      </w:r>
      <w:proofErr w:type="spellEnd"/>
      <w:r w:rsidR="00FA603D">
        <w:rPr>
          <w:rFonts w:eastAsiaTheme="minorHAnsi"/>
          <w:lang w:eastAsia="en-US"/>
        </w:rPr>
        <w:t xml:space="preserve"> ulica II 13/B</w:t>
      </w:r>
      <w:r w:rsidR="00FA603D" w:rsidRPr="00355932">
        <w:t xml:space="preserve">, OIB: </w:t>
      </w:r>
      <w:r w:rsidR="00FA603D">
        <w:rPr>
          <w:bCs/>
        </w:rPr>
        <w:t>68386722966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32091">
        <w:t>4</w:t>
      </w:r>
      <w:r w:rsidR="00626DBD">
        <w:t xml:space="preserve">. </w:t>
      </w:r>
      <w:r w:rsidR="00E3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032282">
        <w:t>11</w:t>
      </w:r>
      <w:r w:rsidR="008C0176">
        <w:t>,</w:t>
      </w:r>
      <w:r w:rsidR="00032282">
        <w:t>45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FA603D">
        <w:t>NANO TECTUM j.</w:t>
      </w:r>
      <w:r w:rsidR="00FA603D" w:rsidRPr="00A56DCC">
        <w:t xml:space="preserve">d.o.o., </w:t>
      </w:r>
      <w:proofErr w:type="spellStart"/>
      <w:r w:rsidR="00FA603D">
        <w:t>Slivnica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FA603D">
        <w:t>Josip Grgin</w:t>
      </w:r>
      <w:r w:rsidR="00FA603D" w:rsidRPr="00A56DCC">
        <w:t xml:space="preserve"> iz </w:t>
      </w:r>
      <w:proofErr w:type="spellStart"/>
      <w:r w:rsidR="00FA603D">
        <w:t>Slivnice</w:t>
      </w:r>
      <w:proofErr w:type="spellEnd"/>
      <w:r w:rsidR="00FA603D" w:rsidRPr="00355932">
        <w:t xml:space="preserve">, </w:t>
      </w:r>
      <w:proofErr w:type="spellStart"/>
      <w:r w:rsidR="00FA603D">
        <w:rPr>
          <w:rFonts w:eastAsiaTheme="minorHAnsi"/>
          <w:lang w:eastAsia="en-US"/>
        </w:rPr>
        <w:t>Slivnica</w:t>
      </w:r>
      <w:proofErr w:type="spellEnd"/>
      <w:r w:rsidR="00FA603D">
        <w:rPr>
          <w:rFonts w:eastAsiaTheme="minorHAnsi"/>
          <w:lang w:eastAsia="en-US"/>
        </w:rPr>
        <w:t xml:space="preserve"> ulica II 13/B</w:t>
      </w:r>
      <w:r w:rsidR="00FA603D" w:rsidRPr="00355932">
        <w:t xml:space="preserve">, OIB: </w:t>
      </w:r>
      <w:r w:rsidR="00FA603D">
        <w:rPr>
          <w:bCs/>
        </w:rPr>
        <w:t>68386722966</w:t>
      </w:r>
      <w:r>
        <w:t xml:space="preserve">. </w:t>
      </w:r>
      <w:r w:rsidRPr="00071F11">
        <w:t xml:space="preserve">Na ročište za utvrđivanje uvjeta za pokretanje postupka određeno za dan </w:t>
      </w:r>
      <w:r w:rsidR="00F54E1D">
        <w:t>3</w:t>
      </w:r>
      <w:r>
        <w:t xml:space="preserve">. </w:t>
      </w:r>
      <w:r w:rsidR="00F54E1D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FA603D">
        <w:t>Josip Grgin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 xml:space="preserve">, nije </w:t>
      </w:r>
      <w:r w:rsidR="0094386C">
        <w:t>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FA603D">
        <w:t>Josip Grgin</w:t>
      </w:r>
      <w:r w:rsidR="004345EE">
        <w:t xml:space="preserve"> </w:t>
      </w:r>
      <w:r w:rsidRPr="00653A23">
        <w:t xml:space="preserve">obzirom da </w:t>
      </w:r>
      <w:r>
        <w:t>je</w:t>
      </w:r>
      <w:r w:rsidR="0094386C">
        <w:t xml:space="preserve"> isti</w:t>
      </w:r>
      <w:r w:rsidRPr="00653A23">
        <w:t xml:space="preserve"> već prethodno rješenjem ovog suda broj </w:t>
      </w:r>
      <w:r>
        <w:t>St-</w:t>
      </w:r>
      <w:r w:rsidR="00FA603D">
        <w:t>204</w:t>
      </w:r>
      <w:r w:rsidR="006927F0">
        <w:t>/2018</w:t>
      </w:r>
      <w:r w:rsidR="00FA603D">
        <w:t>-2</w:t>
      </w:r>
      <w:r w:rsidRPr="00653A23">
        <w:t xml:space="preserve"> od </w:t>
      </w:r>
      <w:r w:rsidR="00FA603D">
        <w:t>19</w:t>
      </w:r>
      <w:r w:rsidRPr="00653A23">
        <w:t xml:space="preserve">. </w:t>
      </w:r>
      <w:r w:rsidR="00F54E1D">
        <w:t>lipnja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</w:t>
      </w:r>
      <w:r w:rsidR="0094386C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FA603D">
        <w:t>Josip Grgin</w:t>
      </w:r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 w:rsidR="00E32091">
        <w:t>Stečajnog zakona naložio nje</w:t>
      </w:r>
      <w:r w:rsidR="00BC1293">
        <w:t>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32282">
        <w:t>22</w:t>
      </w:r>
      <w:r w:rsidR="000A7DAE">
        <w:t>.</w:t>
      </w:r>
      <w:r w:rsidR="00626DBD">
        <w:t xml:space="preserve"> </w:t>
      </w:r>
      <w:r w:rsidR="00032282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626183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626183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FA603D" w:rsidP="00C969E8" w:rsidR="00AA63D0">
      <w:pPr>
        <w:numPr>
          <w:ilvl w:val="0"/>
          <w:numId w:val="2"/>
        </w:numPr>
      </w:pPr>
      <w:r>
        <w:t>Josipu Grginu</w:t>
      </w:r>
      <w:r w:rsidRPr="00A56DCC">
        <w:t xml:space="preserve"> iz </w:t>
      </w:r>
      <w:proofErr w:type="spellStart"/>
      <w:r>
        <w:t>Slivnice</w:t>
      </w:r>
      <w:proofErr w:type="spellEnd"/>
      <w:r w:rsidRPr="00355932">
        <w:t xml:space="preserve">, </w:t>
      </w:r>
      <w:proofErr w:type="spellStart"/>
      <w:r>
        <w:rPr>
          <w:rFonts w:eastAsiaTheme="minorHAnsi"/>
          <w:lang w:eastAsia="en-US"/>
        </w:rPr>
        <w:t>Slivnica</w:t>
      </w:r>
      <w:proofErr w:type="spellEnd"/>
      <w:r>
        <w:rPr>
          <w:rFonts w:eastAsiaTheme="minorHAnsi"/>
          <w:lang w:eastAsia="en-US"/>
        </w:rPr>
        <w:t xml:space="preserve"> ulica II 13/B</w:t>
      </w:r>
      <w:r w:rsidR="00AA63D0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32282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45725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183"/>
    <w:rsid w:val="00626DBD"/>
    <w:rsid w:val="00653A23"/>
    <w:rsid w:val="00663358"/>
    <w:rsid w:val="0067053E"/>
    <w:rsid w:val="006927F0"/>
    <w:rsid w:val="006F6424"/>
    <w:rsid w:val="00721506"/>
    <w:rsid w:val="007355E9"/>
    <w:rsid w:val="00736E8D"/>
    <w:rsid w:val="007F4AAC"/>
    <w:rsid w:val="00826488"/>
    <w:rsid w:val="00837FD1"/>
    <w:rsid w:val="008873AD"/>
    <w:rsid w:val="008C0176"/>
    <w:rsid w:val="008D350E"/>
    <w:rsid w:val="008F2C48"/>
    <w:rsid w:val="0091472F"/>
    <w:rsid w:val="0094386C"/>
    <w:rsid w:val="00974B89"/>
    <w:rsid w:val="00987847"/>
    <w:rsid w:val="009A7B06"/>
    <w:rsid w:val="009C2B72"/>
    <w:rsid w:val="009C5540"/>
    <w:rsid w:val="009F38D1"/>
    <w:rsid w:val="00A12269"/>
    <w:rsid w:val="00A23B33"/>
    <w:rsid w:val="00A241EB"/>
    <w:rsid w:val="00A754BE"/>
    <w:rsid w:val="00A87AB5"/>
    <w:rsid w:val="00A9120C"/>
    <w:rsid w:val="00AA63D0"/>
    <w:rsid w:val="00B057DD"/>
    <w:rsid w:val="00B32693"/>
    <w:rsid w:val="00B3319A"/>
    <w:rsid w:val="00B51749"/>
    <w:rsid w:val="00B63387"/>
    <w:rsid w:val="00B93614"/>
    <w:rsid w:val="00BC1293"/>
    <w:rsid w:val="00BC263E"/>
    <w:rsid w:val="00BE6429"/>
    <w:rsid w:val="00BF7FE4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32091"/>
    <w:rsid w:val="00E52157"/>
    <w:rsid w:val="00E5260C"/>
    <w:rsid w:val="00E56D9B"/>
    <w:rsid w:val="00E8758E"/>
    <w:rsid w:val="00EE5977"/>
    <w:rsid w:val="00F0530F"/>
    <w:rsid w:val="00F52CFD"/>
    <w:rsid w:val="00F54E1D"/>
    <w:rsid w:val="00F61FED"/>
    <w:rsid w:val="00F65EA0"/>
    <w:rsid w:val="00FA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2027</properties:Characters>
  <properties:Lines>77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2018-07-20T07:47:00Z</dcterms:created>
  <dc:creator>Administrator</dc:creator>
  <cp:lastModifiedBy>Ante Rubelj</cp:lastModifiedBy>
  <cp:lastPrinted>2018-08-22T09:32:00Z</cp:lastPrinted>
  <dcterms:modified xmlns:xsi="http://www.w3.org/2001/XMLSchema-instance" xsi:type="dcterms:W3CDTF">2018-08-22T09:32:00Z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POLICIJA- 204-18- Josip Grgin.docx)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