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c0f8" w14:paraId="8d8c0f8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A85C0E">
        <w:rPr>
          <w:szCs w:val="24"/>
        </w:rPr>
        <w:t>94</w:t>
      </w:r>
      <w:r w:rsidR="009D62AC">
        <w:rPr>
          <w:szCs w:val="24"/>
        </w:rPr>
        <w:t>7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D62AC">
        <w:t xml:space="preserve">SM MRAMOR </w:t>
      </w:r>
      <w:r w:rsidR="009D62AC" w:rsidRPr="00204413">
        <w:t xml:space="preserve">d.o.o., </w:t>
      </w:r>
      <w:r w:rsidR="009D62AC">
        <w:t>Kapela Kalnička</w:t>
      </w:r>
      <w:r w:rsidR="009D62AC" w:rsidRPr="00204413">
        <w:t xml:space="preserve">, </w:t>
      </w:r>
      <w:r w:rsidR="009D62AC">
        <w:t>Kapela Kalnička 74</w:t>
      </w:r>
      <w:r w:rsidR="009D62AC" w:rsidRPr="00204413">
        <w:t xml:space="preserve">, MBS: </w:t>
      </w:r>
      <w:r w:rsidR="009D62AC" w:rsidRPr="004B4FAB">
        <w:t>070084570</w:t>
      </w:r>
      <w:r w:rsidR="009D62AC" w:rsidRPr="00204413">
        <w:t xml:space="preserve">, OIB: </w:t>
      </w:r>
      <w:r w:rsidR="009D62AC" w:rsidRPr="004B4FAB">
        <w:t>48651938532</w:t>
      </w:r>
      <w:r w:rsidR="000571E3" w:rsidRPr="007F7A65">
        <w:t xml:space="preserve">, dana </w:t>
      </w:r>
      <w:r w:rsidR="008C4F58">
        <w:t>2</w:t>
      </w:r>
      <w:r w:rsidR="009D62AC">
        <w:t>7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9D62AC">
        <w:t xml:space="preserve">SM MRAMOR </w:t>
      </w:r>
      <w:r w:rsidR="009D62AC" w:rsidRPr="00204413">
        <w:t xml:space="preserve">d.o.o., </w:t>
      </w:r>
      <w:r w:rsidR="009D62AC">
        <w:t>Kapela Kalnička</w:t>
      </w:r>
      <w:r w:rsidR="009D62AC" w:rsidRPr="00204413">
        <w:t xml:space="preserve">, </w:t>
      </w:r>
      <w:r w:rsidR="009D62AC">
        <w:t>Kapela Kalnička 74</w:t>
      </w:r>
      <w:r w:rsidR="009D62AC" w:rsidRPr="00204413">
        <w:t xml:space="preserve">, MBS: </w:t>
      </w:r>
      <w:r w:rsidR="009D62AC" w:rsidRPr="004B4FAB">
        <w:t>070084570</w:t>
      </w:r>
      <w:r w:rsidR="009D62AC" w:rsidRPr="00204413">
        <w:t xml:space="preserve">, OIB: </w:t>
      </w:r>
      <w:r w:rsidR="009D62AC" w:rsidRPr="004B4FAB">
        <w:t>48651938532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C4F58">
        <w:rPr>
          <w:szCs w:val="24"/>
        </w:rPr>
        <w:t>2</w:t>
      </w:r>
      <w:r w:rsidR="009D62AC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9D62AC">
        <w:t xml:space="preserve">SM MRAMOR </w:t>
      </w:r>
      <w:r w:rsidR="009D62AC" w:rsidRPr="00204413">
        <w:t xml:space="preserve">d.o.o., </w:t>
      </w:r>
      <w:r w:rsidR="009D62AC">
        <w:t>Kapela Kalnička</w:t>
      </w:r>
      <w:r w:rsidR="009D62AC" w:rsidRPr="00204413">
        <w:t xml:space="preserve">, </w:t>
      </w:r>
      <w:r w:rsidR="009D62AC">
        <w:t>Kapela Kalnička 74</w:t>
      </w:r>
      <w:r w:rsidR="009D62AC" w:rsidRPr="00204413">
        <w:t xml:space="preserve">, MBS: </w:t>
      </w:r>
      <w:r w:rsidR="009D62AC" w:rsidRPr="004B4FAB">
        <w:t>070084570</w:t>
      </w:r>
      <w:r w:rsidR="009D62AC" w:rsidRPr="00204413">
        <w:t xml:space="preserve">, OIB: </w:t>
      </w:r>
      <w:r w:rsidR="009D62AC" w:rsidRPr="004B4FAB">
        <w:t>48651938532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A85C0E" w:rsidRPr="00A85C0E">
        <w:t>Milan Bariša Obradović, Sveta Nedelja, Srebrnjak 20B, OIB: 45619494339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9D62AC">
        <w:t xml:space="preserve">SM MRAMOR </w:t>
      </w:r>
      <w:r w:rsidR="009D62AC" w:rsidRPr="00204413">
        <w:t xml:space="preserve">d.o.o., </w:t>
      </w:r>
      <w:r w:rsidR="009D62AC">
        <w:t>Kapela Kalnička</w:t>
      </w:r>
      <w:r w:rsidR="009D62AC" w:rsidRPr="00204413">
        <w:t xml:space="preserve">, </w:t>
      </w:r>
      <w:r w:rsidR="009D62AC">
        <w:t>Kapela Kalnička 74</w:t>
      </w:r>
      <w:r w:rsidR="009D62AC" w:rsidRPr="00204413">
        <w:t xml:space="preserve">, MBS: </w:t>
      </w:r>
      <w:r w:rsidR="009D62AC" w:rsidRPr="004B4FAB">
        <w:t>070084570</w:t>
      </w:r>
      <w:r w:rsidR="009D62AC" w:rsidRPr="00204413">
        <w:t xml:space="preserve">, OIB: </w:t>
      </w:r>
      <w:r w:rsidR="009D62AC" w:rsidRPr="004B4FAB">
        <w:t>48651938532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85C0E">
        <w:rPr>
          <w:szCs w:val="24"/>
        </w:rPr>
        <w:t>30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C4F58">
        <w:rPr>
          <w:szCs w:val="24"/>
        </w:rPr>
        <w:t>2</w:t>
      </w:r>
      <w:r w:rsidR="009D62AC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8E1604" w:rsidR="00B7038C" w:rsidRPr="007F7A6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86107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9D62AC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9D62AC" w:rsidRPr="009D62AC">
        <w:t>SM MRAMOR d.o.o., Kapel</w:t>
      </w:r>
      <w:r w:rsidR="009D62AC">
        <w:t>a Kalnička, Kapela Kalnička 74</w:t>
      </w:r>
    </w:p>
    <w:p w:rsidRDefault="00A80348" w:rsidP="009D62AC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9D62AC" w:rsidRPr="009D62AC">
        <w:t>Damir Slunjski</w:t>
      </w:r>
      <w:r w:rsidR="009D62AC">
        <w:t>, Vodice, Zatonska 93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r w:rsidR="00F628E5">
        <w:rPr>
          <w:szCs w:val="24"/>
        </w:rPr>
        <w:t>Graberje 1</w:t>
      </w:r>
    </w:p>
    <w:p w:rsidRDefault="00DF4B3F" w:rsidP="00A85C0E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A85C0E" w:rsidRPr="00A85C0E">
        <w:t>Milan Bariša Obradović, Sveta Nedelja,</w:t>
      </w:r>
      <w:r w:rsidR="00A85C0E">
        <w:t xml:space="preserve"> Srebrnjak 20B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1604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9D62AC">
      <w:t>947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67373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7251C"/>
    <w:rsid w:val="008A024C"/>
    <w:rsid w:val="008A49F0"/>
    <w:rsid w:val="008C4F58"/>
    <w:rsid w:val="008E1604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D62AC"/>
    <w:rsid w:val="009E6198"/>
    <w:rsid w:val="00A238D6"/>
    <w:rsid w:val="00A56BA2"/>
    <w:rsid w:val="00A80348"/>
    <w:rsid w:val="00A85C0E"/>
    <w:rsid w:val="00A92369"/>
    <w:rsid w:val="00AA0A21"/>
    <w:rsid w:val="00AC5AD3"/>
    <w:rsid w:val="00AE3548"/>
    <w:rsid w:val="00B305CA"/>
    <w:rsid w:val="00B34567"/>
    <w:rsid w:val="00B375FC"/>
    <w:rsid w:val="00B7038C"/>
    <w:rsid w:val="00B8373D"/>
    <w:rsid w:val="00B83D51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C0F6B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6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6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MRAMOR društvo s ograničenom odgovornošću za obradu kamena</izvorni_sadrzaj>
    <derivirana_varijabla naziv="DomainObject.Predmet.ProtustrankaFormated_1">  SM MRAMOR društvo s ograničenom odgovornošću za obradu kamena</derivirana_varijabla>
  </DomainObject.Predmet.ProtustrankaFormated>
  <DomainObject.Predmet.ProtustrankaFormatedOIB>
    <izvorni_sadrzaj>  SM MRAMOR društvo s ograničenom odgovornošću za obradu kamena, OIB 48651938532</izvorni_sadrzaj>
    <derivirana_varijabla naziv="DomainObject.Predmet.ProtustrankaFormatedOIB_1">  SM MRAMOR društvo s ograničenom odgovornošću za obradu kamena, OIB 48651938532</derivirana_varijabla>
  </DomainObject.Predmet.ProtustrankaFormatedOIB>
  <DomainObject.Predmet.ProtustrankaFormatedWithAdress>
    <izvorni_sadrzaj> SM MRAMOR društvo s ograničenom odgovornošću za obradu kamena, Kapela Kalnička 74, 42220 Kapela Kalnička</izvorni_sadrzaj>
    <derivirana_varijabla naziv="DomainObject.Predmet.ProtustrankaFormatedWithAdress_1"> SM MRAMOR društvo s ograničenom odgovornošću za obradu kamena, Kapela Kalnička 74, 42220 Kapela Kalnička</derivirana_varijabla>
  </DomainObject.Predmet.ProtustrankaFormatedWithAdress>
  <DomainObject.Predmet.ProtustrankaFormatedWithAdressOIB>
    <izvorni_sadrzaj> SM MRAMOR društvo s ograničenom odgovornošću za obradu kamena, OIB 48651938532, Kapela Kalnička 74, 42220 Kapela Kalnička</izvorni_sadrzaj>
    <derivirana_varijabla naziv="DomainObject.Predmet.ProtustrankaFormatedWithAdressOIB_1"> SM MRAMOR društvo s ograničenom odgovornošću za obradu kamena, OIB 48651938532, Kapela Kalnička 74, 42220 Kapela Kalnička</derivirana_varijabla>
  </DomainObject.Predmet.ProtustrankaFormatedWithAdressOIB>
  <DomainObject.Predmet.ProtustrankaWithAdress>
    <izvorni_sadrzaj>SM MRAMOR društvo s ograničenom odgovornošću za obradu kamena Kapela Kalnička 74, 42220 Kapela Kalnička</izvorni_sadrzaj>
    <derivirana_varijabla naziv="DomainObject.Predmet.ProtustrankaWithAdress_1">SM MRAMOR društvo s ograničenom odgovornošću za obradu kamena Kapela Kalnička 74, 42220 Kapela Kalnička</derivirana_varijabla>
  </DomainObject.Predmet.ProtustrankaWithAdress>
  <DomainObject.Predmet.ProtustrankaWithAdressOIB>
    <izvorni_sadrzaj>SM MRAMOR društvo s ograničenom odgovornošću za obradu kamena, OIB 48651938532, Kapela Kalnička 74, 42220 Kapela Kalnička</izvorni_sadrzaj>
    <derivirana_varijabla naziv="DomainObject.Predmet.ProtustrankaWithAdressOIB_1">SM MRAMOR društvo s ograničenom odgovornošću za obradu kamena, OIB 48651938532, Kapela Kalnička 74, 42220 Kapela Kalnička</derivirana_varijabla>
  </DomainObject.Predmet.ProtustrankaWithAdressOIB>
  <DomainObject.Predmet.ProtustrankaNazivFormated>
    <izvorni_sadrzaj>SM MRAMOR društvo s ograničenom odgovornošću za obradu kamena</izvorni_sadrzaj>
    <derivirana_varijabla naziv="DomainObject.Predmet.ProtustrankaNazivFormated_1">SM MRAMOR društvo s ograničenom odgovornošću za obradu kamena</derivirana_varijabla>
  </DomainObject.Predmet.ProtustrankaNazivFormated>
  <DomainObject.Predmet.ProtustrankaNazivFormatedOIB>
    <izvorni_sadrzaj>SM MRAMOR društvo s ograničenom odgovornošću za obradu kamena, OIB 48651938532</izvorni_sadrzaj>
    <derivirana_varijabla naziv="DomainObject.Predmet.ProtustrankaNazivFormatedOIB_1">SM MRAMOR društvo s ograničenom odgovornošću za obradu kamena, OIB 48651938532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3747.04</izvorni_sadrzaj>
    <derivirana_varijabla naziv="DomainObject.Predmet.TrenutnaVrijednost_1">3747.04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 MRAMOR društvo s ograničenom odgovornošću za obradu kamena</item>
    </izvorni_sadrzaj>
    <derivirana_varijabla naziv="DomainObject.Predmet.ProtuStrankaListFormated_1">
      <item>SM MRAMOR društvo s ograničenom odgovornošću za obradu kamena</item>
    </derivirana_varijabla>
  </DomainObject.Predmet.ProtuStrankaListFormated>
  <DomainObject.Predmet.ProtuStrankaListFormatedOIB>
    <izvorni_sadrzaj>
      <item>SM MRAMOR društvo s ograničenom odgovornošću za obradu kamena, OIB 48651938532</item>
    </izvorni_sadrzaj>
    <derivirana_varijabla naziv="DomainObject.Predmet.ProtuStrankaListFormatedOIB_1">
      <item>SM MRAMOR društvo s ograničenom odgovornošću za obradu kamena, OIB 48651938532</item>
    </derivirana_varijabla>
  </DomainObject.Predmet.ProtuStrankaListFormatedOIB>
  <DomainObject.Predmet.ProtuStrankaListFormatedWithAdress>
    <izvorni_sadrzaj>
      <item>SM MRAMOR društvo s ograničenom odgovornošću za obradu kamena, Kapela Kalnička 74, 42220 Kapela Kalnička</item>
    </izvorni_sadrzaj>
    <derivirana_varijabla naziv="DomainObject.Predmet.ProtuStrankaListFormatedWithAdress_1">
      <item>SM MRAMOR društvo s ograničenom odgovornošću za obradu kamena, Kapela Kalnička 74, 42220 Kapela Kalnička</item>
    </derivirana_varijabla>
  </DomainObject.Predmet.ProtuStrankaListFormatedWithAdress>
  <DomainObject.Predmet.ProtuStrankaListFormatedWithAdressOIB>
    <izvorni_sadrzaj>
      <item>SM MRAMOR društvo s ograničenom odgovornošću za obradu kamena, OIB 48651938532, Kapela Kalnička 74, 42220 Kapela Kalnička</item>
    </izvorni_sadrzaj>
    <derivirana_varijabla naziv="DomainObject.Predmet.ProtuStrankaListFormatedWithAdressOIB_1">
      <item>SM MRAMOR društvo s ograničenom odgovornošću za obradu kamena, OIB 48651938532, Kapela Kalnička 74, 42220 Kapela Kalnička</item>
    </derivirana_varijabla>
  </DomainObject.Predmet.ProtuStrankaListFormatedWithAdressOIB>
  <DomainObject.Predmet.ProtuStrankaListNazivFormated>
    <izvorni_sadrzaj>
      <item>SM MRAMOR društvo s ograničenom odgovornošću za obradu kamena</item>
    </izvorni_sadrzaj>
    <derivirana_varijabla naziv="DomainObject.Predmet.ProtuStrankaListNazivFormated_1">
      <item>SM MRAMOR društvo s ograničenom odgovornošću za obradu kamena</item>
    </derivirana_varijabla>
  </DomainObject.Predmet.ProtuStrankaListNazivFormated>
  <DomainObject.Predmet.ProtuStrankaListNazivFormatedOIB>
    <izvorni_sadrzaj>
      <item>SM MRAMOR društvo s ograničenom odgovornošću za obradu kamena, OIB 48651938532</item>
    </izvorni_sadrzaj>
    <derivirana_varijabla naziv="DomainObject.Predmet.ProtuStrankaListNazivFormatedOIB_1">
      <item>SM MRAMOR društvo s ograničenom odgovornošću za obradu kamena, OIB 48651938532</item>
    </derivirana_varijabla>
  </DomainObject.Predmet.ProtuStrankaListNazivFormatedOIB>
  <DomainObject.Predmet.OstaliListFormated>
    <izvorni_sadrzaj>
      <item>E-oglasna ploča</item>
      <item>Sudski registar, Trgovački sud u Varaždinu</item>
      <item>Damir Slunjski</item>
      <item>Županijsko državno odvjetništvo</item>
      <item>Porezna uprava - Ispostava Varaždin</item>
    </izvorni_sadrzaj>
    <derivirana_varijabla naziv="DomainObject.Predmet.OstaliListFormated_1">
      <item>E-oglasna ploča</item>
      <item>Sudski registar, Trgovački sud u Varaždinu</item>
      <item>Damir Slunjski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Damir Slunjski, OIB 71021729994</item>
      <item>Županijsko državno odvjetništvo</item>
      <item>Porezna uprava - Ispostava Varaždin</item>
    </izvorni_sadrzaj>
    <derivirana_varijabla naziv="DomainObject.Predmet.OstaliListFormatedOIB_1">
      <item>E-oglasna ploča</item>
      <item>Sudski registar, Trgovački sud u Varaždinu</item>
      <item>Damir Slunjski, OIB 71021729994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Damir Slunjski, Zatonska 93, 22211 Vodice</item>
      <item>Županijsko državno odvjetništvo</item>
      <item>Porezna uprava - Ispostava Varaždin</item>
    </izvorni_sadrzaj>
    <derivirana_varijabla naziv="DomainObject.Predmet.OstaliListFormatedWithAdress_1">
      <item>E-oglasna ploča</item>
      <item>Sudski registar, Trgovački sud u Varaždinu</item>
      <item>Damir Slunjski, Zatonska 93, 22211 Vodice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Damir Slunjski, OIB 71021729994, Zatonska 93, 22211 Vodice</item>
      <item>Županijsko državno odvjetništvo</item>
      <item>Porezna uprava - Ispostava Varaždin</item>
    </izvorni_sadrzaj>
    <derivirana_varijabla naziv="DomainObject.Predmet.OstaliListFormatedWithAdressOIB_1">
      <item>E-oglasna ploča</item>
      <item>Sudski registar, Trgovački sud u Varaždinu</item>
      <item>Damir Slunjski, OIB 71021729994, Zatonska 93, 22211 Vodice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Damir Slunjski</item>
      <item>Županijsko državno odvjetništvo</item>
      <item>Porezna uprava - Ispostava Varaždin</item>
    </izvorni_sadrzaj>
    <derivirana_varijabla naziv="DomainObject.Predmet.OstaliListNazivFormated_1">
      <item>E-oglasna ploča</item>
      <item>Sudski registar, Trgovački sud u Varaždinu</item>
      <item>Damir Slunjski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Damir Slunjski, OIB 71021729994</item>
      <item>Županijsko državno odvjetništvo</item>
      <item>Porezna uprava - Ispostava Varaždin</item>
    </izvorni_sadrzaj>
    <derivirana_varijabla naziv="DomainObject.Predmet.OstaliListNazivFormatedOIB_1">
      <item>E-oglasna ploča</item>
      <item>Sudski registar, Trgovački sud u Varaždinu</item>
      <item>Damir Slunjski, OIB 71021729994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 MRAMOR društvo s ograničenom odgovornošću za obradu kamena</izvorni_sadrzaj>
    <derivirana_varijabla naziv="DomainObject.Predmet.ProtustrankaIDrugi_1">SM MRAMOR društvo s ograničenom odgovornošću za obradu kamena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 MRAMOR društvo s ograničenom odgovornošću za obradu kamena, OIB 48651938532, Kapela Kalnička 74, 42220 Kapela Kalnička</izvorni_sadrzaj>
    <derivirana_varijabla naziv="DomainObject.Predmet.ProtustrankaIDrugiAdressOIB_1">SM MRAMOR društvo s ograničenom odgovornošću za obradu kamena, OIB 48651938532, Kapela Kalnička 74, 42220 Kapela Kalnička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 MRAMOR društvo s ograničenom odgovornošću za obradu kamena</item>
      <item>E-oglasna ploča</item>
      <item>Sudski registar, Trgovački sud u Varaždinu</item>
      <item>Damir Slunjski</item>
      <item>Županijsko državno odvjetništvo</item>
      <item>Porezna uprava - Ispostava Varaždin</item>
    </izvorni_sadrzaj>
    <derivirana_varijabla naziv="DomainObject.Predmet.SudioniciListNaziv_1">
      <item>Financijska agencija</item>
      <item>SM MRAMOR društvo s ograničenom odgovornošću za obradu kamena</item>
      <item>E-oglasna ploča</item>
      <item>Sudski registar, Trgovački sud u Varaždinu</item>
      <item>Damir Slunjski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SM MRAMOR društvo s ograničenom odgovornošću za obradu kamena, OIB 48651938532, Kapela Kalnička 74,42220 Kapela Kalnička</item>
      <item>E-oglasna ploča</item>
      <item>Sudski registar, Trgovački sud u Varaždinu</item>
      <item>Damir Slunjski, OIB 71021729994, Zatonska 93,22211 Vodice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SM MRAMOR društvo s ograničenom odgovornošću za obradu kamena, OIB 48651938532, Kapela Kalnička 74,42220 Kapela Kalnička</item>
      <item>E-oglasna ploča</item>
      <item>Sudski registar, Trgovački sud u Varaždinu</item>
      <item>Damir Slunjski, OIB 71021729994, Zatonska 93,22211 Vodice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48651938532</item>
      <item>, OIB null</item>
      <item>, OIB null</item>
      <item>, OIB 71021729994</item>
      <item>, OIB null</item>
      <item>, OIB null</item>
    </izvorni_sadrzaj>
    <derivirana_varijabla naziv="DomainObject.Predmet.SudioniciListNazivOIB_1">
      <item>, OIB 85821130368</item>
      <item>, OIB 48651938532</item>
      <item>, OIB null</item>
      <item>, OIB null</item>
      <item>, OIB 71021729994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8D4CF-81B4-4270-9FF9-30C50ACBB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521</properties:Words>
  <properties:Characters>2809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2016-01-27T08:21:00Z</dcterms:created>
  <dc:creator>Ljubica Makovec</dc:creator>
  <cp:lastModifiedBy>Nevenka Vuković</cp:lastModifiedBy>
  <cp:lastPrinted>2016-01-27T08:25:00Z</cp:lastPrinted>
  <dcterms:modified xmlns:xsi="http://www.w3.org/2001/XMLSchema-instance" xsi:type="dcterms:W3CDTF">2016-01-27T08:27:00Z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