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339d" w14:paraId="f20339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7D7BEE">
        <w:rPr>
          <w:lang w:val="hr-HR"/>
        </w:rPr>
        <w:t>ATM COMMERCE d.o.o., Split, Mosećka Ulica 3, OIB: 52647406412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D7BEE">
        <w:rPr>
          <w:lang w:val="hr-HR"/>
        </w:rPr>
        <w:t>ATM COMMERCE d.o.o., Split, Mosećka Ulica 3, OIB: 52647406412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7D7BEE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7BEE">
        <w:rPr>
          <w:color w:themeColor="text1" w:val="000000"/>
          <w:lang w:val="hr-HR"/>
        </w:rPr>
        <w:t>9,</w:t>
      </w:r>
      <w:r w:rsidR="00F5082B">
        <w:rPr>
          <w:color w:themeColor="text1" w:val="000000"/>
          <w:lang w:val="hr-HR"/>
        </w:rPr>
        <w:t>3</w:t>
      </w:r>
      <w:r w:rsidR="007D7BE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61026">
        <w:rPr>
          <w:lang w:val="hr-HR"/>
        </w:rPr>
        <w:t xml:space="preserve"> </w:t>
      </w:r>
      <w:r w:rsidR="00F5082B">
        <w:t>Nada Mikulandra, Šibenik, Bilice, Stubalj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D7BEE">
        <w:rPr>
          <w:lang w:val="hr-HR"/>
        </w:rPr>
        <w:t>ATM COMMERCE d.o.o., Split, Mosećka Ulica 3, OIB: 52647406412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D7BEE">
        <w:rPr>
          <w:lang w:val="hr-HR"/>
        </w:rPr>
        <w:t>08</w:t>
      </w:r>
      <w:r w:rsidR="009067EA">
        <w:rPr>
          <w:lang w:val="hr-HR"/>
        </w:rPr>
        <w:t xml:space="preserve">. 02. </w:t>
      </w:r>
      <w:r w:rsidR="002331B4" w:rsidRPr="00275B05">
        <w:rPr>
          <w:lang w:val="hr-HR"/>
        </w:rPr>
        <w:t>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D7BEE">
        <w:rPr>
          <w:lang w:val="hr-HR"/>
        </w:rPr>
        <w:t>ATM COMMERCE d.o.o., Split, Mosećka Ulica 3, OIB: 52647406412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0911AC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D7BEE">
        <w:rPr>
          <w:lang w:val="hr-HR"/>
        </w:rPr>
        <w:t>240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D7BEE">
        <w:rPr>
          <w:lang w:val="hr-HR"/>
        </w:rPr>
        <w:t>1.041,55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D7BEE">
        <w:rPr>
          <w:lang w:val="hr-HR"/>
        </w:rPr>
        <w:t>05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D7BEE">
      <w:rPr>
        <w:lang w:val="hr-HR"/>
      </w:rPr>
      <w:t>385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D7BEE">
      <w:rPr>
        <w:lang w:val="hr-HR"/>
      </w:rPr>
      <w:t>385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1AC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36B59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D7BEE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68D6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38D7"/>
    <w:rsid w:val="00B3129F"/>
    <w:rsid w:val="00B347F0"/>
    <w:rsid w:val="00B42315"/>
    <w:rsid w:val="00B46399"/>
    <w:rsid w:val="00B502D3"/>
    <w:rsid w:val="00B61026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082B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COMMERCE d.o.o. za trgovinu, turizam, ugostiteljstvo, poljoprivrednu proizvodnju, usluge, export-import</izvorni_sadrzaj>
    <derivirana_varijabla naziv="DomainObject.Predmet.ProtustrankaFormated_1">  ATM COMMERCE d.o.o. za trgovinu, turizam, ugostiteljstvo, poljoprivrednu proizvodnju, usluge, export-import</derivirana_varijabla>
  </DomainObject.Predmet.ProtustrankaFormated>
  <DomainObject.Predmet.ProtustrankaFormatedOIB>
    <izvorni_sadrzaj>  ATM COMMERCE d.o.o. za trgovinu, turizam, ugostiteljstvo, poljoprivrednu proizvodnju, usluge, export-import, OIB 52647406412</izvorni_sadrzaj>
    <derivirana_varijabla naziv="DomainObject.Predmet.ProtustrankaFormatedOIB_1">  ATM COMMERCE d.o.o. za trgovinu, turizam, ugostiteljstvo, poljoprivrednu proizvodnju, usluge, export-import, OIB 52647406412</derivirana_varijabla>
  </DomainObject.Predmet.ProtustrankaFormatedOIB>
  <DomainObject.Predmet.ProtustrankaFormatedWithAdress>
    <izvorni_sadrzaj> ATM COMMERCE d.o.o. za trgovinu, turizam, ugostiteljstvo, poljoprivrednu proizvodnju, usluge, export-import, Mosećka Ulica 3, 21000 Split</izvorni_sadrzaj>
    <derivirana_varijabla naziv="DomainObject.Predmet.ProtustrankaFormatedWithAdress_1"> ATM COMMERCE d.o.o. za trgovinu, turizam, ugostiteljstvo, poljoprivrednu proizvodnju, usluge, export-import, Mosećka Ulica 3, 21000 Split</derivirana_varijabla>
  </DomainObject.Predmet.ProtustrankaFormatedWithAdress>
  <DomainObject.Predmet.ProtustrankaFormatedWithAdressOIB>
    <izvorni_sadrzaj> ATM COMMERCE d.o.o. za trgovinu, turizam, ugostiteljstvo, poljoprivrednu proizvodnju, usluge, export-import, OIB 52647406412, Mosećka Ulica 3, 21000 Split</izvorni_sadrzaj>
    <derivirana_varijabla naziv="DomainObject.Predmet.ProtustrankaFormatedWithAdressOIB_1"> ATM COMMERCE d.o.o. za trgovinu, turizam, ugostiteljstvo, poljoprivrednu proizvodnju, usluge, export-import, OIB 52647406412, Mosećka Ulica 3, 21000 Split</derivirana_varijabla>
  </DomainObject.Predmet.ProtustrankaFormatedWithAdressOIB>
  <DomainObject.Predmet.ProtustrankaWithAdress>
    <izvorni_sadrzaj>ATM COMMERCE d.o.o. za trgovinu, turizam, ugostiteljstvo, poljoprivrednu proizvodnju, usluge, export-import Mosećka Ulica 3, 21000 Split</izvorni_sadrzaj>
    <derivirana_varijabla naziv="DomainObject.Predmet.ProtustrankaWithAdress_1">ATM COMMERCE d.o.o. za trgovinu, turizam, ugostiteljstvo, poljoprivrednu proizvodnju, usluge, export-import Mosećka Ulica 3, 21000 Split</derivirana_varijabla>
  </DomainObject.Predmet.ProtustrankaWithAdress>
  <DomainObject.Predmet.ProtustrankaWithAdressOIB>
    <izvorni_sadrzaj>ATM COMMERCE d.o.o. za trgovinu, turizam, ugostiteljstvo, poljoprivrednu proizvodnju, usluge, export-import, OIB 52647406412, Mosećka Ulica 3, 21000 Split</izvorni_sadrzaj>
    <derivirana_varijabla naziv="DomainObject.Predmet.ProtustrankaWithAdressOIB_1">ATM COMMERCE d.o.o. za trgovinu, turizam, ugostiteljstvo, poljoprivrednu proizvodnju, usluge, export-import, OIB 52647406412, Mosećka Ulica 3, 21000 Split</derivirana_varijabla>
  </DomainObject.Predmet.ProtustrankaWithAdressOIB>
  <DomainObject.Predmet.ProtustrankaNazivFormated>
    <izvorni_sadrzaj>ATM COMMERCE d.o.o. za trgovinu, turizam, ugostiteljstvo, poljoprivrednu proizvodnju, usluge, export-import</izvorni_sadrzaj>
    <derivirana_varijabla naziv="DomainObject.Predmet.ProtustrankaNazivFormated_1">ATM COMMERCE d.o.o. za trgovinu, turizam, ugostiteljstvo, poljoprivrednu proizvodnju, usluge, export-import</derivirana_varijabla>
  </DomainObject.Predmet.ProtustrankaNazivFormated>
  <DomainObject.Predmet.ProtustrankaNazivFormatedOIB>
    <izvorni_sadrzaj>ATM COMMERCE d.o.o. za trgovinu, turizam, ugostiteljstvo, poljoprivrednu proizvodnju, usluge, export-import, OIB 52647406412</izvorni_sadrzaj>
    <derivirana_varijabla naziv="DomainObject.Predmet.ProtustrankaNazivFormatedOIB_1">ATM COMMERCE d.o.o. za trgovinu, turizam, ugostiteljstvo, poljoprivrednu proizvodnju, usluge, export-import, OIB 52647406412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1041.55</izvorni_sadrzaj>
    <derivirana_varijabla naziv="DomainObject.Predmet.TrenutnaVrijednost_1">1041.55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ATM COMMERCE d.o.o. za trgovinu, turizam, ugostiteljstvo, poljoprivrednu proizvodnju, usluge, export-import</item>
    </izvorni_sadrzaj>
    <derivirana_varijabla naziv="DomainObject.Predmet.ProtuStrankaListFormated_1">
      <item>ATM COMMERCE d.o.o. za trgovinu, turizam, ugostiteljstvo, poljoprivrednu proizvodnju, usluge, export-import</item>
    </derivirana_varijabla>
  </DomainObject.Predmet.ProtuStrankaListFormated>
  <DomainObject.Predmet.ProtuStrankaListFormatedOIB>
    <izvorni_sadrzaj>
      <item>ATM COMMERCE d.o.o. za trgovinu, turizam, ugostiteljstvo, poljoprivrednu proizvodnju, usluge, export-import, OIB 52647406412</item>
    </izvorni_sadrzaj>
    <derivirana_varijabla naziv="DomainObject.Predmet.ProtuStrankaListFormatedOIB_1">
      <item>ATM COMMERCE d.o.o. za trgovinu, turizam, ugostiteljstvo, poljoprivrednu proizvodnju, usluge, export-import, OIB 52647406412</item>
    </derivirana_varijabla>
  </DomainObject.Predmet.ProtuStrankaListFormatedOIB>
  <DomainObject.Predmet.ProtuStrankaListFormatedWithAdress>
    <izvorni_sadrzaj>
      <item>ATM COMMERCE d.o.o. za trgovinu, turizam, ugostiteljstvo, poljoprivrednu proizvodnju, usluge, export-import, Mosećka Ulica 3, 21000 Split</item>
    </izvorni_sadrzaj>
    <derivirana_varijabla naziv="DomainObject.Predmet.ProtuStrankaListFormatedWithAdress_1">
      <item>ATM COMMERCE d.o.o. za trgovinu, turizam, ugostiteljstvo, poljoprivrednu proizvodnju, usluge, export-import, Mosećka Ulica 3, 21000 Split</item>
    </derivirana_varijabla>
  </DomainObject.Predmet.ProtuStrankaListFormatedWithAdress>
  <DomainObject.Predmet.ProtuStrankaListFormatedWithAdressOIB>
    <izvorni_sadrzaj>
      <item>ATM COMMERCE d.o.o. za trgovinu, turizam, ugostiteljstvo, poljoprivrednu proizvodnju, usluge, export-import, OIB 52647406412, Mosećka Ulica 3, 21000 Split</item>
    </izvorni_sadrzaj>
    <derivirana_varijabla naziv="DomainObject.Predmet.ProtuStrankaListFormatedWithAdressOIB_1">
      <item>ATM COMMERCE d.o.o. za trgovinu, turizam, ugostiteljstvo, poljoprivrednu proizvodnju, usluge, export-import, OIB 52647406412, Mosećka Ulica 3, 21000 Split</item>
    </derivirana_varijabla>
  </DomainObject.Predmet.ProtuStrankaListFormatedWithAdressOIB>
  <DomainObject.Predmet.ProtuStrankaListNazivFormated>
    <izvorni_sadrzaj>
      <item>ATM COMMERCE d.o.o. za trgovinu, turizam, ugostiteljstvo, poljoprivrednu proizvodnju, usluge, export-import</item>
    </izvorni_sadrzaj>
    <derivirana_varijabla naziv="DomainObject.Predmet.ProtuStrankaListNazivFormated_1">
      <item>ATM COMMERCE d.o.o. za trgovinu, turizam, ugostiteljstvo, poljoprivrednu proizvodnju, usluge, export-import</item>
    </derivirana_varijabla>
  </DomainObject.Predmet.ProtuStrankaListNazivFormated>
  <DomainObject.Predmet.ProtuStrankaListNazivFormatedOIB>
    <izvorni_sadrzaj>
      <item>ATM COMMERCE d.o.o. za trgovinu, turizam, ugostiteljstvo, poljoprivrednu proizvodnju, usluge, export-import, OIB 52647406412</item>
    </izvorni_sadrzaj>
    <derivirana_varijabla naziv="DomainObject.Predmet.ProtuStrankaListNazivFormatedOIB_1">
      <item>ATM COMMERCE d.o.o. za trgovinu, turizam, ugostiteljstvo, poljoprivrednu proizvodnju, usluge, export-import, OIB 52647406412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ATM COMMERCE d.o.o. za trgovinu, turizam, ugostiteljstvo, poljoprivrednu proizvodnju, usluge, export-import</izvorni_sadrzaj>
    <derivirana_varijabla naziv="DomainObject.Predmet.ProtustrankaIDrugi_1">ATM COMMERCE d.o.o. za trgovinu, turizam, ugostiteljstvo, poljoprivrednu proizvodnju,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ATM COMMERCE d.o.o. za trgovinu, turizam, ugostiteljstvo, poljoprivrednu proizvodnju, usluge, export-import, OIB 52647406412, Mosećka Ulica 3, 21000 Split</izvorni_sadrzaj>
    <derivirana_varijabla naziv="DomainObject.Predmet.ProtustrankaIDrugiAdressOIB_1">ATM COMMERCE d.o.o. za trgovinu, turizam, ugostiteljstvo, poljoprivrednu proizvodnju, usluge, export-import, OIB 52647406412, Mosećka Ulica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COMMERCE d.o.o. za trgovinu, turizam, ugostiteljstvo, poljoprivrednu proizvodnju, usluge, export-import</item>
      <item>FINANCIJSKA AGENCIJA, RC SPLIT</item>
    </izvorni_sadrzaj>
    <derivirana_varijabla naziv="DomainObject.Predmet.SudioniciListNaziv_1">
      <item>ATM COMMERCE d.o.o. za trgovinu, turizam, ugostiteljstvo, poljoprivrednu proizvodnju, usluge, export-import</item>
      <item>FINANCIJSKA AGENCIJA, RC SPLIT</item>
    </derivirana_varijabla>
  </DomainObject.Predmet.SudioniciListNaziv>
  <DomainObject.Predmet.SudioniciListAdressOIB>
    <izvorni_sadrzaj>
      <item>ATM COMMERCE d.o.o. za trgovinu, turizam, ugostiteljstvo, poljoprivrednu proizvodnju, usluge, export-import, OIB 52647406412, Mosećka Ulica 3,21000 Split</item>
      <item>FINANCIJSKA AGENCIJA, RC SPLIT, OIB 85821130368, Mažuranićevo šetalište 24 b,21000 Split</item>
    </izvorni_sadrzaj>
    <derivirana_varijabla naziv="DomainObject.Predmet.SudioniciListAdressOIB_1">
      <item>ATM COMMERCE d.o.o. za trgovinu, turizam, ugostiteljstvo, poljoprivrednu proizvodnju, usluge, export-import, OIB 52647406412, Mosećka Ulica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52647406412</item>
      <item>, OIB 85821130368</item>
    </izvorni_sadrzaj>
    <derivirana_varijabla naziv="DomainObject.Predmet.SudioniciListNazivOIB_1">
      <item>, OIB 52647406412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5DB46-8C54-45B0-9DF0-A6686784E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4173</properties:Characters>
  <properties:Lines>85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2016-06-29T07:09:00Z</cp:lastPrinted>
  <dcterms:modified xmlns:xsi="http://www.w3.org/2001/XMLSchema-instance" xsi:type="dcterms:W3CDTF">2016-06-29T07:15:00Z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