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7755" w14:paraId="bea7755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40AA0">
        <w:rPr>
          <w:szCs w:val="24"/>
          <w:lang w:val="hr-HR"/>
        </w:rPr>
        <w:t>3</w:t>
      </w:r>
      <w:r w:rsidR="009A63A6">
        <w:rPr>
          <w:szCs w:val="24"/>
          <w:lang w:val="hr-HR"/>
        </w:rPr>
        <w:t>2</w:t>
      </w:r>
      <w:r w:rsidR="00091CED">
        <w:rPr>
          <w:szCs w:val="24"/>
          <w:lang w:val="hr-HR"/>
        </w:rPr>
        <w:t>7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091CED">
        <w:rPr>
          <w:lang w:val="hr-HR"/>
        </w:rPr>
        <w:t>PREPIRUNG GRUPA jednostavno društvo s ograničenom odgovornošću za proizvodnju i usluge, Bjelovar, Ivana Dončevića 25, MBS: 010086473, OIB: 11760679600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C77810">
        <w:rPr>
          <w:lang w:val="hr-HR"/>
        </w:rPr>
        <w:t>9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091CED">
        <w:rPr>
          <w:lang w:val="hr-HR"/>
        </w:rPr>
        <w:t>PREPIRUNG GRUPA jednostavno društvo s ograničenom odgovornošću za proizvodnju i usluge, Bjelovar, Ivana Dončevića 25, MBS: 010086473, OIB: 11760679600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091CED">
        <w:rPr>
          <w:szCs w:val="24"/>
          <w:lang w:val="hr-HR"/>
        </w:rPr>
        <w:t>IVAN HUDOLETNJAK</w:t>
      </w:r>
      <w:r w:rsidR="00A214A4">
        <w:rPr>
          <w:szCs w:val="24"/>
          <w:lang w:val="hr-HR"/>
        </w:rPr>
        <w:t xml:space="preserve">, </w:t>
      </w:r>
      <w:r w:rsidR="00091CED">
        <w:rPr>
          <w:szCs w:val="24"/>
          <w:lang w:val="hr-HR"/>
        </w:rPr>
        <w:t>Ivanec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091CED">
        <w:rPr>
          <w:szCs w:val="24"/>
          <w:lang w:val="hr-HR"/>
        </w:rPr>
        <w:t>Zavojna ulica 3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091CED">
        <w:rPr>
          <w:szCs w:val="24"/>
          <w:lang w:val="hr-HR"/>
        </w:rPr>
        <w:t>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091CED">
        <w:rPr>
          <w:lang w:val="hr-HR"/>
        </w:rPr>
        <w:t>PREPIRUNG GRUPA jednostavno društvo s ograničenom odgovornošću za proizvodnju i usluge, Bjelovar, Ivana Dončevića 25, MBS: 010086473, OIB: 11760679600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7781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70E6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40AA0">
        <w:rPr>
          <w:szCs w:val="24"/>
          <w:lang w:val="hr-HR"/>
        </w:rPr>
        <w:t>3</w:t>
      </w:r>
      <w:r w:rsidR="009A63A6">
        <w:rPr>
          <w:szCs w:val="24"/>
          <w:lang w:val="hr-HR"/>
        </w:rPr>
        <w:t>2</w:t>
      </w:r>
      <w:r w:rsidR="00091CED">
        <w:rPr>
          <w:szCs w:val="24"/>
          <w:lang w:val="hr-HR"/>
        </w:rPr>
        <w:t>7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19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9A63A6" w:rsidP="00CA6F86" w:rsidR="009A63A6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7DE" w:rsidR="009C67DE">
      <w:r>
        <w:separator/>
      </w:r>
    </w:p>
  </w:endnote>
  <w:endnote w:id="0" w:type="continuationSeparator">
    <w:p w:rsidRDefault="009C67DE" w:rsidR="009C6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7DE" w:rsidR="009C67DE">
      <w:r>
        <w:separator/>
      </w:r>
    </w:p>
  </w:footnote>
  <w:footnote w:id="0" w:type="continuationSeparator">
    <w:p w:rsidRDefault="009C67DE" w:rsidR="009C6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0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740AA0">
      <w:t>3</w:t>
    </w:r>
    <w:r w:rsidR="009A63A6">
      <w:t>2</w:t>
    </w:r>
    <w:r w:rsidR="00091CED">
      <w:t>7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1CED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539B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D6030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C67DE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0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0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0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0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0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0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0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0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St-327/2015</izvorni_sadrzaj>
    <derivirana_varijabla naziv="DomainObject.Predmet.OznakaBroj_1">St-327/2015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PREPIRUNG GRUPA jednostavno društvo s ograničenom odgovornošću za proizvodnju i usluge, Bjelovar zastupanog po punomoćniku Darko Markovinović</izvorni_sadrzaj>
    <derivirana_varijabla naziv="DomainObject.Predmet.ProtustrankaFormated_1">  PREPIRUNG GRUPA jednostavno društvo s ograničenom odgovornošću za proizvodnju i usluge, Bjelovar zastupanog po punomoćniku Darko Markovinović</derivirana_varijabla>
  </DomainObject.Predmet.ProtustrankaFormated>
  <DomainObject.Predmet.ProtustrankaFormatedOIB>
    <izvorni_sadrzaj>  PREPIRUNG GRUPA jednostavno društvo s ograničenom odgovornošću za proizvodnju i usluge, Bjelovar, OIB 11760679600 zastupanog po punomoćniku Darko Markovinović</izvorni_sadrzaj>
    <derivirana_varijabla naziv="DomainObject.Predmet.ProtustrankaFormatedOIB_1">  PREPIRUNG GRUPA jednostavno društvo s ograničenom odgovornošću za proizvodnju i usluge, Bjelovar, OIB 11760679600 zastupanog po punomoćniku Darko Markovinović</derivirana_varijabla>
  </DomainObject.Predmet.ProtustrankaFormatedOIB>
  <DomainObject.Predmet.ProtustrankaFormatedWithAdress>
    <izvorni_sadrzaj> PREPIRUNG GRUPA jednostavno društvo s ograničenom odgovornošću za proizvodnju i usluge, Bjelovar, Ivana Dončevića 25, 43000 Bjelovar zastupanog po punomoćniku Darko Markovinović</izvorni_sadrzaj>
    <derivirana_varijabla naziv="DomainObject.Predmet.ProtustrankaFormatedWithAdress_1"> PREPIRUNG GRUPA jednostavno društvo s ograničenom odgovornošću za proizvodnju i usluge, Bjelovar, Ivana Dončevića 25, 43000 Bjelovar zastupanog po punomoćniku Darko Markovinović</derivirana_varijabla>
  </DomainObject.Predmet.ProtustrankaFormatedWithAdress>
  <DomainObject.Predmet.ProtustrankaFormatedWithAdressOIB>
    <izvorni_sadrzaj> PREPIRUNG GRUPA jednostavno društvo s ograničenom odgovornošću za proizvodnju i usluge, Bjelovar, OIB 11760679600, Ivana Dončevića 25, 43000 Bjelovar zastupanog po punomoćniku Darko Markovinović</izvorni_sadrzaj>
    <derivirana_varijabla naziv="DomainObject.Predmet.ProtustrankaFormatedWithAdressOIB_1"> PREPIRUNG GRUPA jednostavno društvo s ograničenom odgovornošću za proizvodnju i usluge, Bjelovar, OIB 11760679600, Ivana Dončevića 25, 43000 Bjelovar zastupanog po punomoćniku Darko Markovinović</derivirana_varijabla>
  </DomainObject.Predmet.ProtustrankaFormatedWithAdressOIB>
  <DomainObject.Predmet.ProtustrankaWithAdress>
    <izvorni_sadrzaj>PREPIRUNG GRUPA jednostavno društvo s ograničenom odgovornošću za proizvodnju i usluge, Bjelovar Ivana Dončevića 25, 43000 Bjelovar</izvorni_sadrzaj>
    <derivirana_varijabla naziv="DomainObject.Predmet.ProtustrankaWithAdress_1">PREPIRUNG GRUPA jednostavno društvo s ograničenom odgovornošću za proizvodnju i usluge, Bjelovar Ivana Dončevića 25, 43000 Bjelovar</derivirana_varijabla>
  </DomainObject.Predmet.ProtustrankaWithAdress>
  <DomainObject.Predmet.ProtustrankaWithAdressOIB>
    <izvorni_sadrzaj>PREPIRUNG GRUPA jednostavno društvo s ograničenom odgovornošću za proizvodnju i usluge, Bjelovar, OIB 11760679600, Ivana Dončevića 25, 43000 Bjelovar</izvorni_sadrzaj>
    <derivirana_varijabla naziv="DomainObject.Predmet.ProtustrankaWithAdressOIB_1">PREPIRUNG GRUPA jednostavno društvo s ograničenom odgovornošću za proizvodnju i usluge, Bjelovar, OIB 11760679600, Ivana Dončevića 25, 43000 Bjelovar</derivirana_varijabla>
  </DomainObject.Predmet.ProtustrankaWithAdressOIB>
  <DomainObject.Predmet.ProtustrankaNazivFormated>
    <izvorni_sadrzaj>PREPIRUNG GRUPA jednostavno društvo s ograničenom odgovornošću za proizvodnju i usluge, Bjelovar</izvorni_sadrzaj>
    <derivirana_varijabla naziv="DomainObject.Predmet.ProtustrankaNazivFormated_1">PREPIRUNG GRUPA jednostavno društvo s ograničenom odgovornošću za proizvodnju i usluge, Bjelovar</derivirana_varijabla>
  </DomainObject.Predmet.ProtustrankaNazivFormated>
  <DomainObject.Predmet.ProtustrankaNazivFormatedOIB>
    <izvorni_sadrzaj>PREPIRUNG GRUPA jednostavno društvo s ograničenom odgovornošću za proizvodnju i usluge, Bjelovar, OIB 11760679600</izvorni_sadrzaj>
    <derivirana_varijabla naziv="DomainObject.Predmet.ProtustrankaNazivFormatedOIB_1">PREPIRUNG GRUPA jednostavno društvo s ograničenom odgovornošću za proizvodnju i usluge, Bjelovar, OIB 11760679600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PREPIRUNG GRUPA jednostavno društvo s ograničenom odgovornošću za proizvodnju i usluge, Bjelovar zastupanog po punomoćniku Darko Markovinović</item>
    </izvorni_sadrzaj>
    <derivirana_varijabla naziv="DomainObject.Predmet.ProtuStrankaListFormated_1">
      <item>PREPIRUNG GRUPA jednostavno društvo s ograničenom odgovornošću za proizvodnju i usluge, Bjelovar zastupanog po punomoćniku Darko Markovinović</item>
    </derivirana_varijabla>
  </DomainObject.Predmet.ProtuStrankaListFormated>
  <DomainObject.Predmet.ProtuStrankaListFormatedOIB>
    <izvorni_sadrzaj>
      <item>PREPIRUNG GRUPA jednostavno društvo s ograničenom odgovornošću za proizvodnju i usluge, Bjelovar, OIB 11760679600 zastupanog po punomoćniku Darko Markovinović</item>
    </izvorni_sadrzaj>
    <derivirana_varijabla naziv="DomainObject.Predmet.ProtuStrankaListFormatedOIB_1">
      <item>PREPIRUNG GRUPA jednostavno društvo s ograničenom odgovornošću za proizvodnju i usluge, Bjelovar, OIB 11760679600 zastupanog po punomoćniku Darko Markovinović</item>
    </derivirana_varijabla>
  </DomainObject.Predmet.ProtuStrankaListFormatedOIB>
  <DomainObject.Predmet.ProtuStrankaListFormatedWithAdress>
    <izvorni_sadrzaj>
      <item>PREPIRUNG GRUPA jednostavno društvo s ograničenom odgovornošću za proizvodnju i usluge, Bjelovar, Ivana Dončevića 25, 43000 Bjelovar zastupanog po punomoćniku Darko Markovinović</item>
    </izvorni_sadrzaj>
    <derivirana_varijabla naziv="DomainObject.Predmet.ProtuStrankaListFormatedWithAdress_1">
      <item>PREPIRUNG GRUPA jednostavno društvo s ograničenom odgovornošću za proizvodnju i usluge, Bjelovar, Ivana Dončevića 25, 43000 Bjelovar zastupanog po punomoćniku Darko Markovinović</item>
    </derivirana_varijabla>
  </DomainObject.Predmet.ProtuStrankaListFormatedWithAdress>
  <DomainObject.Predmet.ProtuStrankaListFormatedWithAdressOIB>
    <izvorni_sadrzaj>
      <item>PREPIRUNG GRUPA jednostavno društvo s ograničenom odgovornošću za proizvodnju i usluge, Bjelovar, OIB 11760679600, Ivana Dončevića 25, 43000 Bjelovar zastupanog po punomoćniku Darko Markovinović</item>
    </izvorni_sadrzaj>
    <derivirana_varijabla naziv="DomainObject.Predmet.ProtuStrankaListFormatedWithAdressOIB_1">
      <item>PREPIRUNG GRUPA jednostavno društvo s ograničenom odgovornošću za proizvodnju i usluge, Bjelovar, OIB 11760679600, Ivana Dončevića 25, 43000 Bjelovar zastupanog po punomoćniku Darko Markovinović</item>
    </derivirana_varijabla>
  </DomainObject.Predmet.ProtuStrankaListFormatedWithAdressOIB>
  <DomainObject.Predmet.ProtuStrankaListNazivFormated>
    <izvorni_sadrzaj>
      <item>PREPIRUNG GRUPA jednostavno društvo s ograničenom odgovornošću za proizvodnju i usluge, Bjelovar</item>
    </izvorni_sadrzaj>
    <derivirana_varijabla naziv="DomainObject.Predmet.ProtuStrankaListNazivFormated_1">
      <item>PREPIRUNG GRUPA jednostavno društvo s ograničenom odgovornošću za proizvodnju i usluge, Bjelovar</item>
    </derivirana_varijabla>
  </DomainObject.Predmet.ProtuStrankaListNazivFormated>
  <DomainObject.Predmet.ProtuStrankaListNazivFormatedOIB>
    <izvorni_sadrzaj>
      <item>PREPIRUNG GRUPA jednostavno društvo s ograničenom odgovornošću za proizvodnju i usluge, Bjelovar, OIB 11760679600</item>
    </izvorni_sadrzaj>
    <derivirana_varijabla naziv="DomainObject.Predmet.ProtuStrankaListNazivFormatedOIB_1">
      <item>PREPIRUNG GRUPA jednostavno društvo s ograničenom odgovornošću za proizvodnju i usluge, Bjelovar, OIB 11760679600</item>
    </derivirana_varijabla>
  </DomainObject.Predmet.ProtuStrankaListNazivFormatedOIB>
  <DomainObject.Predmet.OstaliListFormated>
    <izvorni_sadrzaj>
      <item>Darko Markovinović punomoćnik sudionika u postupku PREPIRUNG GRUPA jednostavno društvo s ograničenom odgovornošću za proizvodnju i usluge, Bjelovar</item>
    </izvorni_sadrzaj>
    <derivirana_varijabla naziv="DomainObject.Predmet.OstaliListFormated_1">
      <item>Darko Markovinović punomoćnik sudionika u postupku PREPIRUNG GRUPA jednostavno društvo s ograničenom odgovornošću za proizvodnju i usluge, Bjelovar</item>
    </derivirana_varijabla>
  </DomainObject.Predmet.OstaliListFormated>
  <DomainObject.Predmet.OstaliListFormatedOIB>
    <izvorni_sadrzaj>
      <item>Darko Markovinović, OIB 91449327206 punomoćnik sudionika u postupku PREPIRUNG GRUPA jednostavno društvo s ograničenom odgovornošću za proizvodnju i usluge, Bjelovar</item>
    </izvorni_sadrzaj>
    <derivirana_varijabla naziv="DomainObject.Predmet.OstaliListFormatedOIB_1">
      <item>Darko Markovinović, OIB 91449327206 punomoćnik sudionika u postupku PREPIRUNG GRUPA jednostavno društvo s ograničenom odgovornošću za proizvodnju i usluge, Bjelovar</item>
    </derivirana_varijabla>
  </DomainObject.Predmet.OstaliListFormatedOIB>
  <DomainObject.Predmet.OstaliListFormatedWithAdress>
    <izvorni_sadrzaj>
      <item>Darko Markovinović, Petra Preradovića 4, 43000 Bjelovar punomoćnik sudionika u postupku PREPIRUNG GRUPA jednostavno društvo s ograničenom odgovornošću za proizvodnju i usluge, Bjelovar</item>
    </izvorni_sadrzaj>
    <derivirana_varijabla naziv="DomainObject.Predmet.OstaliListFormatedWithAdress_1">
      <item>Darko Markovinović, Petra Preradovića 4, 43000 Bjelovar punomoćnik sudionika u postupku PREPIRUNG GRUPA jednostavno društvo s ograničenom odgovornošću za proizvodnju i usluge, Bjelovar</item>
    </derivirana_varijabla>
  </DomainObject.Predmet.OstaliListFormatedWithAdress>
  <DomainObject.Predmet.OstaliListFormatedWithAdressOIB>
    <izvorni_sadrzaj>
      <item>Darko Markovinović, OIB 91449327206, Petra Preradovića 4, 43000 Bjelovar punomoćnik sudionika u postupku PREPIRUNG GRUPA jednostavno društvo s ograničenom odgovornošću za proizvodnju i usluge, Bjelovar</item>
    </izvorni_sadrzaj>
    <derivirana_varijabla naziv="DomainObject.Predmet.OstaliListFormatedWithAdressOIB_1">
      <item>Darko Markovinović, OIB 91449327206, Petra Preradovića 4, 43000 Bjelovar punomoćnik sudionika u postupku PREPIRUNG GRUPA jednostavno društvo s ograničenom odgovornošću za proizvodnju i usluge, Bjelovar</item>
    </derivirana_varijabla>
  </DomainObject.Predmet.OstaliListFormatedWithAdressOIB>
  <DomainObject.Predmet.OstaliListNazivFormated>
    <izvorni_sadrzaj>
      <item>Darko Markovinović</item>
    </izvorni_sadrzaj>
    <derivirana_varijabla naziv="DomainObject.Predmet.OstaliListNazivFormated_1">
      <item>Darko Markovinović</item>
    </derivirana_varijabla>
  </DomainObject.Predmet.OstaliListNazivFormated>
  <DomainObject.Predmet.OstaliListNazivFormatedOIB>
    <izvorni_sadrzaj>
      <item>Darko Markovinović, OIB 91449327206</item>
    </izvorni_sadrzaj>
    <derivirana_varijabla naziv="DomainObject.Predmet.OstaliListNazivFormatedOIB_1">
      <item>Darko Markovinović, OIB 91449327206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PREPIRUNG GRUPA jednostavno društvo s ograničenom odgovornošću za proizvodnju i usluge, Bjelovar</izvorni_sadrzaj>
    <derivirana_varijabla naziv="DomainObject.Predmet.ProtustrankaIDrugi_1">PREPIRUNG GRUPA jednostavno društvo s ograničenom odgovornošću za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PREPIRUNG GRUPA jednostavno društvo s ograničenom odgovornošću za proizvodnju i usluge, Bjelovar, OIB 11760679600, Ivana Dončevića 25, 43000 Bjelovar</izvorni_sadrzaj>
    <derivirana_varijabla naziv="DomainObject.Predmet.ProtustrankaIDrugiAdressOIB_1">PREPIRUNG GRUPA jednostavno društvo s ograničenom odgovornošću za proizvodnju i usluge, Bjelovar, OIB 11760679600, Ivana Dončevića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PREPIRUNG GRUPA jednostavno društvo s ograničenom odgovornošću za proizvodnju i usluge, Bjelovar</item>
      <item>Darko Markovinović</item>
    </izvorni_sadrzaj>
    <derivirana_varijabla naziv="DomainObject.Predmet.SudioniciListNaziv_1">
      <item>FINA, RC ZAGREB, Podružnica Bjelovar</item>
      <item>PREPIRUNG GRUPA jednostavno društvo s ograničenom odgovornošću za proizvodnju i usluge, Bjelovar</item>
      <item>Darko Markovinović</item>
    </derivirana_varijabla>
  </DomainObject.Predmet.SudioniciListNaziv>
  <DomainObject.Predmet.SudioniciListAdressOIB>
    <izvorni_sadrzaj>
      <item>FINA, RC ZAGREB, Podružnica Bjelovar, OIB 85821130368, F. Supila 4,43000 Bjelovar</item>
      <item>PREPIRUNG GRUPA jednostavno društvo s ograničenom odgovornošću za proizvodnju i usluge, Bjelovar, OIB 11760679600, Ivana Dončevića 25,43000 Bjelovar</item>
      <item>Darko Markovinović, OIB 91449327206, Petra Preradovića 4,43000 Bjelovar</item>
    </izvorni_sadrzaj>
    <derivirana_varijabla naziv="DomainObject.Predmet.SudioniciListAdressOIB_1">
      <item>FINA, RC ZAGREB, Podružnica Bjelovar, OIB 85821130368, F. Supila 4,43000 Bjelovar</item>
      <item>PREPIRUNG GRUPA jednostavno društvo s ograničenom odgovornošću za proizvodnju i usluge, Bjelovar, OIB 11760679600, Ivana Dončevića 25,43000 Bjelovar</item>
      <item>Darko Markovinović, OIB 91449327206, Petra Preradovića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11760679600</item>
      <item>, OIB 91449327206</item>
    </izvorni_sadrzaj>
    <derivirana_varijabla naziv="DomainObject.Predmet.SudioniciListNazivOIB_1">
      <item>, OIB 85821130368</item>
      <item>, OIB 11760679600</item>
      <item>, OIB 91449327206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AF7FE-BAD1-4820-8059-7D6CB8BB4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728</properties:Words>
  <properties:Characters>3959</properties:Characters>
  <properties:Lines>114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2016-02-19T12:26:00Z</dcterms:created>
  <dc:creator>553y7k3</dc:creator>
  <cp:lastModifiedBy>Miroslav Lovreković</cp:lastModifiedBy>
  <cp:lastPrinted>2016-02-19T12:29:00Z</cp:lastPrinted>
  <dcterms:modified xmlns:xsi="http://www.w3.org/2001/XMLSchema-instance" xsi:type="dcterms:W3CDTF">2016-02-19T12:30:00Z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