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1747" w14:paraId="1be1747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5B18C3">
        <w:t>861/18-15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3E44F9" w:rsidR="0001726C" w:rsidRPr="003E44F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5B18C3">
        <w:t xml:space="preserve">RH MF Porezna uprava zastupana po ŽDO Vukovar, za otvaranje stečajnog postupka nad dužnikom </w:t>
      </w:r>
      <w:r w:rsidR="005B18C3">
        <w:rPr>
          <w:b/>
        </w:rPr>
        <w:t>HILUM WC j.d.o.o. za trgovinu i usluge, Gradište, Kralja Zvonimira 64, OIB: 37771693680</w:t>
      </w:r>
      <w:r>
        <w:t xml:space="preserve">, dana </w:t>
      </w:r>
      <w:r w:rsidR="005B18C3">
        <w:t>5. listopada</w:t>
      </w:r>
      <w:r>
        <w:t xml:space="preserve"> 2018. g.,  </w:t>
      </w:r>
    </w:p>
    <w:p w:rsidRDefault="003E44F9" w:rsidP="003E44F9" w:rsidR="0001726C">
      <w:pPr>
        <w:tabs>
          <w:tab w:pos="2205" w:val="left"/>
        </w:tabs>
        <w:ind w:firstLine="708"/>
        <w:jc w:val="both"/>
      </w:pPr>
      <w:r>
        <w:tab/>
      </w: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>.</w:t>
      </w:r>
      <w:r w:rsidR="005B18C3">
        <w:t xml:space="preserve"> dužnika</w:t>
      </w:r>
      <w:r>
        <w:t xml:space="preserve"> </w:t>
      </w:r>
      <w:r w:rsidR="005B18C3">
        <w:t>Mato Jokić, Gradište, Kralja Zvonimira 64, OIB: 77930263811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5B18C3">
        <w:t>1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5B18C3">
        <w:rPr>
          <w:b/>
        </w:rPr>
        <w:t>861</w:t>
      </w:r>
      <w:r w:rsidR="003E44F9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5B18C3">
        <w:t>Mato Jokić, Gradište, Kralja Zvonimira 64, OIB: 77930263811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5B18C3">
        <w:t>1</w:t>
      </w:r>
      <w:r>
        <w:t>00,00 kn,  za koji je određena ovrha, zaplijeni i prenese na žiro račun Trgovačkog suda u Osijeku broj HR31 2390 0011 3000 0020 0 s pozivom na  broj HR05 272-</w:t>
      </w:r>
      <w:r w:rsidR="005B18C3">
        <w:rPr>
          <w:b/>
        </w:rPr>
        <w:t>861</w:t>
      </w:r>
      <w:r w:rsidR="003E44F9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5B18C3">
        <w:t>Mato Jokić, Gradište, Kralja Zvonimira 64, OIB: 77930263811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B18C3">
        <w:t>Mato Jokić, Gradište, Kralja Zvonimira 64, OIB: 77930263811</w:t>
      </w:r>
      <w:r>
        <w:t>, ne postupi po nalogu suda iz točke I, ovo rješenje će se po pravomoćnosti dostaviti FINI radi provedbe ovrhe iz točke II izreke rješenja.</w:t>
      </w:r>
    </w:p>
    <w:p w:rsidRDefault="005B18C3" w:rsidP="0001726C" w:rsidR="005B18C3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5B18C3" w:rsidP="005B18C3" w:rsidR="005B18C3">
      <w:pPr>
        <w:jc w:val="right"/>
      </w:pPr>
      <w:r>
        <w:lastRenderedPageBreak/>
        <w:t>Broj: 6 St-861/18-15</w:t>
      </w:r>
    </w:p>
    <w:p w:rsidRDefault="007B0250" w:rsidP="007B0250" w:rsidR="007B0250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5B18C3">
        <w:t>Vukovar</w:t>
      </w:r>
      <w:r>
        <w:t xml:space="preserve"> </w:t>
      </w:r>
      <w:r>
        <w:rPr>
          <w:bCs/>
        </w:rPr>
        <w:t xml:space="preserve">je dana </w:t>
      </w:r>
      <w:r w:rsidR="005B18C3">
        <w:rPr>
          <w:bCs/>
        </w:rPr>
        <w:t>10. travnja 2017. g.</w:t>
      </w:r>
      <w:r>
        <w:rPr>
          <w:bCs/>
        </w:rPr>
        <w:t xml:space="preserve"> podnijela ovom sudu prijedlog za pokretanje stečajnog postupka nad dužnikom </w:t>
      </w:r>
      <w:r w:rsidR="005B18C3">
        <w:rPr>
          <w:b/>
        </w:rPr>
        <w:t>HILUM WC j.d.o.o. za trgovinu i usluge, Gradište, Kralja Zvonimira 64, OIB: 37771693680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5B18C3">
        <w:rPr>
          <w:b/>
        </w:rPr>
        <w:t>23. ožujka 2017</w:t>
      </w:r>
      <w:r w:rsidR="00554C9E">
        <w:rPr>
          <w:b/>
        </w:rPr>
        <w:t>.</w:t>
      </w:r>
      <w:r w:rsidR="000E7B3D">
        <w:rPr>
          <w:b/>
        </w:rPr>
        <w:t xml:space="preserve"> g.</w:t>
      </w:r>
      <w:r>
        <w:t xml:space="preserve">  (čl. 110 st. 1 SZ) a nakon toga i RH MF Porezna uprava zastupana po ŽDO</w:t>
      </w:r>
      <w:r w:rsidR="007B0250">
        <w:t xml:space="preserve"> </w:t>
      </w:r>
      <w:r w:rsidR="000E7B3D">
        <w:t>Osijek</w:t>
      </w:r>
      <w:r>
        <w:t xml:space="preserve"> prijedlog za otvaranje stečajnog postupka nad dužnikom dana </w:t>
      </w:r>
      <w:r w:rsidR="005B18C3">
        <w:rPr>
          <w:b/>
        </w:rPr>
        <w:t>10. travnja 2017</w:t>
      </w:r>
      <w:r w:rsidR="003E44F9">
        <w:rPr>
          <w:b/>
        </w:rPr>
        <w:t>.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5B18C3">
        <w:t>861/18-8 od 25. svibnja 2018.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5B18C3">
        <w:t>Sabina Lalić</w:t>
      </w:r>
      <w:r w:rsidR="0097140E">
        <w:t xml:space="preserve"> iz Osijeka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5B18C3">
        <w:rPr>
          <w:b/>
        </w:rPr>
        <w:t>23. ožujka 2017</w:t>
      </w:r>
      <w:r w:rsidR="00554C9E">
        <w:rPr>
          <w:b/>
        </w:rPr>
        <w:t>. g.</w:t>
      </w:r>
      <w:r w:rsidR="00554C9E">
        <w:t xml:space="preserve">  </w:t>
      </w:r>
      <w:r w:rsidR="00FC6F35">
        <w:t xml:space="preserve">te uvidom u prijedlog vjerovnika RH MF Porezne uprave za otvaranje stečajnog postupka od </w:t>
      </w:r>
      <w:r w:rsidR="005B18C3">
        <w:rPr>
          <w:b/>
        </w:rPr>
        <w:t>10. travnja 2017. g.</w:t>
      </w:r>
      <w:r w:rsidR="00FC6F35">
        <w:t xml:space="preserve"> </w:t>
      </w:r>
      <w:r>
        <w:t xml:space="preserve">utvrdio da visina blokade žiro računa dužnika iznosi </w:t>
      </w:r>
      <w:r w:rsidR="005B18C3">
        <w:t>25.384,34</w:t>
      </w:r>
      <w:r w:rsidR="00FC6F35">
        <w:t xml:space="preserve"> kn odnosno prema RH MF Poreznoj upravi </w:t>
      </w:r>
      <w:r w:rsidR="005B18C3">
        <w:t>26.631,30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5B18C3">
        <w:rPr>
          <w:b/>
        </w:rPr>
        <w:t>23. ožujka</w:t>
      </w:r>
      <w:r w:rsidR="003E44F9">
        <w:rPr>
          <w:b/>
        </w:rPr>
        <w:t xml:space="preserve"> 2018</w:t>
      </w:r>
      <w:r w:rsidR="00554C9E">
        <w:rPr>
          <w:b/>
        </w:rPr>
        <w:t>. g.</w:t>
      </w:r>
      <w:r w:rsidR="00554C9E">
        <w:t xml:space="preserve">  </w:t>
      </w:r>
      <w:r w:rsidR="00065E57">
        <w:t xml:space="preserve">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B0250" w:rsidP="00FC6F35" w:rsidR="007B0250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5B18C3" w:rsidP="005B18C3" w:rsidR="005B18C3">
      <w:pPr>
        <w:jc w:val="right"/>
      </w:pPr>
      <w:r>
        <w:t>Broj: 6 St-861/18-15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>zakonskom zastupniku dužnika odrediti predujam i dodatni iznos predujma u ukupnom iznosu od 5.</w:t>
      </w:r>
      <w:r w:rsidR="005B18C3">
        <w:t>1</w:t>
      </w:r>
      <w:r w:rsidR="00FC6F35">
        <w:t xml:space="preserve">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B18C3">
        <w:t>5. listopada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3E44F9" w:rsidR="003E44F9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5B18C3">
        <w:t>Mato Jokić, Gradište, Kralja Zvonimira 64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B18C3" w:rsidP="00B97155" w:rsidR="002E5413">
      <w:pPr>
        <w:numPr>
          <w:ilvl w:val="0"/>
          <w:numId w:val="13"/>
        </w:numPr>
      </w:pPr>
      <w:r>
        <w:t>k-8.11.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87E" w:rsidP="00C06AA6" w:rsidR="0014687E">
      <w:r>
        <w:separator/>
      </w:r>
    </w:p>
  </w:endnote>
  <w:endnote w:id="0" w:type="continuationSeparator">
    <w:p w:rsidRDefault="0014687E" w:rsidP="00C06AA6" w:rsidR="00146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87E" w:rsidP="00C06AA6" w:rsidR="0014687E">
      <w:r>
        <w:separator/>
      </w:r>
    </w:p>
  </w:footnote>
  <w:footnote w:id="0" w:type="continuationSeparator">
    <w:p w:rsidRDefault="0014687E" w:rsidP="00C06AA6" w:rsidR="001468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2806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E7B3D"/>
    <w:rsid w:val="00102060"/>
    <w:rsid w:val="0012662A"/>
    <w:rsid w:val="001437B2"/>
    <w:rsid w:val="0014687E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851EF"/>
    <w:rsid w:val="003924AF"/>
    <w:rsid w:val="003D02B1"/>
    <w:rsid w:val="003D770E"/>
    <w:rsid w:val="003E44F9"/>
    <w:rsid w:val="003F2E92"/>
    <w:rsid w:val="00402806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0393"/>
    <w:rsid w:val="0053545A"/>
    <w:rsid w:val="005437AE"/>
    <w:rsid w:val="005452B9"/>
    <w:rsid w:val="00545468"/>
    <w:rsid w:val="00550133"/>
    <w:rsid w:val="00554C9E"/>
    <w:rsid w:val="00556098"/>
    <w:rsid w:val="00575D73"/>
    <w:rsid w:val="00590757"/>
    <w:rsid w:val="00592781"/>
    <w:rsid w:val="005931E7"/>
    <w:rsid w:val="00595609"/>
    <w:rsid w:val="005976AC"/>
    <w:rsid w:val="005B18C3"/>
    <w:rsid w:val="005B59B6"/>
    <w:rsid w:val="005D7EC1"/>
    <w:rsid w:val="005E0CFB"/>
    <w:rsid w:val="005E38F4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00D43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901EF5"/>
    <w:rsid w:val="00902BDA"/>
    <w:rsid w:val="00911AC2"/>
    <w:rsid w:val="00937840"/>
    <w:rsid w:val="00954F64"/>
    <w:rsid w:val="00956241"/>
    <w:rsid w:val="0096214F"/>
    <w:rsid w:val="0097140E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2B7D"/>
    <w:rsid w:val="00AD6EE6"/>
    <w:rsid w:val="00AE7F6B"/>
    <w:rsid w:val="00AF2DA3"/>
    <w:rsid w:val="00AF41D9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07CD"/>
    <w:rsid w:val="00C5229F"/>
    <w:rsid w:val="00C81C0A"/>
    <w:rsid w:val="00CA01EF"/>
    <w:rsid w:val="00CE4CFB"/>
    <w:rsid w:val="00D022CE"/>
    <w:rsid w:val="00D231AE"/>
    <w:rsid w:val="00D24D2F"/>
    <w:rsid w:val="00D801F0"/>
    <w:rsid w:val="00D97782"/>
    <w:rsid w:val="00DA4636"/>
    <w:rsid w:val="00DA6482"/>
    <w:rsid w:val="00DA7B15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B2533"/>
    <w:rsid w:val="00EC0FE7"/>
    <w:rsid w:val="00ED4C16"/>
    <w:rsid w:val="00EE473C"/>
    <w:rsid w:val="00EF2C43"/>
    <w:rsid w:val="00F05B91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28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2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8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28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2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8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5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St-861/2018</izvorni_sadrzaj>
    <derivirana_varijabla naziv="DomainObject.Predmet.OznakaBroj_1">St-861/2018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HILUM WC j.d.o.o. za trgovinu i usluge</izvorni_sadrzaj>
    <derivirana_varijabla naziv="DomainObject.Predmet.ProtustrankaFormated_1">  HILUM WC j.d.o.o. za trgovinu i usluge</derivirana_varijabla>
  </DomainObject.Predmet.ProtustrankaFormated>
  <DomainObject.Predmet.ProtustrankaFormatedOIB>
    <izvorni_sadrzaj>  HILUM WC j.d.o.o. za trgovinu i usluge, OIB 37771693680</izvorni_sadrzaj>
    <derivirana_varijabla naziv="DomainObject.Predmet.ProtustrankaFormatedOIB_1">  HILUM WC j.d.o.o. za trgovinu i usluge, OIB 37771693680</derivirana_varijabla>
  </DomainObject.Predmet.ProtustrankaFormatedOIB>
  <DomainObject.Predmet.ProtustrankaFormatedWithAdress>
    <izvorni_sadrzaj> HILUM WC j.d.o.o. za trgovinu i usluge, Kralja Zvonimira 64 , 32273 Gradište</izvorni_sadrzaj>
    <derivirana_varijabla naziv="DomainObject.Predmet.ProtustrankaFormatedWithAdress_1"> HILUM WC j.d.o.o. za trgovinu i usluge, Kralja Zvonimira 64 , 32273 Gradište</derivirana_varijabla>
  </DomainObject.Predmet.ProtustrankaFormatedWithAdress>
  <DomainObject.Predmet.ProtustrankaFormatedWithAdressOIB>
    <izvorni_sadrzaj> HILUM WC j.d.o.o. za trgovinu i usluge, OIB 37771693680, Kralja Zvonimira 64 , 32273 Gradište</izvorni_sadrzaj>
    <derivirana_varijabla naziv="DomainObject.Predmet.ProtustrankaFormatedWithAdressOIB_1"> HILUM WC j.d.o.o. za trgovinu i usluge, OIB 37771693680, Kralja Zvonimira 64 , 32273 Gradište</derivirana_varijabla>
  </DomainObject.Predmet.ProtustrankaFormatedWithAdressOIB>
  <DomainObject.Predmet.ProtustrankaWithAdress>
    <izvorni_sadrzaj>HILUM WC j.d.o.o. za trgovinu i usluge Kralja Zvonimira 64 , 32273 Gradište</izvorni_sadrzaj>
    <derivirana_varijabla naziv="DomainObject.Predmet.ProtustrankaWithAdress_1">HILUM WC j.d.o.o. za trgovinu i usluge Kralja Zvonimira 64 , 32273 Gradište</derivirana_varijabla>
  </DomainObject.Predmet.ProtustrankaWithAdress>
  <DomainObject.Predmet.ProtustrankaWithAdressOIB>
    <izvorni_sadrzaj>HILUM WC j.d.o.o. za trgovinu i usluge, OIB 37771693680, Kralja Zvonimira 64 , 32273 Gradište</izvorni_sadrzaj>
    <derivirana_varijabla naziv="DomainObject.Predmet.ProtustrankaWithAdressOIB_1">HILUM WC j.d.o.o. za trgovinu i usluge, OIB 37771693680, Kralja Zvonimira 64 , 32273 Gradište</derivirana_varijabla>
  </DomainObject.Predmet.ProtustrankaWithAdressOIB>
  <DomainObject.Predmet.ProtustrankaNazivFormated>
    <izvorni_sadrzaj>HILUM WC j.d.o.o. za trgovinu i usluge</izvorni_sadrzaj>
    <derivirana_varijabla naziv="DomainObject.Predmet.ProtustrankaNazivFormated_1">HILUM WC j.d.o.o. za trgovinu i usluge</derivirana_varijabla>
  </DomainObject.Predmet.ProtustrankaNazivFormated>
  <DomainObject.Predmet.ProtustrankaNazivFormatedOIB>
    <izvorni_sadrzaj>HILUM WC j.d.o.o. za trgovinu i usluge, OIB 37771693680</izvorni_sadrzaj>
    <derivirana_varijabla naziv="DomainObject.Predmet.ProtustrankaNazivFormatedOIB_1">HILUM WC j.d.o.o. za trgovinu i usluge, OIB 37771693680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POREZNO MJESTO VUKOVAR</izvorni_sadrzaj>
    <derivirana_varijabla naziv="DomainObject.Predmet.StrankaFormated_1">  RH MF PU PODRUČNI URED POREZNO MJESTO VUKOVAR</derivirana_varijabla>
  </DomainObject.Predmet.StrankaFormated>
  <DomainObject.Predmet.StrankaFormatedOIB>
    <izvorni_sadrzaj>  RH MF PU PODRUČNI URED POREZNO MJESTO VUKOVAR, OIB 18683136487</izvorni_sadrzaj>
    <derivirana_varijabla naziv="DomainObject.Predmet.StrankaFormatedOIB_1">  RH MF PU PODRUČNI URED POREZNO MJESTO VUKOVAR, OIB 18683136487</derivirana_varijabla>
  </DomainObject.Predmet.StrankaFormatedOIB>
  <DomainObject.Predmet.StrankaFormatedWithAdress>
    <izvorni_sadrzaj> RH MF PU PODRUČNI URED POREZNO MJESTO VUKOVAR</izvorni_sadrzaj>
    <derivirana_varijabla naziv="DomainObject.Predmet.StrankaFormatedWithAdress_1"> RH MF PU PODRUČNI URED POREZNO MJESTO VUKOVAR</derivirana_varijabla>
  </DomainObject.Predmet.StrankaFormatedWithAdress>
  <DomainObject.Predmet.StrankaFormatedWithAdressOIB>
    <izvorni_sadrzaj> RH MF PU PODRUČNI URED POREZNO MJESTO VUKOVAR, OIB 18683136487</izvorni_sadrzaj>
    <derivirana_varijabla naziv="DomainObject.Predmet.StrankaFormatedWithAdressOIB_1"> RH MF PU PODRUČNI URED POREZNO MJESTO VUKOVAR, OIB 18683136487</derivirana_varijabla>
  </DomainObject.Predmet.StrankaFormatedWithAdressOIB>
  <DomainObject.Predmet.StrankaWithAdress>
    <izvorni_sadrzaj>RH MF PU PODRUČNI URED POREZNO MJESTO VUKOVAR </izvorni_sadrzaj>
    <derivirana_varijabla naziv="DomainObject.Predmet.StrankaWithAdress_1">RH MF PU PODRUČNI URED POREZNO MJESTO VUKOVAR </derivirana_varijabla>
  </DomainObject.Predmet.StrankaWithAdress>
  <DomainObject.Predmet.StrankaWithAdressOIB>
    <izvorni_sadrzaj>RH MF PU PODRUČNI URED POREZNO MJESTO VUKOVAR, OIB 18683136487</izvorni_sadrzaj>
    <derivirana_varijabla naziv="DomainObject.Predmet.StrankaWithAdressOIB_1">RH MF PU PODRUČNI URED POREZNO MJESTO VUKOVAR, OIB 18683136487</derivirana_varijabla>
  </DomainObject.Predmet.StrankaWithAdressOIB>
  <DomainObject.Predmet.StrankaNazivFormated>
    <izvorni_sadrzaj>RH MF PU PODRUČNI URED POREZNO MJESTO VUKOVAR</izvorni_sadrzaj>
    <derivirana_varijabla naziv="DomainObject.Predmet.StrankaNazivFormated_1">RH MF PU PODRUČNI URED POREZNO MJESTO VUKOVAR</derivirana_varijabla>
  </DomainObject.Predmet.StrankaNazivFormated>
  <DomainObject.Predmet.StrankaNazivFormatedOIB>
    <izvorni_sadrzaj>RH MF PU PODRUČNI URED POREZNO MJESTO VUKOVAR, OIB 18683136487</izvorni_sadrzaj>
    <derivirana_varijabla naziv="DomainObject.Predmet.StrankaNazivFormatedOIB_1">RH MF PU PODRUČNI URED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POREZNO MJESTO VUKOVAR</item>
    </izvorni_sadrzaj>
    <derivirana_varijabla naziv="DomainObject.Predmet.StrankaListFormated_1">
      <item>RH MF PU PODRUČNI URED POREZNO MJESTO VUKOVAR</item>
    </derivirana_varijabla>
  </DomainObject.Predmet.StrankaListFormated>
  <DomainObject.Predmet.StrankaListFormatedOIB>
    <izvorni_sadrzaj>
      <item>RH MF PU PODRUČNI URED POREZNO MJESTO VUKOVAR, OIB 18683136487</item>
    </izvorni_sadrzaj>
    <derivirana_varijabla naziv="DomainObject.Predmet.StrankaListFormatedOIB_1">
      <item>RH MF PU PODRUČNI URED POREZNO MJESTO VUKOVAR, OIB 18683136487</item>
    </derivirana_varijabla>
  </DomainObject.Predmet.StrankaListFormatedOIB>
  <DomainObject.Predmet.StrankaListFormatedWithAdress>
    <izvorni_sadrzaj>
      <item>RH MF PU PODRUČNI URED POREZNO MJESTO VUKOVAR</item>
    </izvorni_sadrzaj>
    <derivirana_varijabla naziv="DomainObject.Predmet.StrankaListFormatedWithAdress_1">
      <item>RH MF PU PODRUČNI URED POREZNO MJESTO VUKOVAR</item>
    </derivirana_varijabla>
  </DomainObject.Predmet.StrankaListFormatedWithAdress>
  <DomainObject.Predmet.StrankaListFormatedWithAdressOIB>
    <izvorni_sadrzaj>
      <item>RH MF PU PODRUČNI URED POREZNO MJESTO VUKOVAR, OIB 18683136487</item>
    </izvorni_sadrzaj>
    <derivirana_varijabla naziv="DomainObject.Predmet.StrankaListFormatedWithAdressOIB_1">
      <item>RH MF PU PODRUČNI URED POREZNO MJESTO VUKOVAR, OIB 18683136487</item>
    </derivirana_varijabla>
  </DomainObject.Predmet.StrankaListFormatedWithAdressOIB>
  <DomainObject.Predmet.StrankaListNazivFormated>
    <izvorni_sadrzaj>
      <item>RH MF PU PODRUČNI URED POREZNO MJESTO VUKOVAR</item>
    </izvorni_sadrzaj>
    <derivirana_varijabla naziv="DomainObject.Predmet.StrankaListNazivFormated_1">
      <item>RH MF PU PODRUČNI URED POREZNO MJESTO VUKOVAR</item>
    </derivirana_varijabla>
  </DomainObject.Predmet.StrankaListNazivFormated>
  <DomainObject.Predmet.StrankaListNazivFormatedOIB>
    <izvorni_sadrzaj>
      <item>RH MF PU PODRUČNI URED POREZNO MJESTO VUKOVAR, OIB 18683136487</item>
    </izvorni_sadrzaj>
    <derivirana_varijabla naziv="DomainObject.Predmet.StrankaListNazivFormatedOIB_1">
      <item>RH MF PU PODRUČNI URED POREZNO MJESTO VUKOVAR, OIB 18683136487</item>
    </derivirana_varijabla>
  </DomainObject.Predmet.StrankaListNazivFormatedOIB>
  <DomainObject.Predmet.ProtuStrankaListFormated>
    <izvorni_sadrzaj>
      <item>HILUM WC j.d.o.o. za trgovinu i usluge</item>
    </izvorni_sadrzaj>
    <derivirana_varijabla naziv="DomainObject.Predmet.ProtuStrankaListFormated_1">
      <item>HILUM WC j.d.o.o. za trgovinu i usluge</item>
    </derivirana_varijabla>
  </DomainObject.Predmet.ProtuStrankaListFormated>
  <DomainObject.Predmet.ProtuStrankaListFormatedOIB>
    <izvorni_sadrzaj>
      <item>HILUM WC j.d.o.o. za trgovinu i usluge, OIB 37771693680</item>
    </izvorni_sadrzaj>
    <derivirana_varijabla naziv="DomainObject.Predmet.ProtuStrankaListFormatedOIB_1">
      <item>HILUM WC j.d.o.o. za trgovinu i usluge, OIB 37771693680</item>
    </derivirana_varijabla>
  </DomainObject.Predmet.ProtuStrankaListFormatedOIB>
  <DomainObject.Predmet.ProtuStrankaListFormatedWithAdress>
    <izvorni_sadrzaj>
      <item>HILUM WC j.d.o.o. za trgovinu i usluge, Kralja Zvonimira 64 , 32273 Gradište</item>
    </izvorni_sadrzaj>
    <derivirana_varijabla naziv="DomainObject.Predmet.ProtuStrankaListFormatedWithAdress_1">
      <item>HILUM WC j.d.o.o. za trgovinu i usluge, Kralja Zvonimira 64 , 32273 Gradište</item>
    </derivirana_varijabla>
  </DomainObject.Predmet.ProtuStrankaListFormatedWithAdress>
  <DomainObject.Predmet.ProtuStrankaListFormatedWithAdressOIB>
    <izvorni_sadrzaj>
      <item>HILUM WC j.d.o.o. za trgovinu i usluge, OIB 37771693680, Kralja Zvonimira 64 , 32273 Gradište</item>
    </izvorni_sadrzaj>
    <derivirana_varijabla naziv="DomainObject.Predmet.ProtuStrankaListFormatedWithAdressOIB_1">
      <item>HILUM WC j.d.o.o. za trgovinu i usluge, OIB 37771693680, Kralja Zvonimira 64 , 32273 Gradište</item>
    </derivirana_varijabla>
  </DomainObject.Predmet.ProtuStrankaListFormatedWithAdressOIB>
  <DomainObject.Predmet.ProtuStrankaListNazivFormated>
    <izvorni_sadrzaj>
      <item>HILUM WC j.d.o.o. za trgovinu i usluge</item>
    </izvorni_sadrzaj>
    <derivirana_varijabla naziv="DomainObject.Predmet.ProtuStrankaListNazivFormated_1">
      <item>HILUM WC j.d.o.o. za trgovinu i usluge</item>
    </derivirana_varijabla>
  </DomainObject.Predmet.ProtuStrankaListNazivFormated>
  <DomainObject.Predmet.ProtuStrankaListNazivFormatedOIB>
    <izvorni_sadrzaj>
      <item>HILUM WC j.d.o.o. za trgovinu i usluge, OIB 37771693680</item>
    </izvorni_sadrzaj>
    <derivirana_varijabla naziv="DomainObject.Predmet.ProtuStrankaListNazivFormatedOIB_1">
      <item>HILUM WC j.d.o.o. za trgovinu i usluge, OIB 37771693680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POREZNO MJESTO VUKOVAR</izvorni_sadrzaj>
    <derivirana_varijabla naziv="DomainObject.Predmet.StrankaIDrugi_1">RH MF PU PODRUČNI URED POREZNO MJESTO VUKOVAR</derivirana_varijabla>
  </DomainObject.Predmet.StrankaIDrugi>
  <DomainObject.Predmet.ProtustrankaIDrugi>
    <izvorni_sadrzaj>HILUM WC j.d.o.o. za trgovinu i usluge</izvorni_sadrzaj>
    <derivirana_varijabla naziv="DomainObject.Predmet.ProtustrankaIDrugi_1">HILUM WC j.d.o.o. za trgovinu i usluge</derivirana_varijabla>
  </DomainObject.Predmet.ProtustrankaIDrugi>
  <DomainObject.Predmet.StrankaIDrugiAdressOIB>
    <izvorni_sadrzaj>RH MF PU PODRUČNI URED POREZNO MJESTO VUKOVAR, OIB 18683136487</izvorni_sadrzaj>
    <derivirana_varijabla naziv="DomainObject.Predmet.StrankaIDrugiAdressOIB_1">RH MF PU PODRUČNI URED POREZNO MJESTO VUKOVAR, OIB 18683136487</derivirana_varijabla>
  </DomainObject.Predmet.StrankaIDrugiAdressOIB>
  <DomainObject.Predmet.ProtustrankaIDrugiAdressOIB>
    <izvorni_sadrzaj>HILUM WC j.d.o.o. za trgovinu i usluge, OIB 37771693680, Kralja Zvonimira 64 , 32273 Gradište</izvorni_sadrzaj>
    <derivirana_varijabla naziv="DomainObject.Predmet.ProtustrankaIDrugiAdressOIB_1">HILUM WC j.d.o.o. za trgovinu i usluge, OIB 37771693680, Kralja Zvonimira 64 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HILUM WC j.d.o.o. za trgovinu i usluge</item>
      <item>RH MF PU PODRUČNI URED POREZNO MJESTO VUKOVAR</item>
    </izvorni_sadrzaj>
    <derivirana_varijabla naziv="DomainObject.Predmet.SudioniciListNaziv_1">
      <item>HILUM WC j.d.o.o. za trgovinu i usluge</item>
      <item>RH MF PU PODRUČNI URED POREZNO MJESTO VUKOVAR</item>
    </derivirana_varijabla>
  </DomainObject.Predmet.SudioniciListNaziv>
  <DomainObject.Predmet.SudioniciListAdressOIB>
    <izvorni_sadrzaj>
      <item>HILUM WC j.d.o.o. za trgovinu i usluge, OIB 37771693680, Kralja Zvonimira 64 ,32273 Gradište</item>
      <item>RH MF PU PODRUČNI URED POREZNO MJESTO VUKOVAR, OIB 18683136487</item>
    </izvorni_sadrzaj>
    <derivirana_varijabla naziv="DomainObject.Predmet.SudioniciListAdressOIB_1">
      <item>HILUM WC j.d.o.o. za trgovinu i usluge, OIB 37771693680, Kralja Zvonimira 64 ,32273 Gradište</item>
      <item>RH MF PU PODRUČNI URED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37771693680</item>
      <item>, OIB 18683136487</item>
    </izvorni_sadrzaj>
    <derivirana_varijabla naziv="DomainObject.Predmet.SudioniciListNazivOIB_1">
      <item>, OIB 37771693680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St-861/2018-13</izvorni_sadrzaj>
    <derivirana_varijabla naziv="DomainObject.PredzadnjaOdlukaIzPredmeta.Oznaka_1">St-861/2018-13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5D2F2-F260-4710-9CAD-FF308E4CC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934</properties:Words>
  <properties:Characters>4892</properties:Characters>
  <properties:Lines>156</properties:Lines>
  <properties:Paragraphs>36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2018-05-08T09:51:00Z</dcterms:created>
  <dc:creator>Korisnik</dc:creator>
  <cp:lastModifiedBy>Danijela Sekulić</cp:lastModifiedBy>
  <cp:lastPrinted>2018-10-05T06:35:00Z</cp:lastPrinted>
  <dcterms:modified xmlns:xsi="http://www.w3.org/2001/XMLSchema-instance" xsi:type="dcterms:W3CDTF">2018-10-05T06:42:00Z</dcterms:modified>
  <cp:revision>14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(PU-ONA.docx)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