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7154" w14:paraId="3e47154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E31438">
        <w:t>1346</w:t>
      </w:r>
      <w:r>
        <w:t>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E31438">
        <w:t>AUTO SERVIS JURKOVIĆ j.d.o.o. za uslužne djelatnosti, Vinkovci, Senjskih uskoka 32, MBS 030164090, OIB 02906285614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17</w:t>
      </w:r>
      <w:r w:rsidR="00CE1034">
        <w:t>. studenog</w:t>
      </w:r>
      <w:r w:rsidR="004A3239" w:rsidRPr="00F24C88">
        <w:t xml:space="preserve"> 2017.g.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E31438">
        <w:t>AUTO SERVIS JURKOVIĆ j.d.o.o. za uslužne djelatnosti, Vinkovci, Senjskih uskoka 32, MBS 030164090, OIB 02906285614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E31438">
        <w:t>25. siječnja 2018. u 10:15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E31438">
        <w:rPr>
          <w:sz w:val="22"/>
          <w:szCs w:val="22"/>
        </w:rPr>
        <w:t xml:space="preserve">Jadranka Šeput, </w:t>
      </w:r>
      <w:r w:rsidR="00E31438" w:rsidRPr="00E31438">
        <w:t>Osijek, Dalmatinska 17, OIB: 56729601545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E31438">
        <w:t>1. kolovoza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E31438">
        <w:t>AUTO SERVIS JURKOVIĆ j.d.o.o. za uslužne djelatnosti, Vinkovci, Senjskih uskoka 32, MBS 030164090, OIB 02906285614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t>6 St-</w:t>
      </w:r>
      <w:r w:rsidR="00E31438">
        <w:t>1346</w:t>
      </w:r>
      <w:r>
        <w:t>/17-5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4B644A">
        <w:t>28. srpnja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4B644A">
        <w:t>26.903,24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4B644A">
        <w:rPr>
          <w:sz w:val="22"/>
          <w:szCs w:val="22"/>
        </w:rPr>
        <w:t>Jadranka Šeput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4B644A">
        <w:t>17</w:t>
      </w:r>
      <w:r w:rsidR="00947433">
        <w:t>. studenog</w:t>
      </w:r>
      <w:r w:rsidR="002329C4" w:rsidRPr="00F24C88">
        <w:t xml:space="preserve"> </w:t>
      </w:r>
      <w:r w:rsidR="005868BA" w:rsidRPr="00F24C88">
        <w:t>2017.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BF1A83" w:rsidP="00BF1A83" w:rsidR="007242CD" w:rsidRPr="00F24C88">
      <w:pPr>
        <w:pStyle w:val="Tijeloteksta"/>
        <w:jc w:val="left"/>
      </w:pPr>
      <w:r w:rsidRPr="00F24C88">
        <w:t>Žana Bem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4B644A">
        <w:t>25/1</w:t>
      </w:r>
      <w:r w:rsidR="00D23886">
        <w:t xml:space="preserve"> </w:t>
      </w:r>
    </w:p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E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91E1D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06AED-C7A3-41C7-8F78-4D22F4E63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438</properties:Words>
  <properties:Characters>2490</properties:Characters>
  <properties:Lines>88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2017-11-17T11:05:00Z</dcterms:created>
  <dc:creator>hermanj</dc:creator>
  <cp:lastModifiedBy>Žana Bem</cp:lastModifiedBy>
  <cp:lastPrinted>2017-05-03T12:06:00Z</cp:lastPrinted>
  <dcterms:modified xmlns:xsi="http://www.w3.org/2001/XMLSchema-instance" xsi:type="dcterms:W3CDTF">2017-11-17T11:06:00Z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