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0a960" w14:paraId="960a960" w:rsidRDefault="004D16FB" w:rsidP="004D16FB" w:rsidR="004D16FB">
      <w:pPr>
        <w15:collapsed w:val="false"/>
      </w:pPr>
      <w:bookmarkStart w:name="_GoBack" w:id="0"/>
      <w:bookmarkEnd w:id="0"/>
    </w:p>
    <w:p w:rsidRDefault="00104979" w:rsidP="004D16FB" w:rsidR="00BC6869" w:rsidRPr="003A5CA0">
      <w:pPr>
        <w:rPr>
          <w:b/>
        </w:rPr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3781" w:rsidRPr="00373781">
        <w:rPr>
          <w:b/>
        </w:rPr>
        <w:t xml:space="preserve"> </w:t>
      </w:r>
      <w:r w:rsidR="00373781">
        <w:rPr>
          <w:b/>
        </w:rPr>
        <w:tab/>
      </w:r>
      <w:r w:rsidR="00373781">
        <w:rPr>
          <w:b/>
        </w:rPr>
        <w:tab/>
      </w:r>
      <w:r w:rsidR="00373781">
        <w:rPr>
          <w:b/>
        </w:rPr>
        <w:tab/>
      </w:r>
      <w:r w:rsidR="00373781">
        <w:rPr>
          <w:b/>
        </w:rPr>
        <w:tab/>
      </w:r>
      <w:r w:rsidR="00373781">
        <w:rPr>
          <w:b/>
        </w:rPr>
        <w:tab/>
      </w:r>
      <w:r w:rsidR="00373781">
        <w:rPr>
          <w:b/>
        </w:rPr>
        <w:tab/>
      </w:r>
      <w:r w:rsidR="00373781">
        <w:rPr>
          <w:b/>
        </w:rPr>
        <w:tab/>
      </w:r>
      <w:r w:rsidR="00373781" w:rsidRPr="00373781">
        <w:rPr>
          <w:b/>
        </w:rPr>
        <w:t>Broj: 7/ St-22/2011-3</w:t>
      </w:r>
      <w:r w:rsidR="00375490">
        <w:rPr>
          <w:b/>
        </w:rPr>
        <w:t>1</w:t>
      </w:r>
      <w:r w:rsidR="00373781" w:rsidRPr="00373781">
        <w:rPr>
          <w:b/>
        </w:rPr>
        <w:t>1</w:t>
      </w:r>
    </w:p>
    <w:p w:rsidRDefault="004D16FB" w:rsidP="004D16FB" w:rsidR="004D16FB" w:rsidRPr="003A5CA0">
      <w:pPr>
        <w:rPr>
          <w:b/>
        </w:rPr>
      </w:pPr>
      <w:r w:rsidRPr="003A5CA0">
        <w:rPr>
          <w:b/>
        </w:rPr>
        <w:t>REPUBLIKA HRVATSKA</w:t>
      </w:r>
    </w:p>
    <w:p w:rsidRDefault="004D16FB" w:rsidP="004D16FB" w:rsidR="004D16FB" w:rsidRPr="003A5CA0">
      <w:pPr>
        <w:rPr>
          <w:b/>
        </w:rPr>
      </w:pPr>
      <w:r w:rsidRPr="003A5CA0">
        <w:rPr>
          <w:b/>
        </w:rPr>
        <w:t xml:space="preserve">TRGOVAČKI SUD U </w:t>
      </w:r>
      <w:r>
        <w:rPr>
          <w:b/>
        </w:rPr>
        <w:t>OSIJEKU</w:t>
      </w:r>
    </w:p>
    <w:p w:rsidRDefault="004D16FB" w:rsidP="0030378B" w:rsidR="004D16FB">
      <w:pPr>
        <w:rPr>
          <w:b/>
        </w:rPr>
      </w:pPr>
      <w:r>
        <w:rPr>
          <w:b/>
        </w:rPr>
        <w:t xml:space="preserve">STALNA SLUŽBA </w:t>
      </w:r>
      <w:r w:rsidR="0030378B">
        <w:rPr>
          <w:b/>
        </w:rPr>
        <w:t>U SLAVONSKOM BRODU</w:t>
      </w:r>
    </w:p>
    <w:p w:rsidRDefault="004D16FB" w:rsidP="004D16FB" w:rsidR="004D16FB">
      <w:pPr>
        <w:rPr>
          <w:b/>
        </w:rPr>
      </w:pPr>
      <w:r>
        <w:rPr>
          <w:b/>
        </w:rPr>
        <w:t>Trg pobjede 13</w:t>
      </w:r>
    </w:p>
    <w:p w:rsidRDefault="004D16FB" w:rsidP="004D16FB" w:rsidR="004D16FB">
      <w:pPr>
        <w:rPr>
          <w:b/>
        </w:rPr>
      </w:pPr>
      <w:r>
        <w:rPr>
          <w:b/>
        </w:rPr>
        <w:t>SLAVONSKI BROD</w:t>
      </w:r>
      <w:r w:rsidRPr="003A5CA0">
        <w:rPr>
          <w:b/>
        </w:rPr>
        <w:t xml:space="preserve">                              </w:t>
      </w:r>
      <w:r>
        <w:rPr>
          <w:b/>
        </w:rPr>
        <w:t xml:space="preserve">           </w:t>
      </w:r>
      <w:r w:rsidR="00B928F8">
        <w:rPr>
          <w:b/>
        </w:rPr>
        <w:t xml:space="preserve">                   </w:t>
      </w:r>
      <w:r w:rsidR="00DC3645">
        <w:rPr>
          <w:b/>
        </w:rPr>
        <w:t xml:space="preserve">     </w:t>
      </w:r>
      <w:r w:rsidR="00B928F8">
        <w:rPr>
          <w:b/>
        </w:rPr>
        <w:t xml:space="preserve">  </w:t>
      </w:r>
    </w:p>
    <w:p w:rsidRDefault="00700905" w:rsidP="00700905" w:rsidR="004D16FB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4E45E4" w:rsidP="00700905" w:rsidR="004E45E4">
      <w:pPr>
        <w:jc w:val="center"/>
        <w:rPr>
          <w:b/>
        </w:rPr>
      </w:pPr>
    </w:p>
    <w:p w:rsidRDefault="004D16FB" w:rsidP="004D16FB" w:rsidR="004D16FB">
      <w:pPr>
        <w:jc w:val="center"/>
        <w:rPr>
          <w:b/>
        </w:rPr>
      </w:pPr>
      <w:r>
        <w:rPr>
          <w:b/>
        </w:rPr>
        <w:t>R</w:t>
      </w:r>
      <w:r w:rsidR="00373781">
        <w:rPr>
          <w:b/>
        </w:rPr>
        <w:t xml:space="preserve"> </w:t>
      </w:r>
      <w:r>
        <w:rPr>
          <w:b/>
        </w:rPr>
        <w:t>J</w:t>
      </w:r>
      <w:r w:rsidR="00373781">
        <w:rPr>
          <w:b/>
        </w:rPr>
        <w:t xml:space="preserve"> </w:t>
      </w:r>
      <w:r>
        <w:rPr>
          <w:b/>
        </w:rPr>
        <w:t>E</w:t>
      </w:r>
      <w:r w:rsidR="00373781">
        <w:rPr>
          <w:b/>
        </w:rPr>
        <w:t xml:space="preserve"> </w:t>
      </w:r>
      <w:r>
        <w:rPr>
          <w:b/>
        </w:rPr>
        <w:t>Š</w:t>
      </w:r>
      <w:r w:rsidR="00373781">
        <w:rPr>
          <w:b/>
        </w:rPr>
        <w:t xml:space="preserve"> </w:t>
      </w:r>
      <w:r>
        <w:rPr>
          <w:b/>
        </w:rPr>
        <w:t>E</w:t>
      </w:r>
      <w:r w:rsidR="00373781">
        <w:rPr>
          <w:b/>
        </w:rPr>
        <w:t xml:space="preserve"> </w:t>
      </w:r>
      <w:r>
        <w:rPr>
          <w:b/>
        </w:rPr>
        <w:t>N</w:t>
      </w:r>
      <w:r w:rsidR="00373781">
        <w:rPr>
          <w:b/>
        </w:rPr>
        <w:t xml:space="preserve"> </w:t>
      </w:r>
      <w:r>
        <w:rPr>
          <w:b/>
        </w:rPr>
        <w:t>J</w:t>
      </w:r>
      <w:r w:rsidR="00373781">
        <w:rPr>
          <w:b/>
        </w:rPr>
        <w:t xml:space="preserve"> </w:t>
      </w:r>
      <w:r>
        <w:rPr>
          <w:b/>
        </w:rPr>
        <w:t>E</w:t>
      </w:r>
    </w:p>
    <w:p w:rsidRDefault="00E441B3" w:rsidP="004D16FB" w:rsidR="00E441B3">
      <w:pPr>
        <w:jc w:val="center"/>
        <w:rPr>
          <w:b/>
        </w:rPr>
      </w:pPr>
    </w:p>
    <w:p w:rsidRDefault="004D16FB" w:rsidP="004D16FB" w:rsidR="004D16FB">
      <w:pPr>
        <w:jc w:val="both"/>
      </w:pPr>
      <w:r>
        <w:rPr>
          <w:b/>
        </w:rPr>
        <w:tab/>
      </w:r>
      <w:r>
        <w:rPr>
          <w:b/>
        </w:rPr>
        <w:tab/>
      </w:r>
      <w:r w:rsidRPr="00D955AB">
        <w:rPr>
          <w:b/>
        </w:rPr>
        <w:t xml:space="preserve">TRGOVAČKI SUD U </w:t>
      </w:r>
      <w:r>
        <w:rPr>
          <w:b/>
        </w:rPr>
        <w:t>OSIJEKU, STALNA SLUŽBA</w:t>
      </w:r>
      <w:r w:rsidR="008F40A2">
        <w:rPr>
          <w:b/>
        </w:rPr>
        <w:t xml:space="preserve"> </w:t>
      </w:r>
      <w:r w:rsidR="0030378B">
        <w:rPr>
          <w:b/>
        </w:rPr>
        <w:t>U SLAVONSKOM BRODU</w:t>
      </w:r>
      <w:r>
        <w:t xml:space="preserve">, po sutkinji Mirni Vujčić, u </w:t>
      </w:r>
      <w:r w:rsidR="00B928F8">
        <w:t xml:space="preserve"> </w:t>
      </w:r>
      <w:r w:rsidR="00A567E0">
        <w:t xml:space="preserve">stečajnom postupku nad stečajnim </w:t>
      </w:r>
      <w:r w:rsidR="00DA44DC">
        <w:t>dužnikom</w:t>
      </w:r>
      <w:r w:rsidR="00411E11" w:rsidRPr="00411E11">
        <w:t xml:space="preserve"> </w:t>
      </w:r>
      <w:r w:rsidR="008B34A3" w:rsidRPr="008B34A3">
        <w:t>SUŠIONICA društvo s ograničenom odgovornošću za proizvodnju i sušenje povrća i voća "u stečaju",</w:t>
      </w:r>
      <w:r w:rsidR="008B34A3">
        <w:t xml:space="preserve"> skraćena tvrtka: SUŠIONICA</w:t>
      </w:r>
      <w:r w:rsidR="008B34A3" w:rsidRPr="008B34A3">
        <w:t xml:space="preserve"> d.o.o. "u stečaju"</w:t>
      </w:r>
      <w:r w:rsidR="008B34A3">
        <w:t>,</w:t>
      </w:r>
      <w:r w:rsidR="008B34A3" w:rsidRPr="008B34A3">
        <w:t xml:space="preserve"> Vrpolje, Ivana Meštrovića bb, OIB 91980151189</w:t>
      </w:r>
      <w:r w:rsidR="00A567E0">
        <w:t xml:space="preserve">, </w:t>
      </w:r>
      <w:r w:rsidR="005C1174">
        <w:t>dan</w:t>
      </w:r>
      <w:r w:rsidR="0030378B">
        <w:t>a 2</w:t>
      </w:r>
      <w:r w:rsidR="00373781">
        <w:t>2</w:t>
      </w:r>
      <w:r w:rsidR="0030378B">
        <w:t>. studenog 2016</w:t>
      </w:r>
      <w:r>
        <w:t>. godine</w:t>
      </w:r>
    </w:p>
    <w:p w:rsidRDefault="008B3735" w:rsidP="00FF5610" w:rsidR="008B3735">
      <w:pPr>
        <w:jc w:val="both"/>
      </w:pPr>
    </w:p>
    <w:p w:rsidRDefault="00E34357" w:rsidP="00E34357" w:rsidR="00E34357" w:rsidRPr="00700905">
      <w:pPr>
        <w:jc w:val="center"/>
      </w:pPr>
      <w:r w:rsidRPr="00700905">
        <w:t xml:space="preserve">r i j e š i o </w:t>
      </w:r>
      <w:r w:rsidR="00373781">
        <w:t xml:space="preserve">  </w:t>
      </w:r>
      <w:r w:rsidRPr="00700905">
        <w:t xml:space="preserve"> j e</w:t>
      </w:r>
    </w:p>
    <w:p w:rsidRDefault="00A567E0" w:rsidP="00E34357" w:rsidR="00A567E0">
      <w:pPr>
        <w:rPr>
          <w:b/>
        </w:rPr>
      </w:pPr>
    </w:p>
    <w:p w:rsidRDefault="00A151F1" w:rsidP="00373781" w:rsidR="00373781">
      <w:pPr>
        <w:jc w:val="both"/>
      </w:pPr>
      <w:r>
        <w:rPr>
          <w:b/>
        </w:rPr>
        <w:tab/>
      </w:r>
      <w:r>
        <w:rPr>
          <w:b/>
        </w:rPr>
        <w:tab/>
      </w:r>
      <w:r w:rsidR="00375490">
        <w:rPr>
          <w:b/>
        </w:rPr>
        <w:t xml:space="preserve">I. </w:t>
      </w:r>
      <w:r w:rsidR="00375490">
        <w:t>Utvrđena je tražbina stečajnog vjerovnika stečajnog dužnika prvog višeg isplatnog reda Domina Čale</w:t>
      </w:r>
      <w:r w:rsidR="000935C3">
        <w:t xml:space="preserve"> </w:t>
      </w:r>
      <w:r w:rsidR="000935C3" w:rsidRPr="000935C3">
        <w:t>iz Donjih Andrijevaca,  Sajmište 1</w:t>
      </w:r>
      <w:r w:rsidR="00E441B3">
        <w:t>A</w:t>
      </w:r>
      <w:r w:rsidR="000935C3" w:rsidRPr="000935C3">
        <w:t>, OIB: 07984469074</w:t>
      </w:r>
      <w:r w:rsidR="00375490">
        <w:t xml:space="preserve"> u iznosu od 16.196,16 Kn.</w:t>
      </w:r>
    </w:p>
    <w:p w:rsidRDefault="00375490" w:rsidP="00373781" w:rsidR="00375490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375490" w:rsidP="00E441B3" w:rsidR="00E441B3">
      <w:pPr>
        <w:jc w:val="both"/>
        <w:rPr>
          <w:b/>
        </w:rPr>
      </w:pPr>
      <w:r>
        <w:t xml:space="preserve"> </w:t>
      </w:r>
      <w:r>
        <w:tab/>
        <w:t xml:space="preserve"> </w:t>
      </w:r>
      <w:r>
        <w:tab/>
      </w:r>
      <w:r w:rsidRPr="00375490">
        <w:rPr>
          <w:b/>
        </w:rPr>
        <w:t>II.</w:t>
      </w:r>
      <w:r>
        <w:t xml:space="preserve"> Ispravlja se </w:t>
      </w:r>
      <w:r w:rsidR="00E441B3">
        <w:t>T</w:t>
      </w:r>
      <w:r>
        <w:t>ablica stečajn</w:t>
      </w:r>
      <w:r w:rsidR="00E441B3">
        <w:t>e sutkinje</w:t>
      </w:r>
      <w:r>
        <w:t xml:space="preserve"> od 24. studenog 2010. godine na način da se u utvrđene tražbine prvog višeg isplatnog reda unosi i tražbina stečajnog vjerovnika Domina Čale iz Donjih Andrijevaca,  Sajmište 1</w:t>
      </w:r>
      <w:r w:rsidR="00E441B3">
        <w:t>A</w:t>
      </w:r>
      <w:r w:rsidR="000935C3">
        <w:t>, OIB: 07984469074</w:t>
      </w:r>
      <w:r w:rsidR="00E441B3">
        <w:t xml:space="preserve"> u iznosu od 16.196,16 Kn.</w:t>
      </w:r>
    </w:p>
    <w:p w:rsidRDefault="0044224F" w:rsidP="00B100D5" w:rsidR="004411DE" w:rsidRPr="00B100D5">
      <w:pPr>
        <w:jc w:val="center"/>
      </w:pPr>
      <w:r>
        <w:t>O</w:t>
      </w:r>
      <w:r w:rsidR="004411DE" w:rsidRPr="0044224F">
        <w:t>brazloženje</w:t>
      </w:r>
    </w:p>
    <w:p w:rsidRDefault="00BC6869" w:rsidP="000935C3" w:rsidR="00BC6869">
      <w:pPr>
        <w:jc w:val="both"/>
        <w:rPr>
          <w:b/>
        </w:rPr>
      </w:pPr>
    </w:p>
    <w:p w:rsidRDefault="000935C3" w:rsidP="000935C3" w:rsidR="00BC6869">
      <w:pPr>
        <w:jc w:val="both"/>
      </w:pPr>
      <w:r w:rsidRPr="000935C3">
        <w:t xml:space="preserve"> </w:t>
      </w:r>
      <w:r w:rsidRPr="000935C3">
        <w:tab/>
        <w:t xml:space="preserve"> </w:t>
      </w:r>
      <w:r w:rsidRPr="000935C3">
        <w:tab/>
        <w:t>Stečajni upravitelj s</w:t>
      </w:r>
      <w:r w:rsidR="002446FA">
        <w:t>tečajnog dužnika Nikola Bojanić</w:t>
      </w:r>
      <w:r w:rsidRPr="000935C3">
        <w:t xml:space="preserve"> očitovao se da u cijelosti priznaje tražbinu stečajnog vjerovnika</w:t>
      </w:r>
      <w:r>
        <w:t xml:space="preserve"> - radnika</w:t>
      </w:r>
      <w:r w:rsidRPr="000935C3">
        <w:t xml:space="preserve"> Domina Čale </w:t>
      </w:r>
      <w:r>
        <w:t>iz Donjih Andrijevaca u iznosu od 16.196,16 Kn koja se odnosi na bruto iznos za doprinose, poreze i prireze kao traž</w:t>
      </w:r>
      <w:r w:rsidR="002446FA">
        <w:t xml:space="preserve">binu prvog višeg isplatnog reda te da je prilikom sačinjavanja tablice ispitanih tražbina raniji stečajni upravitelj greškom upisao da </w:t>
      </w:r>
      <w:r w:rsidR="00E441B3">
        <w:t xml:space="preserve"> prijavljena tražbina </w:t>
      </w:r>
      <w:r w:rsidR="002446FA">
        <w:t xml:space="preserve">iznosi 46.196,16 Kn, a točan je iznos od 16.196,16 Kn. </w:t>
      </w:r>
    </w:p>
    <w:p w:rsidRDefault="000935C3" w:rsidP="000935C3" w:rsidR="000935C3" w:rsidRPr="000935C3">
      <w:pPr>
        <w:jc w:val="both"/>
      </w:pPr>
      <w:r>
        <w:t xml:space="preserve"> </w:t>
      </w:r>
      <w:r>
        <w:tab/>
        <w:t xml:space="preserve"> </w:t>
      </w:r>
      <w:r>
        <w:tab/>
        <w:t xml:space="preserve">Kako na prijavi tražbine radnika </w:t>
      </w:r>
      <w:r w:rsidR="002446FA">
        <w:t>koju je sačinio raniji stečajni upravitelj i</w:t>
      </w:r>
      <w:r>
        <w:t xml:space="preserve"> supotpisao radnik</w:t>
      </w:r>
      <w:r w:rsidR="00E441B3">
        <w:t xml:space="preserve"> Domin Čale u iznosu od 16.196,16 Kn </w:t>
      </w:r>
      <w:r>
        <w:t>nije vidljiv datum prijav</w:t>
      </w:r>
      <w:r w:rsidR="002446FA">
        <w:t>e</w:t>
      </w:r>
      <w:r w:rsidR="00A67B2A">
        <w:t xml:space="preserve"> odnosno sačinjavanja</w:t>
      </w:r>
      <w:r w:rsidR="002446FA">
        <w:t>, ista</w:t>
      </w:r>
      <w:r>
        <w:t xml:space="preserve"> je tretirana kao pravovremena, a </w:t>
      </w:r>
      <w:r w:rsidR="00E441B3">
        <w:t>kako je stečajni upravitelj tu prijavu</w:t>
      </w:r>
      <w:r>
        <w:t xml:space="preserve"> </w:t>
      </w:r>
      <w:r w:rsidR="002446FA">
        <w:t>tražbin</w:t>
      </w:r>
      <w:r w:rsidR="00E441B3">
        <w:t xml:space="preserve">e i </w:t>
      </w:r>
      <w:r>
        <w:t>priznao to je na temelju odredbe čl. 177. st. 1. Stečajnog zakona ( NN 44/96 i dr. ) koji se na temelju odredbe čl. 441. st. 1</w:t>
      </w:r>
      <w:r w:rsidR="002446FA">
        <w:t>.</w:t>
      </w:r>
      <w:r>
        <w:t xml:space="preserve"> Stečajnog zakona ( NN 71/</w:t>
      </w:r>
      <w:r w:rsidR="002446FA">
        <w:t>15 ) primjenjuje na ovaj odnos odlučeno kao u izreci rješenja.</w:t>
      </w:r>
    </w:p>
    <w:p w:rsidRDefault="00F3488C" w:rsidP="00907A7A" w:rsidR="00A567E0">
      <w:pPr>
        <w:ind w:firstLine="708" w:left="708"/>
      </w:pPr>
      <w:r>
        <w:t xml:space="preserve">U Slavonskom Brodu, </w:t>
      </w:r>
      <w:r w:rsidR="0030378B">
        <w:t>2</w:t>
      </w:r>
      <w:r w:rsidR="00373781">
        <w:t>2</w:t>
      </w:r>
      <w:r w:rsidR="0030378B">
        <w:t>. studenog</w:t>
      </w:r>
      <w:r>
        <w:t xml:space="preserve"> </w:t>
      </w:r>
      <w:r w:rsidR="0030378B">
        <w:t>2016.</w:t>
      </w:r>
      <w:r w:rsidR="00A845EC">
        <w:t xml:space="preserve"> godine</w:t>
      </w:r>
    </w:p>
    <w:p w:rsidRDefault="0001108C" w:rsidP="00F97DDC" w:rsidR="00A845EC">
      <w:pPr>
        <w:ind w:firstLine="708" w:left="5664"/>
      </w:pPr>
      <w:r>
        <w:t xml:space="preserve">   </w:t>
      </w:r>
      <w:r w:rsidR="00A845EC">
        <w:t>Sutkinja:</w:t>
      </w:r>
    </w:p>
    <w:p w:rsidRDefault="00A845EC" w:rsidP="004B13FB" w:rsidR="005F7B79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</w:t>
      </w:r>
      <w:smartTag w:element="PersonName" w:uri="urn:schemas-microsoft-com:office:smarttags">
        <w:r>
          <w:t>Mirna Vujčić</w:t>
        </w:r>
      </w:smartTag>
      <w:r>
        <w:t xml:space="preserve"> </w:t>
      </w:r>
    </w:p>
    <w:p w:rsidRDefault="004B13FB" w:rsidP="004B13FB" w:rsidR="004B13FB" w:rsidRPr="00E441B3">
      <w:pPr>
        <w:rPr>
          <w:b/>
          <w:sz w:val="16"/>
          <w:szCs w:val="16"/>
        </w:rPr>
      </w:pPr>
    </w:p>
    <w:p w:rsidRDefault="004B13FB" w:rsidP="004B13FB" w:rsidR="00E441B3" w:rsidRPr="00E441B3">
      <w:pPr>
        <w:rPr>
          <w:b/>
          <w:sz w:val="16"/>
          <w:szCs w:val="16"/>
        </w:rPr>
      </w:pPr>
      <w:r w:rsidRPr="00E441B3">
        <w:rPr>
          <w:b/>
          <w:sz w:val="16"/>
          <w:szCs w:val="16"/>
        </w:rPr>
        <w:t>NAPUTAK O PRAVNOM LIJEKU</w:t>
      </w:r>
    </w:p>
    <w:p w:rsidRDefault="004B13FB" w:rsidP="004B13FB" w:rsidR="000935C3" w:rsidRPr="00E441B3">
      <w:pPr>
        <w:rPr>
          <w:sz w:val="16"/>
          <w:szCs w:val="16"/>
        </w:rPr>
      </w:pPr>
      <w:r w:rsidRPr="00E441B3">
        <w:rPr>
          <w:sz w:val="16"/>
          <w:szCs w:val="16"/>
        </w:rPr>
        <w:t>Protiv ovog rješenja dopuštena je žalba u roku od osam dana</w:t>
      </w:r>
      <w:r w:rsidR="000935C3" w:rsidRPr="00E441B3">
        <w:rPr>
          <w:sz w:val="16"/>
          <w:szCs w:val="16"/>
        </w:rPr>
        <w:t xml:space="preserve"> </w:t>
      </w:r>
      <w:r w:rsidRPr="00E441B3">
        <w:rPr>
          <w:sz w:val="16"/>
          <w:szCs w:val="16"/>
        </w:rPr>
        <w:t xml:space="preserve">po isteku osmog </w:t>
      </w:r>
    </w:p>
    <w:p w:rsidRDefault="004B13FB" w:rsidP="004B13FB" w:rsidR="000935C3" w:rsidRPr="00E441B3">
      <w:pPr>
        <w:rPr>
          <w:sz w:val="16"/>
          <w:szCs w:val="16"/>
        </w:rPr>
      </w:pPr>
      <w:r w:rsidRPr="00E441B3">
        <w:rPr>
          <w:sz w:val="16"/>
          <w:szCs w:val="16"/>
        </w:rPr>
        <w:t>dana od dana objave rješenja na mrežnoj stranici</w:t>
      </w:r>
      <w:r w:rsidR="000935C3" w:rsidRPr="00E441B3">
        <w:rPr>
          <w:sz w:val="16"/>
          <w:szCs w:val="16"/>
        </w:rPr>
        <w:t xml:space="preserve"> </w:t>
      </w:r>
      <w:r w:rsidRPr="00E441B3">
        <w:rPr>
          <w:sz w:val="16"/>
          <w:szCs w:val="16"/>
        </w:rPr>
        <w:t xml:space="preserve">e-Oglasna ploča sudova. Žalba se </w:t>
      </w:r>
    </w:p>
    <w:p w:rsidRDefault="004B13FB" w:rsidP="004B13FB" w:rsidR="004B13FB" w:rsidRPr="00E441B3">
      <w:pPr>
        <w:rPr>
          <w:sz w:val="16"/>
          <w:szCs w:val="16"/>
        </w:rPr>
      </w:pPr>
      <w:r w:rsidRPr="00E441B3">
        <w:rPr>
          <w:sz w:val="16"/>
          <w:szCs w:val="16"/>
        </w:rPr>
        <w:t>podnosi  Visokom trgovačkom sudu u Zagrebu  putem ovoga suda  u tri  primjerka.</w:t>
      </w:r>
    </w:p>
    <w:p w:rsidRDefault="00261841" w:rsidP="00E34357" w:rsidR="00261841"/>
    <w:p w:rsidRDefault="00981804" w:rsidP="00E34357" w:rsidR="00A567E0">
      <w:r w:rsidRPr="00981804">
        <w:t>DNA</w:t>
      </w:r>
    </w:p>
    <w:p w:rsidRDefault="004B13FB" w:rsidP="00E34357" w:rsidR="00B44BC1">
      <w:r>
        <w:t>1. R</w:t>
      </w:r>
      <w:r w:rsidR="00B44BC1">
        <w:t>ješenje nepravomoćno</w:t>
      </w:r>
    </w:p>
    <w:p w:rsidRDefault="004B13FB" w:rsidP="004B13FB" w:rsidR="004B13FB" w:rsidRPr="004B13FB">
      <w:r>
        <w:t>2. O</w:t>
      </w:r>
      <w:r w:rsidRPr="004B13FB">
        <w:t>bjaviti na</w:t>
      </w:r>
      <w:r>
        <w:t xml:space="preserve"> mrežnoj stranici</w:t>
      </w:r>
      <w:r w:rsidRPr="004B13FB">
        <w:t xml:space="preserve"> e-Oglasna ploča sudova </w:t>
      </w:r>
    </w:p>
    <w:p w:rsidRDefault="002446FA" w:rsidP="00E34357" w:rsidR="004B13FB">
      <w:pPr>
        <w:rPr>
          <w:b/>
        </w:rPr>
      </w:pPr>
      <w:r>
        <w:t>3</w:t>
      </w:r>
      <w:r w:rsidR="004B13FB">
        <w:t>. Kalendar 15 dana</w:t>
      </w:r>
    </w:p>
    <w:p w:rsidRDefault="00A567E0" w:rsidP="00E34357" w:rsidR="00A567E0">
      <w:pPr>
        <w:rPr>
          <w:b/>
        </w:rPr>
      </w:pPr>
    </w:p>
    <w:p w:rsidRDefault="00A567E0" w:rsidP="00E34357" w:rsidR="00A567E0">
      <w:pPr>
        <w:rPr>
          <w:b/>
        </w:rPr>
      </w:pPr>
    </w:p>
    <w:p w:rsidRDefault="00A567E0" w:rsidP="00E34357" w:rsidR="00A567E0">
      <w:pPr>
        <w:rPr>
          <w:b/>
        </w:rPr>
      </w:pPr>
    </w:p>
    <w:p w:rsidRDefault="00E34357" w:rsidP="00E34357" w:rsidR="00E34357"/>
    <w:p w:rsidRDefault="003255B3" w:rsidP="00E34357" w:rsidR="003255B3"/>
    <w:p w:rsidRDefault="00E34357" w:rsidP="00E34357" w:rsidR="00E34357">
      <w:r>
        <w:tab/>
      </w:r>
      <w:r>
        <w:tab/>
      </w:r>
    </w:p>
    <w:p w:rsidRDefault="003255B3" w:rsidP="00E34357" w:rsidR="003255B3"/>
    <w:p w:rsidRDefault="001A2EA5" w:rsidP="007947B0" w:rsidR="00F133A5" w:rsidRPr="001A2EA5">
      <w:r>
        <w:tab/>
      </w:r>
      <w:r w:rsidR="005829FA">
        <w:tab/>
      </w:r>
      <w:r w:rsidR="005829FA">
        <w:tab/>
      </w:r>
      <w:r w:rsidR="005829FA">
        <w:tab/>
      </w:r>
      <w:r w:rsidR="005829FA">
        <w:tab/>
        <w:t xml:space="preserve">                     </w:t>
      </w:r>
      <w:r>
        <w:tab/>
        <w:t xml:space="preserve">       </w:t>
      </w:r>
    </w:p>
    <w:sectPr w:rsidSect="00F133A5" w:rsidR="00F133A5" w:rsidRPr="001A2EA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326E" w:rsidR="00E6326E">
      <w:r>
        <w:separator/>
      </w:r>
    </w:p>
  </w:endnote>
  <w:endnote w:id="0" w:type="continuationSeparator">
    <w:p w:rsidRDefault="00E6326E" w:rsidR="00E632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326E" w:rsidR="00E6326E">
      <w:r>
        <w:separator/>
      </w:r>
    </w:p>
  </w:footnote>
  <w:footnote w:id="0" w:type="continuationSeparator">
    <w:p w:rsidRDefault="00E6326E" w:rsidR="00E632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2EA5" w:rsidP="000A41E2" w:rsidR="001A2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2EA5" w:rsidR="001A2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2EA5" w:rsidP="000A41E2" w:rsidR="001A2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580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1A2EA5" w:rsidR="001A2E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E05AD"/>
    <w:multiLevelType w:val="hybridMultilevel"/>
    <w:tmpl w:val="F4060ECC"/>
    <w:lvl w:tplc="BEE6F776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735A51"/>
    <w:multiLevelType w:val="hybridMultilevel"/>
    <w:tmpl w:val="29F02D14"/>
    <w:lvl w:tplc="C7E4290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4F6BF3"/>
    <w:multiLevelType w:val="hybridMultilevel"/>
    <w:tmpl w:val="E3A6010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714A2D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3D03"/>
    <w:rsid w:val="00004A85"/>
    <w:rsid w:val="00010D35"/>
    <w:rsid w:val="0001108C"/>
    <w:rsid w:val="00016394"/>
    <w:rsid w:val="0001765B"/>
    <w:rsid w:val="00034D75"/>
    <w:rsid w:val="00062C70"/>
    <w:rsid w:val="00064B1A"/>
    <w:rsid w:val="0006556D"/>
    <w:rsid w:val="000772DD"/>
    <w:rsid w:val="0008064E"/>
    <w:rsid w:val="000935C3"/>
    <w:rsid w:val="000A41E2"/>
    <w:rsid w:val="000C12F4"/>
    <w:rsid w:val="000C4447"/>
    <w:rsid w:val="000D26A6"/>
    <w:rsid w:val="000E6534"/>
    <w:rsid w:val="000F3A3B"/>
    <w:rsid w:val="000F41A7"/>
    <w:rsid w:val="000F52C8"/>
    <w:rsid w:val="000F5DB2"/>
    <w:rsid w:val="000F67CC"/>
    <w:rsid w:val="00104979"/>
    <w:rsid w:val="00104EBC"/>
    <w:rsid w:val="001317A2"/>
    <w:rsid w:val="00134AE2"/>
    <w:rsid w:val="00143005"/>
    <w:rsid w:val="00154B77"/>
    <w:rsid w:val="0015791A"/>
    <w:rsid w:val="0016022D"/>
    <w:rsid w:val="00160966"/>
    <w:rsid w:val="00162F18"/>
    <w:rsid w:val="00172F4C"/>
    <w:rsid w:val="001A2EA5"/>
    <w:rsid w:val="001B2760"/>
    <w:rsid w:val="001C692C"/>
    <w:rsid w:val="0022762F"/>
    <w:rsid w:val="00232F93"/>
    <w:rsid w:val="00236799"/>
    <w:rsid w:val="00236994"/>
    <w:rsid w:val="00243F5B"/>
    <w:rsid w:val="002446FA"/>
    <w:rsid w:val="00251D0F"/>
    <w:rsid w:val="00256824"/>
    <w:rsid w:val="00257CBF"/>
    <w:rsid w:val="00261841"/>
    <w:rsid w:val="0026227C"/>
    <w:rsid w:val="00270EED"/>
    <w:rsid w:val="0027713E"/>
    <w:rsid w:val="002771C0"/>
    <w:rsid w:val="00286259"/>
    <w:rsid w:val="002908DD"/>
    <w:rsid w:val="00290C5C"/>
    <w:rsid w:val="002A3A64"/>
    <w:rsid w:val="002A63FE"/>
    <w:rsid w:val="002A7E71"/>
    <w:rsid w:val="002B06DD"/>
    <w:rsid w:val="002C546B"/>
    <w:rsid w:val="002D0988"/>
    <w:rsid w:val="002D5761"/>
    <w:rsid w:val="002D5D40"/>
    <w:rsid w:val="002E593F"/>
    <w:rsid w:val="002E75FE"/>
    <w:rsid w:val="002E76F5"/>
    <w:rsid w:val="003026D2"/>
    <w:rsid w:val="0030378B"/>
    <w:rsid w:val="00304B2E"/>
    <w:rsid w:val="0031152D"/>
    <w:rsid w:val="00315E93"/>
    <w:rsid w:val="003167BC"/>
    <w:rsid w:val="003255B3"/>
    <w:rsid w:val="00332572"/>
    <w:rsid w:val="00332793"/>
    <w:rsid w:val="0033571A"/>
    <w:rsid w:val="00336E09"/>
    <w:rsid w:val="00340949"/>
    <w:rsid w:val="00342EFE"/>
    <w:rsid w:val="0034350A"/>
    <w:rsid w:val="00351F3C"/>
    <w:rsid w:val="003612D6"/>
    <w:rsid w:val="00364E90"/>
    <w:rsid w:val="00373781"/>
    <w:rsid w:val="00375490"/>
    <w:rsid w:val="0038099D"/>
    <w:rsid w:val="00381FC6"/>
    <w:rsid w:val="00393FEB"/>
    <w:rsid w:val="003A04CA"/>
    <w:rsid w:val="003A5185"/>
    <w:rsid w:val="003B767D"/>
    <w:rsid w:val="003B7C8B"/>
    <w:rsid w:val="003C11ED"/>
    <w:rsid w:val="003C4FEF"/>
    <w:rsid w:val="003C69C4"/>
    <w:rsid w:val="003C73A7"/>
    <w:rsid w:val="003D07E7"/>
    <w:rsid w:val="003D2D0E"/>
    <w:rsid w:val="003F354D"/>
    <w:rsid w:val="0040737E"/>
    <w:rsid w:val="00411E11"/>
    <w:rsid w:val="0041538F"/>
    <w:rsid w:val="00436C4A"/>
    <w:rsid w:val="004411DE"/>
    <w:rsid w:val="0044224F"/>
    <w:rsid w:val="00443972"/>
    <w:rsid w:val="00443D03"/>
    <w:rsid w:val="004475C9"/>
    <w:rsid w:val="00451375"/>
    <w:rsid w:val="004557D8"/>
    <w:rsid w:val="00474D52"/>
    <w:rsid w:val="00476C12"/>
    <w:rsid w:val="004800C9"/>
    <w:rsid w:val="00483422"/>
    <w:rsid w:val="00486E1D"/>
    <w:rsid w:val="004974E8"/>
    <w:rsid w:val="004B11A9"/>
    <w:rsid w:val="004B13FB"/>
    <w:rsid w:val="004B3D43"/>
    <w:rsid w:val="004B5F46"/>
    <w:rsid w:val="004C01C5"/>
    <w:rsid w:val="004C0C9D"/>
    <w:rsid w:val="004C3F01"/>
    <w:rsid w:val="004D16FB"/>
    <w:rsid w:val="004E45E4"/>
    <w:rsid w:val="004F1182"/>
    <w:rsid w:val="004F32E9"/>
    <w:rsid w:val="004F5B39"/>
    <w:rsid w:val="00526B1F"/>
    <w:rsid w:val="0053298F"/>
    <w:rsid w:val="00532F06"/>
    <w:rsid w:val="00535412"/>
    <w:rsid w:val="005419FF"/>
    <w:rsid w:val="005432B0"/>
    <w:rsid w:val="00550C58"/>
    <w:rsid w:val="005578AC"/>
    <w:rsid w:val="0056562A"/>
    <w:rsid w:val="00567077"/>
    <w:rsid w:val="00577366"/>
    <w:rsid w:val="005829FA"/>
    <w:rsid w:val="005944BD"/>
    <w:rsid w:val="00596544"/>
    <w:rsid w:val="005A2B42"/>
    <w:rsid w:val="005B1824"/>
    <w:rsid w:val="005C1174"/>
    <w:rsid w:val="005C6DD9"/>
    <w:rsid w:val="005E5E2D"/>
    <w:rsid w:val="005F7B79"/>
    <w:rsid w:val="006029D8"/>
    <w:rsid w:val="00604FF0"/>
    <w:rsid w:val="0060536C"/>
    <w:rsid w:val="00610A94"/>
    <w:rsid w:val="006211B4"/>
    <w:rsid w:val="00624776"/>
    <w:rsid w:val="00631E98"/>
    <w:rsid w:val="0063445C"/>
    <w:rsid w:val="0063537E"/>
    <w:rsid w:val="0063580E"/>
    <w:rsid w:val="00643E18"/>
    <w:rsid w:val="00647123"/>
    <w:rsid w:val="0065744D"/>
    <w:rsid w:val="006753BE"/>
    <w:rsid w:val="006770C1"/>
    <w:rsid w:val="006844C1"/>
    <w:rsid w:val="006866C7"/>
    <w:rsid w:val="006934BB"/>
    <w:rsid w:val="00695BE0"/>
    <w:rsid w:val="006D333E"/>
    <w:rsid w:val="006F312B"/>
    <w:rsid w:val="006F395E"/>
    <w:rsid w:val="006F4B6C"/>
    <w:rsid w:val="006F4D11"/>
    <w:rsid w:val="00700905"/>
    <w:rsid w:val="00702749"/>
    <w:rsid w:val="007128F8"/>
    <w:rsid w:val="00733B0C"/>
    <w:rsid w:val="00736E01"/>
    <w:rsid w:val="0074172F"/>
    <w:rsid w:val="00753DA6"/>
    <w:rsid w:val="0075563C"/>
    <w:rsid w:val="00755CFE"/>
    <w:rsid w:val="00763686"/>
    <w:rsid w:val="00771B01"/>
    <w:rsid w:val="00773352"/>
    <w:rsid w:val="00793B39"/>
    <w:rsid w:val="00794309"/>
    <w:rsid w:val="007947B0"/>
    <w:rsid w:val="00796921"/>
    <w:rsid w:val="0079760C"/>
    <w:rsid w:val="007A411B"/>
    <w:rsid w:val="007A49DE"/>
    <w:rsid w:val="007B5C91"/>
    <w:rsid w:val="007B6418"/>
    <w:rsid w:val="007C1139"/>
    <w:rsid w:val="007C2F14"/>
    <w:rsid w:val="007D4946"/>
    <w:rsid w:val="007D52CC"/>
    <w:rsid w:val="007D5D65"/>
    <w:rsid w:val="007D60AF"/>
    <w:rsid w:val="007D6BA0"/>
    <w:rsid w:val="007F12D0"/>
    <w:rsid w:val="007F5ADD"/>
    <w:rsid w:val="0080155F"/>
    <w:rsid w:val="00820EA3"/>
    <w:rsid w:val="008346E7"/>
    <w:rsid w:val="00860BD5"/>
    <w:rsid w:val="00862AB5"/>
    <w:rsid w:val="00883743"/>
    <w:rsid w:val="00890132"/>
    <w:rsid w:val="008925DC"/>
    <w:rsid w:val="008962AF"/>
    <w:rsid w:val="008A36C1"/>
    <w:rsid w:val="008B34A3"/>
    <w:rsid w:val="008B3735"/>
    <w:rsid w:val="008B6D40"/>
    <w:rsid w:val="008C7381"/>
    <w:rsid w:val="008D1ADE"/>
    <w:rsid w:val="008D70CE"/>
    <w:rsid w:val="008F11A7"/>
    <w:rsid w:val="008F40A2"/>
    <w:rsid w:val="008F7CEB"/>
    <w:rsid w:val="00904297"/>
    <w:rsid w:val="00905651"/>
    <w:rsid w:val="00907A7A"/>
    <w:rsid w:val="00916DBF"/>
    <w:rsid w:val="00957704"/>
    <w:rsid w:val="009607F9"/>
    <w:rsid w:val="00971C6A"/>
    <w:rsid w:val="00974913"/>
    <w:rsid w:val="00981804"/>
    <w:rsid w:val="00984075"/>
    <w:rsid w:val="009A6F9A"/>
    <w:rsid w:val="009B1383"/>
    <w:rsid w:val="009B2358"/>
    <w:rsid w:val="009B629A"/>
    <w:rsid w:val="009D42F5"/>
    <w:rsid w:val="009F2BF8"/>
    <w:rsid w:val="00A07DD0"/>
    <w:rsid w:val="00A151F1"/>
    <w:rsid w:val="00A21151"/>
    <w:rsid w:val="00A256F8"/>
    <w:rsid w:val="00A317E1"/>
    <w:rsid w:val="00A4166D"/>
    <w:rsid w:val="00A461A3"/>
    <w:rsid w:val="00A54EF5"/>
    <w:rsid w:val="00A567E0"/>
    <w:rsid w:val="00A63CF0"/>
    <w:rsid w:val="00A67B2A"/>
    <w:rsid w:val="00A845EC"/>
    <w:rsid w:val="00A96E5A"/>
    <w:rsid w:val="00A97FDA"/>
    <w:rsid w:val="00AA082D"/>
    <w:rsid w:val="00AA15E9"/>
    <w:rsid w:val="00AA2209"/>
    <w:rsid w:val="00AA50DA"/>
    <w:rsid w:val="00AA670A"/>
    <w:rsid w:val="00AB4CA9"/>
    <w:rsid w:val="00AB5CBD"/>
    <w:rsid w:val="00AB7DE3"/>
    <w:rsid w:val="00AC03F2"/>
    <w:rsid w:val="00AE7DB9"/>
    <w:rsid w:val="00AF1613"/>
    <w:rsid w:val="00AF77DC"/>
    <w:rsid w:val="00B00B8C"/>
    <w:rsid w:val="00B100D5"/>
    <w:rsid w:val="00B15B88"/>
    <w:rsid w:val="00B1672D"/>
    <w:rsid w:val="00B24CFB"/>
    <w:rsid w:val="00B33B41"/>
    <w:rsid w:val="00B366FD"/>
    <w:rsid w:val="00B36E91"/>
    <w:rsid w:val="00B44BC1"/>
    <w:rsid w:val="00B53B76"/>
    <w:rsid w:val="00B547F4"/>
    <w:rsid w:val="00B54BDA"/>
    <w:rsid w:val="00B57A9E"/>
    <w:rsid w:val="00B66401"/>
    <w:rsid w:val="00B87055"/>
    <w:rsid w:val="00B928F8"/>
    <w:rsid w:val="00B93A08"/>
    <w:rsid w:val="00B9490A"/>
    <w:rsid w:val="00B967A9"/>
    <w:rsid w:val="00BA252B"/>
    <w:rsid w:val="00BA33B7"/>
    <w:rsid w:val="00BA4FD0"/>
    <w:rsid w:val="00BB2D8D"/>
    <w:rsid w:val="00BB367F"/>
    <w:rsid w:val="00BC6869"/>
    <w:rsid w:val="00BE1819"/>
    <w:rsid w:val="00BE3346"/>
    <w:rsid w:val="00BE4CD0"/>
    <w:rsid w:val="00BF4CE8"/>
    <w:rsid w:val="00BF6F9D"/>
    <w:rsid w:val="00C006F1"/>
    <w:rsid w:val="00C0246A"/>
    <w:rsid w:val="00C02839"/>
    <w:rsid w:val="00C10D58"/>
    <w:rsid w:val="00C42AD6"/>
    <w:rsid w:val="00C50914"/>
    <w:rsid w:val="00C51585"/>
    <w:rsid w:val="00C6435A"/>
    <w:rsid w:val="00C76F9B"/>
    <w:rsid w:val="00C83A95"/>
    <w:rsid w:val="00C91741"/>
    <w:rsid w:val="00CA3066"/>
    <w:rsid w:val="00CA57B1"/>
    <w:rsid w:val="00CB0909"/>
    <w:rsid w:val="00CB5EE2"/>
    <w:rsid w:val="00CD1741"/>
    <w:rsid w:val="00CD4DB3"/>
    <w:rsid w:val="00CD5040"/>
    <w:rsid w:val="00CD6D3B"/>
    <w:rsid w:val="00CE126B"/>
    <w:rsid w:val="00CE21D5"/>
    <w:rsid w:val="00CF0855"/>
    <w:rsid w:val="00D05CB6"/>
    <w:rsid w:val="00D11717"/>
    <w:rsid w:val="00D11882"/>
    <w:rsid w:val="00D4788B"/>
    <w:rsid w:val="00D65F8C"/>
    <w:rsid w:val="00D66DF7"/>
    <w:rsid w:val="00D7436A"/>
    <w:rsid w:val="00D77A4A"/>
    <w:rsid w:val="00D846DA"/>
    <w:rsid w:val="00D97959"/>
    <w:rsid w:val="00D97E8C"/>
    <w:rsid w:val="00DA33A1"/>
    <w:rsid w:val="00DA44DC"/>
    <w:rsid w:val="00DC3645"/>
    <w:rsid w:val="00DE1EE4"/>
    <w:rsid w:val="00DE6F01"/>
    <w:rsid w:val="00DE7F0C"/>
    <w:rsid w:val="00DF6EBC"/>
    <w:rsid w:val="00E03822"/>
    <w:rsid w:val="00E13FF4"/>
    <w:rsid w:val="00E22076"/>
    <w:rsid w:val="00E34357"/>
    <w:rsid w:val="00E441B3"/>
    <w:rsid w:val="00E6326E"/>
    <w:rsid w:val="00E63C15"/>
    <w:rsid w:val="00E715B7"/>
    <w:rsid w:val="00E731F9"/>
    <w:rsid w:val="00E73DCF"/>
    <w:rsid w:val="00E75299"/>
    <w:rsid w:val="00E80C54"/>
    <w:rsid w:val="00E82DB0"/>
    <w:rsid w:val="00E94BF5"/>
    <w:rsid w:val="00EB1480"/>
    <w:rsid w:val="00EB3368"/>
    <w:rsid w:val="00EB48DB"/>
    <w:rsid w:val="00EB641D"/>
    <w:rsid w:val="00EC1535"/>
    <w:rsid w:val="00EC3BB5"/>
    <w:rsid w:val="00EE27A9"/>
    <w:rsid w:val="00EE2CF3"/>
    <w:rsid w:val="00EF04E8"/>
    <w:rsid w:val="00EF55FF"/>
    <w:rsid w:val="00F06664"/>
    <w:rsid w:val="00F107B2"/>
    <w:rsid w:val="00F11BF7"/>
    <w:rsid w:val="00F133A5"/>
    <w:rsid w:val="00F3488C"/>
    <w:rsid w:val="00F530BB"/>
    <w:rsid w:val="00F53CF3"/>
    <w:rsid w:val="00F76110"/>
    <w:rsid w:val="00F80447"/>
    <w:rsid w:val="00F8410D"/>
    <w:rsid w:val="00F87247"/>
    <w:rsid w:val="00F97DDC"/>
    <w:rsid w:val="00FB2BD5"/>
    <w:rsid w:val="00FC193F"/>
    <w:rsid w:val="00FC5D22"/>
    <w:rsid w:val="00FD216A"/>
    <w:rsid w:val="00FD25D1"/>
    <w:rsid w:val="00FE14C3"/>
    <w:rsid w:val="00FE189D"/>
    <w:rsid w:val="00FE28DF"/>
    <w:rsid w:val="00FE3E7C"/>
    <w:rsid w:val="00FE7168"/>
    <w:rsid w:val="00FF1205"/>
    <w:rsid w:val="00FF1362"/>
    <w:rsid w:val="00FF5610"/>
    <w:rsid w:val="00FF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5B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133A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133A5"/>
  </w:style>
  <w:style w:styleId="Tekstbalonia" w:type="paragraph">
    <w:name w:val="Balloon Text"/>
    <w:basedOn w:val="Normal"/>
    <w:link w:val="TekstbaloniaChar"/>
    <w:rsid w:val="00F066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666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5B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133A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133A5"/>
  </w:style>
  <w:style w:styleId="Tekstbalonia" w:type="paragraph">
    <w:name w:val="Balloon Text"/>
    <w:basedOn w:val="Normal"/>
    <w:link w:val="TekstbaloniaChar"/>
    <w:rsid w:val="00F066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666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297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37322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77856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797811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2275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St-21/2011</izvorni_sadrzaj>
    <derivirana_varijabla naziv="DomainObject.Predmet.OznakaBroj_1">St-21/2011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  -dio kod Tome u ormaru   V iVI dio u 24.5.</izvorni_sadrzaj>
    <derivirana_varijabla naziv="DomainObject.Predmet.PrimjedbaSuca_1">I,II,III,IV  -dio kod Tome u ormaru   V iVI dio u 24.5.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SUŠIONICA društvo s ograničenom odgovornošću za proizvodnju i sušenje povrća i voća "u stečaju"</izvorni_sadrzaj>
    <derivirana_varijabla naziv="DomainObject.Predmet.ProtustrankaFormated_1">  SUŠIONICA društvo s ograničenom odgovornošću za proizvodnju i sušenje povrća i voća "u stečaju"</derivirana_varijabla>
  </DomainObject.Predmet.ProtustrankaFormated>
  <DomainObject.Predmet.ProtustrankaFormatedOIB>
    <izvorni_sadrzaj>  SUŠIONICA društvo s ograničenom odgovornošću za proizvodnju i sušenje povrća i voća "u stečaju", OIB 91980151189</izvorni_sadrzaj>
    <derivirana_varijabla naziv="DomainObject.Predmet.ProtustrankaFormatedOIB_1">  SUŠIONICA društvo s ograničenom odgovornošću za proizvodnju i sušenje povrća i voća "u stečaju", OIB 91980151189</derivirana_varijabla>
  </DomainObject.Predmet.ProtustrankaFormatedOIB>
  <DomainObject.Predmet.ProtustrankaFormatedWithAdress>
    <izvorni_sadrzaj> SUŠIONICA društvo s ograničenom odgovornošću za proizvodnju i sušenje povrća i voća "u stečaju", Ivana Meštrovića/bb, Vrpolje</izvorni_sadrzaj>
    <derivirana_varijabla naziv="DomainObject.Predmet.ProtustrankaFormatedWithAdress_1"> SUŠIONICA društvo s ograničenom odgovornošću za proizvodnju i sušenje povrća i voća "u stečaju", Ivana Meštrovića/bb, Vrpolje</derivirana_varijabla>
  </DomainObject.Predmet.ProtustrankaFormatedWithAdress>
  <DomainObject.Predmet.ProtustrankaFormatedWithAdressOIB>
    <izvorni_sadrzaj> SUŠIONICA društvo s ograničenom odgovornošću za proizvodnju i sušenje povrća i voća "u stečaju", OIB 91980151189, Ivana Meštrovića/bb, Vrpolje</izvorni_sadrzaj>
    <derivirana_varijabla naziv="DomainObject.Predmet.ProtustrankaFormatedWithAdressOIB_1"> SUŠIONICA društvo s ograničenom odgovornošću za proizvodnju i sušenje povrća i voća "u stečaju", OIB 91980151189, Ivana Meštrovića/bb, Vrpolje</derivirana_varijabla>
  </DomainObject.Predmet.ProtustrankaFormatedWithAdressOIB>
  <DomainObject.Predmet.ProtustrankaWithAdress>
    <izvorni_sadrzaj>SUŠIONICA društvo s ograničenom odgovornošću za proizvodnju i sušenje povrća i voća "u stečaju" Ivana Meštrovića/bb, Vrpolje</izvorni_sadrzaj>
    <derivirana_varijabla naziv="DomainObject.Predmet.ProtustrankaWithAdress_1">SUŠIONICA društvo s ograničenom odgovornošću za proizvodnju i sušenje povrća i voća "u stečaju" Ivana Meštrovića/bb, Vrpolje</derivirana_varijabla>
  </DomainObject.Predmet.ProtustrankaWithAdress>
  <DomainObject.Predmet.ProtustrankaWithAdressOIB>
    <izvorni_sadrzaj>SUŠIONICA društvo s ograničenom odgovornošću za proizvodnju i sušenje povrća i voća "u stečaju", OIB 91980151189, Ivana Meštrovića/bb, Vrpolje</izvorni_sadrzaj>
    <derivirana_varijabla naziv="DomainObject.Predmet.ProtustrankaWithAdressOIB_1">SUŠIONICA društvo s ograničenom odgovornošću za proizvodnju i sušenje povrća i voća "u stečaju", OIB 91980151189, Ivana Meštrovića/bb, Vrpolje</derivirana_varijabla>
  </DomainObject.Predmet.ProtustrankaWithAdressOIB>
  <DomainObject.Predmet.ProtustrankaNazivFormated>
    <izvorni_sadrzaj>SUŠIONICA društvo s ograničenom odgovornošću za proizvodnju i sušenje povrća i voća "u stečaju"</izvorni_sadrzaj>
    <derivirana_varijabla naziv="DomainObject.Predmet.ProtustrankaNazivFormated_1">SUŠIONICA društvo s ograničenom odgovornošću za proizvodnju i sušenje povrća i voća "u stečaju"</derivirana_varijabla>
  </DomainObject.Predmet.ProtustrankaNazivFormated>
  <DomainObject.Predmet.ProtustrankaNazivFormatedOIB>
    <izvorni_sadrzaj>SUŠIONICA društvo s ograničenom odgovornošću za proizvodnju i sušenje povrća i voća "u stečaju", OIB 91980151189</izvorni_sadrzaj>
    <derivirana_varijabla naziv="DomainObject.Predmet.ProtustrankaNazivFormatedOIB_1">SUŠIONICA društvo s ograničenom odgovornošću za proizvodnju i sušenje povrća i voća "u stečaju", OIB 91980151189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SUŠIONICA društvo s ograničenom odgovornošću za proizvodnju i sušenje povrća i voća "u stečaju"</izvorni_sadrzaj>
    <derivirana_varijabla naziv="DomainObject.Predmet.StrankaFormated_1">  SUŠIONICA društvo s ograničenom odgovornošću za proizvodnju i sušenje povrća i voća "u stečaju"</derivirana_varijabla>
  </DomainObject.Predmet.StrankaFormated>
  <DomainObject.Predmet.StrankaFormatedOIB>
    <izvorni_sadrzaj>  SUŠIONICA društvo s ograničenom odgovornošću za proizvodnju i sušenje povrća i voća "u stečaju", OIB 91980151189</izvorni_sadrzaj>
    <derivirana_varijabla naziv="DomainObject.Predmet.StrankaFormatedOIB_1">  SUŠIONICA društvo s ograničenom odgovornošću za proizvodnju i sušenje povrća i voća "u stečaju", OIB 91980151189</derivirana_varijabla>
  </DomainObject.Predmet.StrankaFormatedOIB>
  <DomainObject.Predmet.StrankaFormatedWithAdress>
    <izvorni_sadrzaj> SUŠIONICA društvo s ograničenom odgovornošću za proizvodnju i sušenje povrća i voća "u stečaju", Ivana Meštrovića/bb, Vrpolje</izvorni_sadrzaj>
    <derivirana_varijabla naziv="DomainObject.Predmet.StrankaFormatedWithAdress_1"> SUŠIONICA društvo s ograničenom odgovornošću za proizvodnju i sušenje povrća i voća "u stečaju", Ivana Meštrovića/bb, Vrpolje</derivirana_varijabla>
  </DomainObject.Predmet.StrankaFormatedWithAdress>
  <DomainObject.Predmet.StrankaFormatedWithAdressOIB>
    <izvorni_sadrzaj> SUŠIONICA društvo s ograničenom odgovornošću za proizvodnju i sušenje povrća i voća "u stečaju", OIB 91980151189, Ivana Meštrovića/bb, Vrpolje</izvorni_sadrzaj>
    <derivirana_varijabla naziv="DomainObject.Predmet.StrankaFormatedWithAdressOIB_1"> SUŠIONICA društvo s ograničenom odgovornošću za proizvodnju i sušenje povrća i voća "u stečaju", OIB 91980151189, Ivana Meštrovića/bb, Vrpolje</derivirana_varijabla>
  </DomainObject.Predmet.StrankaFormatedWithAdressOIB>
  <DomainObject.Predmet.StrankaWithAdress>
    <izvorni_sadrzaj>SUŠIONICA društvo s ograničenom odgovornošću za proizvodnju i sušenje povrća i voća "u stečaju" Ivana Meštrovića/bb,Vrpolje</izvorni_sadrzaj>
    <derivirana_varijabla naziv="DomainObject.Predmet.StrankaWithAdress_1">SUŠIONICA društvo s ograničenom odgovornošću za proizvodnju i sušenje povrća i voća "u stečaju" Ivana Meštrovića/bb,Vrpolje</derivirana_varijabla>
  </DomainObject.Predmet.StrankaWithAdress>
  <DomainObject.Predmet.StrankaWithAdressOIB>
    <izvorni_sadrzaj>SUŠIONICA društvo s ograničenom odgovornošću za proizvodnju i sušenje povrća i voća "u stečaju", OIB 91980151189, Ivana Meštrovića/bb,Vrpolje</izvorni_sadrzaj>
    <derivirana_varijabla naziv="DomainObject.Predmet.StrankaWithAdressOIB_1">SUŠIONICA društvo s ograničenom odgovornošću za proizvodnju i sušenje povrća i voća "u stečaju", OIB 91980151189, Ivana Meštrovića/bb,Vrpolje</derivirana_varijabla>
  </DomainObject.Predmet.StrankaWithAdressOIB>
  <DomainObject.Predmet.StrankaNazivFormated>
    <izvorni_sadrzaj>SUŠIONICA društvo s ograničenom odgovornošću za proizvodnju i sušenje povrća i voća "u stečaju"</izvorni_sadrzaj>
    <derivirana_varijabla naziv="DomainObject.Predmet.StrankaNazivFormated_1">SUŠIONICA društvo s ograničenom odgovornošću za proizvodnju i sušenje povrća i voća "u stečaju"</derivirana_varijabla>
  </DomainObject.Predmet.StrankaNazivFormated>
  <DomainObject.Predmet.StrankaNazivFormatedOIB>
    <izvorni_sadrzaj>SUŠIONICA društvo s ograničenom odgovornošću za proizvodnju i sušenje povrća i voća "u stečaju", OIB 91980151189</izvorni_sadrzaj>
    <derivirana_varijabla naziv="DomainObject.Predmet.StrankaNazivFormatedOIB_1">SUŠIONICA društvo s ograničenom odgovornošću za proizvodnju i sušenje povrća i voća "u stečaju", OIB 91980151189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SUŠIONICA društvo s ograničenom odgovornošću za proizvodnju i sušenje povrća i voća "u stečaju"</item>
    </izvorni_sadrzaj>
    <derivirana_varijabla naziv="DomainObject.Predmet.StrankaListFormated_1">
      <item>SUŠIONICA društvo s ograničenom odgovornošću za proizvodnju i sušenje povrća i voća "u stečaju"</item>
    </derivirana_varijabla>
  </DomainObject.Predmet.StrankaListFormated>
  <DomainObject.Predmet.StrankaListFormatedOIB>
    <izvorni_sadrzaj>
      <item>SUŠIONICA društvo s ograničenom odgovornošću za proizvodnju i sušenje povrća i voća "u stečaju", OIB 91980151189</item>
    </izvorni_sadrzaj>
    <derivirana_varijabla naziv="DomainObject.Predmet.StrankaListFormatedOIB_1">
      <item>SUŠIONICA društvo s ograničenom odgovornošću za proizvodnju i sušenje povrća i voća "u stečaju", OIB 91980151189</item>
    </derivirana_varijabla>
  </DomainObject.Predmet.StrankaListFormatedOIB>
  <DomainObject.Predmet.StrankaListFormatedWithAdress>
    <izvorni_sadrzaj>
      <item>SUŠIONICA društvo s ograničenom odgovornošću za proizvodnju i sušenje povrća i voća "u stečaju", Ivana Meštrovića/bb, Vrpolje</item>
    </izvorni_sadrzaj>
    <derivirana_varijabla naziv="DomainObject.Predmet.StrankaListFormatedWithAdress_1">
      <item>SUŠIONICA društvo s ograničenom odgovornošću za proizvodnju i sušenje povrća i voća "u stečaju", Ivana Meštrovića/bb, Vrpolje</item>
    </derivirana_varijabla>
  </DomainObject.Predmet.StrankaListFormatedWithAdress>
  <DomainObject.Predmet.StrankaListFormatedWithAdressOIB>
    <izvorni_sadrzaj>
      <item>SUŠIONICA društvo s ograničenom odgovornošću za proizvodnju i sušenje povrća i voća "u stečaju", OIB 91980151189, Ivana Meštrovića/bb, Vrpolje</item>
    </izvorni_sadrzaj>
    <derivirana_varijabla naziv="DomainObject.Predmet.StrankaListFormatedWithAdressOIB_1">
      <item>SUŠIONICA društvo s ograničenom odgovornošću za proizvodnju i sušenje povrća i voća "u stečaju", OIB 91980151189, Ivana Meštrovića/bb, Vrpolje</item>
    </derivirana_varijabla>
  </DomainObject.Predmet.StrankaListFormatedWithAdressOIB>
  <DomainObject.Predmet.StrankaListNazivFormated>
    <izvorni_sadrzaj>
      <item>SUŠIONICA društvo s ograničenom odgovornošću za proizvodnju i sušenje povrća i voća "u stečaju"</item>
    </izvorni_sadrzaj>
    <derivirana_varijabla naziv="DomainObject.Predmet.StrankaListNazivFormated_1">
      <item>SUŠIONICA društvo s ograničenom odgovornošću za proizvodnju i sušenje povrća i voća "u stečaju"</item>
    </derivirana_varijabla>
  </DomainObject.Predmet.StrankaListNazivFormated>
  <DomainObject.Predmet.StrankaListNazivFormatedOIB>
    <izvorni_sadrzaj>
      <item>SUŠIONICA društvo s ograničenom odgovornošću za proizvodnju i sušenje povrća i voća "u stečaju", OIB 91980151189</item>
    </izvorni_sadrzaj>
    <derivirana_varijabla naziv="DomainObject.Predmet.StrankaListNazivFormatedOIB_1">
      <item>SUŠIONICA društvo s ograničenom odgovornošću za proizvodnju i sušenje povrća i voća "u stečaju", OIB 91980151189</item>
    </derivirana_varijabla>
  </DomainObject.Predmet.StrankaListNazivFormatedOIB>
  <DomainObject.Predmet.ProtuStrankaListFormated>
    <izvorni_sadrzaj>
      <item>SUŠIONICA društvo s ograničenom odgovornošću za proizvodnju i sušenje povrća i voća "u stečaju"</item>
    </izvorni_sadrzaj>
    <derivirana_varijabla naziv="DomainObject.Predmet.ProtuStrankaListFormated_1">
      <item>SUŠIONICA društvo s ograničenom odgovornošću za proizvodnju i sušenje povrća i voća "u stečaju"</item>
    </derivirana_varijabla>
  </DomainObject.Predmet.ProtuStrankaListFormated>
  <DomainObject.Predmet.ProtuStrankaListFormatedOIB>
    <izvorni_sadrzaj>
      <item>SUŠIONICA društvo s ograničenom odgovornošću za proizvodnju i sušenje povrća i voća "u stečaju", OIB 91980151189</item>
    </izvorni_sadrzaj>
    <derivirana_varijabla naziv="DomainObject.Predmet.ProtuStrankaListFormatedOIB_1">
      <item>SUŠIONICA društvo s ograničenom odgovornošću za proizvodnju i sušenje povrća i voća "u stečaju", OIB 91980151189</item>
    </derivirana_varijabla>
  </DomainObject.Predmet.ProtuStrankaListFormatedOIB>
  <DomainObject.Predmet.ProtuStrankaListFormatedWithAdress>
    <izvorni_sadrzaj>
      <item>SUŠIONICA društvo s ograničenom odgovornošću za proizvodnju i sušenje povrća i voća "u stečaju", Ivana Meštrovića/bb, Vrpolje</item>
    </izvorni_sadrzaj>
    <derivirana_varijabla naziv="DomainObject.Predmet.ProtuStrankaListFormatedWithAdress_1">
      <item>SUŠIONICA društvo s ograničenom odgovornošću za proizvodnju i sušenje povrća i voća "u stečaju", Ivana Meštrovića/bb, Vrpolje</item>
    </derivirana_varijabla>
  </DomainObject.Predmet.ProtuStrankaListFormatedWithAdress>
  <DomainObject.Predmet.ProtuStrankaListFormatedWithAdressOIB>
    <izvorni_sadrzaj>
      <item>SUŠIONICA društvo s ograničenom odgovornošću za proizvodnju i sušenje povrća i voća "u stečaju", OIB 91980151189, Ivana Meštrovića/bb, Vrpolje</item>
    </izvorni_sadrzaj>
    <derivirana_varijabla naziv="DomainObject.Predmet.ProtuStrankaListFormatedWithAdressOIB_1">
      <item>SUŠIONICA društvo s ograničenom odgovornošću za proizvodnju i sušenje povrća i voća "u stečaju", OIB 91980151189, Ivana Meštrovića/bb, Vrpolje</item>
    </derivirana_varijabla>
  </DomainObject.Predmet.ProtuStrankaListFormatedWithAdressOIB>
  <DomainObject.Predmet.ProtuStrankaListNazivFormated>
    <izvorni_sadrzaj>
      <item>SUŠIONICA društvo s ograničenom odgovornošću za proizvodnju i sušenje povrća i voća "u stečaju"</item>
    </izvorni_sadrzaj>
    <derivirana_varijabla naziv="DomainObject.Predmet.ProtuStrankaListNazivFormated_1">
      <item>SUŠIONICA društvo s ograničenom odgovornošću za proizvodnju i sušenje povrća i voća "u stečaju"</item>
    </derivirana_varijabla>
  </DomainObject.Predmet.ProtuStrankaListNazivFormated>
  <DomainObject.Predmet.ProtuStrankaListNazivFormatedOIB>
    <izvorni_sadrzaj>
      <item>SUŠIONICA društvo s ograničenom odgovornošću za proizvodnju i sušenje povrća i voća "u stečaju", OIB 91980151189</item>
    </izvorni_sadrzaj>
    <derivirana_varijabla naziv="DomainObject.Predmet.ProtuStrankaListNazivFormatedOIB_1">
      <item>SUŠIONICA društvo s ograničenom odgovornošću za proizvodnju i sušenje povrća i voća "u stečaju", OIB 91980151189</item>
    </derivirana_varijabla>
  </DomainObject.Predmet.ProtuStrankaListNazivFormatedOIB>
  <DomainObject.Predmet.OstaliListFormated>
    <izvorni_sadrzaj>
      <item>ŠIMO OREŠKOVIĆ, tehničar</item>
      <item>INES GAUS, odvjetnicca</item>
      <item>DRAŽEN MARKOVIĆ dipl.ing.</item>
      <item>FRANJO MRVA</item>
      <item>ĐURO ŠARIĆ dipl.ing.</item>
      <item>RUŽICA ZMAIĆ, punomoćnica</item>
      <item>novinarka / IVANA MISMER LULIĆ</item>
      <item>PRIVREDNA BANKA d.d. ZAGREB</item>
      <item>novinarka / VIŠNJA RUŽIČIĆ</item>
      <item>JASNA ŠPIRANOVIĆ, odvjetnica</item>
      <item>novinarka / MARIJA RADOŠEVIĆ</item>
      <item>ŽUPANIJSKO DRŽAVNO ODVJETNIŠTVO - GRAĐANSKO UPRAVNI ODJEL</item>
      <item>predstavnik sindikata PPDIV / ŠIMO OREŠKOVIĆ</item>
      <item>SLAVKO KOTROMANIĆ, PREDSTAVNIK SINDIKATA</item>
      <item>ĐURO ĐAKOVIĆ KOTLOVI</item>
      <item>ZVONKO RAC, punomoćnik</item>
      <item>ĐURO ĐAKOIVĆ - MONTAŽA d.d.</item>
      <item>IVAN OPAČAK, odvjetnik</item>
      <item>DOMIN ČALE d.o.o.</item>
      <item>LJILJANA NIKŠIĆ, bivša zakonska zastupnica stečajnog dužnika</item>
      <item>STIPO MATIJEVIĆ</item>
      <item>ŽELJKA BRAND, odvjetnica</item>
      <item>MIRA BULJAN, odvjetnica</item>
      <item>JOSIP JELIĆ, odvjetnik</item>
      <item>MINISTARSTVO FINANCIJA, POREZNA UPRAVA, PODRUČNI URED</item>
      <item>ALMA OPAČAK, odvjetnica</item>
      <item>AGENCIJA ZA UPRAVLJANJE DRŽAVNOM IMOVINOM ZAGREB</item>
      <item>Gabriel Zovak</item>
      <item>LJERKA LOVRIĆ, odvjetnica</item>
      <item>POZRENA UPRAVA, ISPOSTAVA SLAVONSKI BROD</item>
      <item>Nikola Bojanić</item>
      <item>VESNA LAZARIĆ, zakonska zastupnica</item>
      <item>BRAVAR-MONT d.o.o. za bravarske, limarske i krovopokrivačke radove</item>
      <item>SLAVKO DEVČIĆ, radnik stečajnog dužnika</item>
      <item>Mario Gavranović</item>
      <item>ANTO JELUUŠIĆ</item>
      <item>Zvonimir Jurić</item>
      <item>Krešimir Pencinger</item>
    </izvorni_sadrzaj>
    <derivirana_varijabla naziv="DomainObject.Predmet.OstaliListFormated_1">
      <item>ŠIMO OREŠKOVIĆ, tehničar</item>
      <item>INES GAUS, odvjetnicca</item>
      <item>DRAŽEN MARKOVIĆ dipl.ing.</item>
      <item>FRANJO MRVA</item>
      <item>ĐURO ŠARIĆ dipl.ing.</item>
      <item>RUŽICA ZMAIĆ, punomoćnica</item>
      <item>novinarka / IVANA MISMER LULIĆ</item>
      <item>PRIVREDNA BANKA d.d. ZAGREB</item>
      <item>novinarka / VIŠNJA RUŽIČIĆ</item>
      <item>JASNA ŠPIRANOVIĆ, odvjetnica</item>
      <item>novinarka / MARIJA RADOŠEVIĆ</item>
      <item>ŽUPANIJSKO DRŽAVNO ODVJETNIŠTVO - GRAĐANSKO UPRAVNI ODJEL</item>
      <item>predstavnik sindikata PPDIV / ŠIMO OREŠKOVIĆ</item>
      <item>SLAVKO KOTROMANIĆ, PREDSTAVNIK SINDIKATA</item>
      <item>ĐURO ĐAKOVIĆ KOTLOVI</item>
      <item>ZVONKO RAC, punomoćnik</item>
      <item>ĐURO ĐAKOIVĆ - MONTAŽA d.d.</item>
      <item>IVAN OPAČAK, odvjetnik</item>
      <item>DOMIN ČALE d.o.o.</item>
      <item>LJILJANA NIKŠIĆ, bivša zakonska zastupnica stečajnog dužnika</item>
      <item>STIPO MATIJEVIĆ</item>
      <item>ŽELJKA BRAND, odvjetnica</item>
      <item>MIRA BULJAN, odvjetnica</item>
      <item>JOSIP JELIĆ, odvjetnik</item>
      <item>MINISTARSTVO FINANCIJA, POREZNA UPRAVA, PODRUČNI URED</item>
      <item>ALMA OPAČAK, odvjetnica</item>
      <item>AGENCIJA ZA UPRAVLJANJE DRŽAVNOM IMOVINOM ZAGREB</item>
      <item>Gabriel Zovak</item>
      <item>LJERKA LOVRIĆ, odvjetnica</item>
      <item>POZRENA UPRAVA, ISPOSTAVA SLAVONSKI BROD</item>
      <item>Nikola Bojanić</item>
      <item>VESNA LAZARIĆ, zakonska zastupnica</item>
      <item>BRAVAR-MONT d.o.o. za bravarske, limarske i krovopokrivačke radove</item>
      <item>SLAVKO DEVČIĆ, radnik stečajnog dužnika</item>
      <item>Mario Gavranović</item>
      <item>ANTO JELUUŠIĆ</item>
      <item>Zvonimir Jurić</item>
      <item>Krešimir Pencinger</item>
    </derivirana_varijabla>
  </DomainObject.Predmet.OstaliListFormated>
  <DomainObject.Predmet.OstaliListFormatedOIB>
    <izvorni_sadrzaj>
      <item>ŠIMO OREŠKOVIĆ, tehničar</item>
      <item>INES GAUS, odvjetnicca</item>
      <item>DRAŽEN MARKOVIĆ dipl.ing.</item>
      <item>FRANJO MRVA</item>
      <item>ĐURO ŠARIĆ dipl.ing.</item>
      <item>RUŽICA ZMAIĆ, punomoćnica</item>
      <item>novinarka / IVANA MISMER LULIĆ</item>
      <item>PRIVREDNA BANKA d.d. ZAGREB</item>
      <item>novinarka / VIŠNJA RUŽIČIĆ</item>
      <item>JASNA ŠPIRANOVIĆ, odvjetnica</item>
      <item>novinarka / MARIJA RADOŠEVIĆ</item>
      <item>ŽUPANIJSKO DRŽAVNO ODVJETNIŠTVO - GRAĐANSKO UPRAVNI ODJEL</item>
      <item>predstavnik sindikata PPDIV / ŠIMO OREŠKOVIĆ</item>
      <item>SLAVKO KOTROMANIĆ, PREDSTAVNIK SINDIKATA</item>
      <item>ĐURO ĐAKOVIĆ KOTLOVI</item>
      <item>ZVONKO RAC, punomoćnik</item>
      <item>ĐURO ĐAKOIVĆ - MONTAŽA d.d.</item>
      <item>IVAN OPAČAK, odvjetnik</item>
      <item>DOMIN ČALE d.o.o.</item>
      <item>LJILJANA NIKŠIĆ, bivša zakonska zastupnica stečajnog dužnika</item>
      <item>STIPO MATIJEVIĆ</item>
      <item>ŽELJKA BRAND, odvjetnica</item>
      <item>MIRA BULJAN, odvjetnica</item>
      <item>JOSIP JELIĆ, odvjetnik</item>
      <item>MINISTARSTVO FINANCIJA, POREZNA UPRAVA, PODRUČNI URED</item>
      <item>ALMA OPAČAK, odvjetnica</item>
      <item>AGENCIJA ZA UPRAVLJANJE DRŽAVNOM IMOVINOM ZAGREB</item>
      <item>Gabriel Zovak</item>
      <item>LJERKA LOVRIĆ, odvjetnica</item>
      <item>POZRENA UPRAVA, ISPOSTAVA SLAVONSKI BROD</item>
      <item>Nikola Bojanić, OIB 32886956915</item>
      <item>VESNA LAZARIĆ, zakonska zastupnica</item>
      <item>BRAVAR-MONT d.o.o. za bravarske, limarske i krovopokrivačke radove, OIB 39793820086</item>
      <item>SLAVKO DEVČIĆ, radnik stečajnog dužnika</item>
      <item>Mario Gavranović</item>
      <item>ANTO JELUUŠIĆ</item>
      <item>Zvonimir Jurić</item>
      <item>Krešimir Pencinger</item>
    </izvorni_sadrzaj>
    <derivirana_varijabla naziv="DomainObject.Predmet.OstaliListFormatedOIB_1">
      <item>ŠIMO OREŠKOVIĆ, tehničar</item>
      <item>INES GAUS, odvjetnicca</item>
      <item>DRAŽEN MARKOVIĆ dipl.ing.</item>
      <item>FRANJO MRVA</item>
      <item>ĐURO ŠARIĆ dipl.ing.</item>
      <item>RUŽICA ZMAIĆ, punomoćnica</item>
      <item>novinarka / IVANA MISMER LULIĆ</item>
      <item>PRIVREDNA BANKA d.d. ZAGREB</item>
      <item>novinarka / VIŠNJA RUŽIČIĆ</item>
      <item>JASNA ŠPIRANOVIĆ, odvjetnica</item>
      <item>novinarka / MARIJA RADOŠEVIĆ</item>
      <item>ŽUPANIJSKO DRŽAVNO ODVJETNIŠTVO - GRAĐANSKO UPRAVNI ODJEL</item>
      <item>predstavnik sindikata PPDIV / ŠIMO OREŠKOVIĆ</item>
      <item>SLAVKO KOTROMANIĆ, PREDSTAVNIK SINDIKATA</item>
      <item>ĐURO ĐAKOVIĆ KOTLOVI</item>
      <item>ZVONKO RAC, punomoćnik</item>
      <item>ĐURO ĐAKOIVĆ - MONTAŽA d.d.</item>
      <item>IVAN OPAČAK, odvjetnik</item>
      <item>DOMIN ČALE d.o.o.</item>
      <item>LJILJANA NIKŠIĆ, bivša zakonska zastupnica stečajnog dužnika</item>
      <item>STIPO MATIJEVIĆ</item>
      <item>ŽELJKA BRAND, odvjetnica</item>
      <item>MIRA BULJAN, odvjetnica</item>
      <item>JOSIP JELIĆ, odvjetnik</item>
      <item>MINISTARSTVO FINANCIJA, POREZNA UPRAVA, PODRUČNI URED</item>
      <item>ALMA OPAČAK, odvjetnica</item>
      <item>AGENCIJA ZA UPRAVLJANJE DRŽAVNOM IMOVINOM ZAGREB</item>
      <item>Gabriel Zovak</item>
      <item>LJERKA LOVRIĆ, odvjetnica</item>
      <item>POZRENA UPRAVA, ISPOSTAVA SLAVONSKI BROD</item>
      <item>Nikola Bojanić, OIB 32886956915</item>
      <item>VESNA LAZARIĆ, zakonska zastupnica</item>
      <item>BRAVAR-MONT d.o.o. za bravarske, limarske i krovopokrivačke radove, OIB 39793820086</item>
      <item>SLAVKO DEVČIĆ, radnik stečajnog dužnika</item>
      <item>Mario Gavranović</item>
      <item>ANTO JELUUŠIĆ</item>
      <item>Zvonimir Jurić</item>
      <item>Krešimir Pencinger</item>
    </derivirana_varijabla>
  </DomainObject.Predmet.OstaliListFormatedOIB>
  <DomainObject.Predmet.OstaliListFormatedWithAdress>
    <izvorni_sadrzaj>
      <item>ŠIMO OREŠKOVIĆ, tehničar, 35210 VRPOLJE</item>
      <item>INES GAUS, odvjetnicca, 35000 Slavonski Brod</item>
      <item>DRAŽEN MARKOVIĆ dipl.ing., Gundulićeva 24, 35000 Slavonski Brod</item>
      <item>FRANJO MRVA, 35210 VRPOLJE</item>
      <item>ĐURO ŠARIĆ dipl.ing., Slavonija I 1/2, 35000 SLAOVNSKI BROD</item>
      <item>RUŽICA ZMAIĆ, punomoćnica, 35000 Slavonski Brod</item>
      <item>novinarka / IVANA MISMER LULIĆ, 35000 Slavonski Brod</item>
      <item>PRIVREDNA BANKA d.d. ZAGREB, Ul. grada Vukovara 271, 10000 Zagreb</item>
      <item>novinarka / VIŠNJA RUŽIČIĆ, 35000 Slavonski Brod</item>
      <item>JASNA ŠPIRANOVIĆ, odvjetnica, Trg pobjede, 35000 Slavonski Brod</item>
      <item>novinarka / MARIJA RADOŠEVIĆ, 35000 Slavonski Brod</item>
      <item>ŽUPANIJSKO DRŽAVNO ODVJETNIŠTVO - GRAĐANSKO UPRAVNI ODJEL, Trg pobjede, 35000 SLAOVNSKI BROD</item>
      <item>predstavnik sindikata PPDIV / ŠIMO OREŠKOVIĆ, 35000 Slavonski Brod</item>
      <item>SLAVKO KOTROMANIĆ, PREDSTAVNIK SINDIKATA, 35000 Slavonski Brod</item>
      <item>ĐURO ĐAKOVIĆ KOTLOVI, 35000 Slavonski Brod</item>
      <item>ZVONKO RAC, punomoćnik, 35000 SLAVONSK IBROD</item>
      <item>ĐURO ĐAKOIVĆ - MONTAŽA d.d., 35000 Slavonski Brod</item>
      <item>IVAN OPAČAK, odvjetnik, A. Cesarca, 35000 SLAVONSK IBROD</item>
      <item>DOMIN ČALE d.o.o., 35000 Slavonski Brod</item>
      <item>LJILJANA NIKŠIĆ, bivša zakonska zastupnica stečajnog dužnika, Ivana Meštrovića bb, 35210 VRPOLJE</item>
      <item>STIPO MATIJEVIĆ, Gornja Vrba</item>
      <item>ŽELJKA BRAND, odvjetnica, 35000 Slavonski Brod</item>
      <item>MIRA BULJAN, odvjetnica, VUkovarska 3, 35000 Slavonski Brod</item>
      <item>JOSIP JELIĆ, odvjetnik, 35000 Slavonski Brod</item>
      <item>MINISTARSTVO FINANCIJA, POREZNA UPRAVA, PODRUČNI URED, 35000 Slavonski Brod</item>
      <item>ALMA OPAČAK, odvjetnica, 35000 Slavonski Brod</item>
      <item>AGENCIJA ZA UPRAVLJANJE DRŽAVNOM IMOVINOM ZAGREB, 10000 Zagreb</item>
      <item>Gabriel Zovak</item>
      <item>LJERKA LOVRIĆ, odvjetnica, 35000 Slavonski Brod</item>
      <item>POZRENA UPRAVA, ISPOSTAVA SLAVONSKI BROD, 35000 Slavonski Brod</item>
      <item>Nikola Bojanić, Bračka 179, 31000 Osijek</item>
      <item>VESNA LAZARIĆ, zakonska zastupnica, 35000 SLAOVNSKI BROD</item>
      <item>BRAVAR-MONT d.o.o. za bravarske, limarske i krovopokrivačke radove, Kralja Tomislava 60, 31410 Strizivojna</item>
      <item>SLAVKO DEVČIĆ, radnik stečajnog dužnika, 35210 VRPOLJE</item>
      <item>Mario Gavranović</item>
      <item>ANTO JELUUŠIĆ, Meštrovićeva 31, 35210 VRPOLJE</item>
      <item>Zvonimir Jurić</item>
      <item>Krešimir Pencinger</item>
    </izvorni_sadrzaj>
    <derivirana_varijabla naziv="DomainObject.Predmet.OstaliListFormatedWithAdress_1">
      <item>ŠIMO OREŠKOVIĆ, tehničar, 35210 VRPOLJE</item>
      <item>INES GAUS, odvjetnicca, 35000 Slavonski Brod</item>
      <item>DRAŽEN MARKOVIĆ dipl.ing., Gundulićeva 24, 35000 Slavonski Brod</item>
      <item>FRANJO MRVA, 35210 VRPOLJE</item>
      <item>ĐURO ŠARIĆ dipl.ing., Slavonija I 1/2, 35000 SLAOVNSKI BROD</item>
      <item>RUŽICA ZMAIĆ, punomoćnica, 35000 Slavonski Brod</item>
      <item>novinarka / IVANA MISMER LULIĆ, 35000 Slavonski Brod</item>
      <item>PRIVREDNA BANKA d.d. ZAGREB, Ul. grada Vukovara 271, 10000 Zagreb</item>
      <item>novinarka / VIŠNJA RUŽIČIĆ, 35000 Slavonski Brod</item>
      <item>JASNA ŠPIRANOVIĆ, odvjetnica, Trg pobjede, 35000 Slavonski Brod</item>
      <item>novinarka / MARIJA RADOŠEVIĆ, 35000 Slavonski Brod</item>
      <item>ŽUPANIJSKO DRŽAVNO ODVJETNIŠTVO - GRAĐANSKO UPRAVNI ODJEL, Trg pobjede, 35000 SLAOVNSKI BROD</item>
      <item>predstavnik sindikata PPDIV / ŠIMO OREŠKOVIĆ, 35000 Slavonski Brod</item>
      <item>SLAVKO KOTROMANIĆ, PREDSTAVNIK SINDIKATA, 35000 Slavonski Brod</item>
      <item>ĐURO ĐAKOVIĆ KOTLOVI, 35000 Slavonski Brod</item>
      <item>ZVONKO RAC, punomoćnik, 35000 SLAVONSK IBROD</item>
      <item>ĐURO ĐAKOIVĆ - MONTAŽA d.d., 35000 Slavonski Brod</item>
      <item>IVAN OPAČAK, odvjetnik, A. Cesarca, 35000 SLAVONSK IBROD</item>
      <item>DOMIN ČALE d.o.o., 35000 Slavonski Brod</item>
      <item>LJILJANA NIKŠIĆ, bivša zakonska zastupnica stečajnog dužnika, Ivana Meštrovića bb, 35210 VRPOLJE</item>
      <item>STIPO MATIJEVIĆ, Gornja Vrba</item>
      <item>ŽELJKA BRAND, odvjetnica, 35000 Slavonski Brod</item>
      <item>MIRA BULJAN, odvjetnica, VUkovarska 3, 35000 Slavonski Brod</item>
      <item>JOSIP JELIĆ, odvjetnik, 35000 Slavonski Brod</item>
      <item>MINISTARSTVO FINANCIJA, POREZNA UPRAVA, PODRUČNI URED, 35000 Slavonski Brod</item>
      <item>ALMA OPAČAK, odvjetnica, 35000 Slavonski Brod</item>
      <item>AGENCIJA ZA UPRAVLJANJE DRŽAVNOM IMOVINOM ZAGREB, 10000 Zagreb</item>
      <item>Gabriel Zovak</item>
      <item>LJERKA LOVRIĆ, odvjetnica, 35000 Slavonski Brod</item>
      <item>POZRENA UPRAVA, ISPOSTAVA SLAVONSKI BROD, 35000 Slavonski Brod</item>
      <item>Nikola Bojanić, Bračka 179, 31000 Osijek</item>
      <item>VESNA LAZARIĆ, zakonska zastupnica, 35000 SLAOVNSKI BROD</item>
      <item>BRAVAR-MONT d.o.o. za bravarske, limarske i krovopokrivačke radove, Kralja Tomislava 60, 31410 Strizivojna</item>
      <item>SLAVKO DEVČIĆ, radnik stečajnog dužnika, 35210 VRPOLJE</item>
      <item>Mario Gavranović</item>
      <item>ANTO JELUUŠIĆ, Meštrovićeva 31, 35210 VRPOLJE</item>
      <item>Zvonimir Jurić</item>
      <item>Krešimir Pencinger</item>
    </derivirana_varijabla>
  </DomainObject.Predmet.OstaliListFormatedWithAdress>
  <DomainObject.Predmet.OstaliListFormatedWithAdressOIB>
    <izvorni_sadrzaj>
      <item>ŠIMO OREŠKOVIĆ, tehničar, 35210 VRPOLJE</item>
      <item>INES GAUS, odvjetnicca, 35000 Slavonski Brod</item>
      <item>DRAŽEN MARKOVIĆ dipl.ing., Gundulićeva 24, 35000 Slavonski Brod</item>
      <item>FRANJO MRVA, 35210 VRPOLJE</item>
      <item>ĐURO ŠARIĆ dipl.ing., Slavonija I 1/2, 35000 SLAOVNSKI BROD</item>
      <item>RUŽICA ZMAIĆ, punomoćnica, 35000 Slavonski Brod</item>
      <item>novinarka / IVANA MISMER LULIĆ, 35000 Slavonski Brod</item>
      <item>PRIVREDNA BANKA d.d. ZAGREB, Ul. grada Vukovara 271, 10000 Zagreb</item>
      <item>novinarka / VIŠNJA RUŽIČIĆ, 35000 Slavonski Brod</item>
      <item>JASNA ŠPIRANOVIĆ, odvjetnica, Trg pobjede, 35000 Slavonski Brod</item>
      <item>novinarka / MARIJA RADOŠEVIĆ, 35000 Slavonski Brod</item>
      <item>ŽUPANIJSKO DRŽAVNO ODVJETNIŠTVO - GRAĐANSKO UPRAVNI ODJEL, Trg pobjede, 35000 SLAOVNSKI BROD</item>
      <item>predstavnik sindikata PPDIV / ŠIMO OREŠKOVIĆ, 35000 Slavonski Brod</item>
      <item>SLAVKO KOTROMANIĆ, PREDSTAVNIK SINDIKATA, 35000 Slavonski Brod</item>
      <item>ĐURO ĐAKOVIĆ KOTLOVI, 35000 Slavonski Brod</item>
      <item>ZVONKO RAC, punomoćnik, 35000 SLAVONSK IBROD</item>
      <item>ĐURO ĐAKOIVĆ - MONTAŽA d.d., 35000 Slavonski Brod</item>
      <item>IVAN OPAČAK, odvjetnik, A. Cesarca, 35000 SLAVONSK IBROD</item>
      <item>DOMIN ČALE d.o.o., 35000 Slavonski Brod</item>
      <item>LJILJANA NIKŠIĆ, bivša zakonska zastupnica stečajnog dužnika, Ivana Meštrovića bb, 35210 VRPOLJE</item>
      <item>STIPO MATIJEVIĆ, Gornja Vrba</item>
      <item>ŽELJKA BRAND, odvjetnica, 35000 Slavonski Brod</item>
      <item>MIRA BULJAN, odvjetnica, VUkovarska 3, 35000 Slavonski Brod</item>
      <item>JOSIP JELIĆ, odvjetnik, 35000 Slavonski Brod</item>
      <item>MINISTARSTVO FINANCIJA, POREZNA UPRAVA, PODRUČNI URED, 35000 Slavonski Brod</item>
      <item>ALMA OPAČAK, odvjetnica, 35000 Slavonski Brod</item>
      <item>AGENCIJA ZA UPRAVLJANJE DRŽAVNOM IMOVINOM ZAGREB, 10000 Zagreb</item>
      <item>Gabriel Zovak</item>
      <item>LJERKA LOVRIĆ, odvjetnica, 35000 Slavonski Brod</item>
      <item>POZRENA UPRAVA, ISPOSTAVA SLAVONSKI BROD, 35000 Slavonski Brod</item>
      <item>Nikola Bojanić, OIB 32886956915, Bračka 179, 31000 Osijek</item>
      <item>VESNA LAZARIĆ, zakonska zastupnica, 35000 SLAOVNSKI BROD</item>
      <item>BRAVAR-MONT d.o.o. za bravarske, limarske i krovopokrivačke radove, OIB 39793820086, Kralja Tomislava 60, 31410 Strizivojna</item>
      <item>SLAVKO DEVČIĆ, radnik stečajnog dužnika, 35210 VRPOLJE</item>
      <item>Mario Gavranović</item>
      <item>ANTO JELUUŠIĆ, Meštrovićeva 31, 35210 VRPOLJE</item>
      <item>Zvonimir Jurić</item>
      <item>Krešimir Pencinger</item>
    </izvorni_sadrzaj>
    <derivirana_varijabla naziv="DomainObject.Predmet.OstaliListFormatedWithAdressOIB_1">
      <item>ŠIMO OREŠKOVIĆ, tehničar, 35210 VRPOLJE</item>
      <item>INES GAUS, odvjetnicca, 35000 Slavonski Brod</item>
      <item>DRAŽEN MARKOVIĆ dipl.ing., Gundulićeva 24, 35000 Slavonski Brod</item>
      <item>FRANJO MRVA, 35210 VRPOLJE</item>
      <item>ĐURO ŠARIĆ dipl.ing., Slavonija I 1/2, 35000 SLAOVNSKI BROD</item>
      <item>RUŽICA ZMAIĆ, punomoćnica, 35000 Slavonski Brod</item>
      <item>novinarka / IVANA MISMER LULIĆ, 35000 Slavonski Brod</item>
      <item>PRIVREDNA BANKA d.d. ZAGREB, Ul. grada Vukovara 271, 10000 Zagreb</item>
      <item>novinarka / VIŠNJA RUŽIČIĆ, 35000 Slavonski Brod</item>
      <item>JASNA ŠPIRANOVIĆ, odvjetnica, Trg pobjede, 35000 Slavonski Brod</item>
      <item>novinarka / MARIJA RADOŠEVIĆ, 35000 Slavonski Brod</item>
      <item>ŽUPANIJSKO DRŽAVNO ODVJETNIŠTVO - GRAĐANSKO UPRAVNI ODJEL, Trg pobjede, 35000 SLAOVNSKI BROD</item>
      <item>predstavnik sindikata PPDIV / ŠIMO OREŠKOVIĆ, 35000 Slavonski Brod</item>
      <item>SLAVKO KOTROMANIĆ, PREDSTAVNIK SINDIKATA, 35000 Slavonski Brod</item>
      <item>ĐURO ĐAKOVIĆ KOTLOVI, 35000 Slavonski Brod</item>
      <item>ZVONKO RAC, punomoćnik, 35000 SLAVONSK IBROD</item>
      <item>ĐURO ĐAKOIVĆ - MONTAŽA d.d., 35000 Slavonski Brod</item>
      <item>IVAN OPAČAK, odvjetnik, A. Cesarca, 35000 SLAVONSK IBROD</item>
      <item>DOMIN ČALE d.o.o., 35000 Slavonski Brod</item>
      <item>LJILJANA NIKŠIĆ, bivša zakonska zastupnica stečajnog dužnika, Ivana Meštrovića bb, 35210 VRPOLJE</item>
      <item>STIPO MATIJEVIĆ, Gornja Vrba</item>
      <item>ŽELJKA BRAND, odvjetnica, 35000 Slavonski Brod</item>
      <item>MIRA BULJAN, odvjetnica, VUkovarska 3, 35000 Slavonski Brod</item>
      <item>JOSIP JELIĆ, odvjetnik, 35000 Slavonski Brod</item>
      <item>MINISTARSTVO FINANCIJA, POREZNA UPRAVA, PODRUČNI URED, 35000 Slavonski Brod</item>
      <item>ALMA OPAČAK, odvjetnica, 35000 Slavonski Brod</item>
      <item>AGENCIJA ZA UPRAVLJANJE DRŽAVNOM IMOVINOM ZAGREB, 10000 Zagreb</item>
      <item>Gabriel Zovak</item>
      <item>LJERKA LOVRIĆ, odvjetnica, 35000 Slavonski Brod</item>
      <item>POZRENA UPRAVA, ISPOSTAVA SLAVONSKI BROD, 35000 Slavonski Brod</item>
      <item>Nikola Bojanić, OIB 32886956915, Bračka 179, 31000 Osijek</item>
      <item>VESNA LAZARIĆ, zakonska zastupnica, 35000 SLAOVNSKI BROD</item>
      <item>BRAVAR-MONT d.o.o. za bravarske, limarske i krovopokrivačke radove, OIB 39793820086, Kralja Tomislava 60, 31410 Strizivojna</item>
      <item>SLAVKO DEVČIĆ, radnik stečajnog dužnika, 35210 VRPOLJE</item>
      <item>Mario Gavranović</item>
      <item>ANTO JELUUŠIĆ, Meštrovićeva 31, 35210 VRPOLJE</item>
      <item>Zvonimir Jurić</item>
      <item>Krešimir Pencinger</item>
    </derivirana_varijabla>
  </DomainObject.Predmet.OstaliListFormatedWithAdressOIB>
  <DomainObject.Predmet.OstaliListNazivFormated>
    <izvorni_sadrzaj>
      <item>ŠIMO OREŠKOVIĆ, tehničar</item>
      <item>INES GAUS, odvjetnicca</item>
      <item>DRAŽEN MARKOVIĆ dipl.ing.</item>
      <item>FRANJO MRVA</item>
      <item>ĐURO ŠARIĆ dipl.ing.</item>
      <item>RUŽICA ZMAIĆ, punomoćnica</item>
      <item>novinarka / IVANA MISMER LULIĆ</item>
      <item>PRIVREDNA BANKA d.d. ZAGREB</item>
      <item>novinarka / VIŠNJA RUŽIČIĆ</item>
      <item>JASNA ŠPIRANOVIĆ, odvjetnica</item>
      <item>novinarka / MARIJA RADOŠEVIĆ</item>
      <item>ŽUPANIJSKO DRŽAVNO ODVJETNIŠTVO - GRAĐANSKO UPRAVNI ODJEL</item>
      <item>predstavnik sindikata PPDIV / ŠIMO OREŠKOVIĆ</item>
      <item>SLAVKO KOTROMANIĆ, PREDSTAVNIK SINDIKATA</item>
      <item>ĐURO ĐAKOVIĆ KOTLOVI</item>
      <item>ZVONKO RAC, punomoćnik</item>
      <item>ĐURO ĐAKOIVĆ - MONTAŽA d.d.</item>
      <item>IVAN OPAČAK, odvjetnik</item>
      <item>DOMIN ČALE d.o.o.</item>
      <item>LJILJANA NIKŠIĆ, bivša zakonska zastupnica stečajnog dužnika</item>
      <item>STIPO MATIJEVIĆ</item>
      <item>ŽELJKA BRAND, odvjetnica</item>
      <item>MIRA BULJAN, odvjetnica</item>
      <item>JOSIP JELIĆ, odvjetnik</item>
      <item>MINISTARSTVO FINANCIJA, POREZNA UPRAVA, PODRUČNI URED</item>
      <item>ALMA OPAČAK, odvjetnica</item>
      <item>AGENCIJA ZA UPRAVLJANJE DRŽAVNOM IMOVINOM ZAGREB</item>
      <item>Gabriel Zovak</item>
      <item>LJERKA LOVRIĆ, odvjetnica</item>
      <item>POZRENA UPRAVA, ISPOSTAVA SLAVONSKI BROD</item>
      <item>Nikola Bojanić</item>
      <item>VESNA LAZARIĆ, zakonska zastupnica</item>
      <item>BRAVAR-MONT d.o.o. za bravarske, limarske i krovopokrivačke radove</item>
      <item>SLAVKO DEVČIĆ, radnik stečajnog dužnika</item>
      <item>Mario Gavranović</item>
      <item>ANTO JELUUŠIĆ</item>
      <item>Zvonimir Jurić</item>
      <item>Krešimir Pencinger</item>
    </izvorni_sadrzaj>
    <derivirana_varijabla naziv="DomainObject.Predmet.OstaliListNazivFormated_1">
      <item>ŠIMO OREŠKOVIĆ, tehničar</item>
      <item>INES GAUS, odvjetnicca</item>
      <item>DRAŽEN MARKOVIĆ dipl.ing.</item>
      <item>FRANJO MRVA</item>
      <item>ĐURO ŠARIĆ dipl.ing.</item>
      <item>RUŽICA ZMAIĆ, punomoćnica</item>
      <item>novinarka / IVANA MISMER LULIĆ</item>
      <item>PRIVREDNA BANKA d.d. ZAGREB</item>
      <item>novinarka / VIŠNJA RUŽIČIĆ</item>
      <item>JASNA ŠPIRANOVIĆ, odvjetnica</item>
      <item>novinarka / MARIJA RADOŠEVIĆ</item>
      <item>ŽUPANIJSKO DRŽAVNO ODVJETNIŠTVO - GRAĐANSKO UPRAVNI ODJEL</item>
      <item>predstavnik sindikata PPDIV / ŠIMO OREŠKOVIĆ</item>
      <item>SLAVKO KOTROMANIĆ, PREDSTAVNIK SINDIKATA</item>
      <item>ĐURO ĐAKOVIĆ KOTLOVI</item>
      <item>ZVONKO RAC, punomoćnik</item>
      <item>ĐURO ĐAKOIVĆ - MONTAŽA d.d.</item>
      <item>IVAN OPAČAK, odvjetnik</item>
      <item>DOMIN ČALE d.o.o.</item>
      <item>LJILJANA NIKŠIĆ, bivša zakonska zastupnica stečajnog dužnika</item>
      <item>STIPO MATIJEVIĆ</item>
      <item>ŽELJKA BRAND, odvjetnica</item>
      <item>MIRA BULJAN, odvjetnica</item>
      <item>JOSIP JELIĆ, odvjetnik</item>
      <item>MINISTARSTVO FINANCIJA, POREZNA UPRAVA, PODRUČNI URED</item>
      <item>ALMA OPAČAK, odvjetnica</item>
      <item>AGENCIJA ZA UPRAVLJANJE DRŽAVNOM IMOVINOM ZAGREB</item>
      <item>Gabriel Zovak</item>
      <item>LJERKA LOVRIĆ, odvjetnica</item>
      <item>POZRENA UPRAVA, ISPOSTAVA SLAVONSKI BROD</item>
      <item>Nikola Bojanić</item>
      <item>VESNA LAZARIĆ, zakonska zastupnica</item>
      <item>BRAVAR-MONT d.o.o. za bravarske, limarske i krovopokrivačke radove</item>
      <item>SLAVKO DEVČIĆ, radnik stečajnog dužnika</item>
      <item>Mario Gavranović</item>
      <item>ANTO JELUUŠIĆ</item>
      <item>Zvonimir Jurić</item>
      <item>Krešimir Pencinger</item>
    </derivirana_varijabla>
  </DomainObject.Predmet.OstaliListNazivFormated>
  <DomainObject.Predmet.OstaliListNazivFormatedOIB>
    <izvorni_sadrzaj>
      <item>ŠIMO OREŠKOVIĆ, tehničar</item>
      <item>INES GAUS, odvjetnicca</item>
      <item>DRAŽEN MARKOVIĆ dipl.ing.</item>
      <item>FRANJO MRVA</item>
      <item>ĐURO ŠARIĆ dipl.ing.</item>
      <item>RUŽICA ZMAIĆ, punomoćnica</item>
      <item>novinarka / IVANA MISMER LULIĆ</item>
      <item>PRIVREDNA BANKA d.d. ZAGREB</item>
      <item>novinarka / VIŠNJA RUŽIČIĆ</item>
      <item>JASNA ŠPIRANOVIĆ, odvjetnica</item>
      <item>novinarka / MARIJA RADOŠEVIĆ</item>
      <item>ŽUPANIJSKO DRŽAVNO ODVJETNIŠTVO - GRAĐANSKO UPRAVNI ODJEL</item>
      <item>predstavnik sindikata PPDIV / ŠIMO OREŠKOVIĆ</item>
      <item>SLAVKO KOTROMANIĆ, PREDSTAVNIK SINDIKATA</item>
      <item>ĐURO ĐAKOVIĆ KOTLOVI</item>
      <item>ZVONKO RAC, punomoćnik</item>
      <item>ĐURO ĐAKOIVĆ - MONTAŽA d.d.</item>
      <item>IVAN OPAČAK, odvjetnik</item>
      <item>DOMIN ČALE d.o.o.</item>
      <item>LJILJANA NIKŠIĆ, bivša zakonska zastupnica stečajnog dužnika</item>
      <item>STIPO MATIJEVIĆ</item>
      <item>ŽELJKA BRAND, odvjetnica</item>
      <item>MIRA BULJAN, odvjetnica</item>
      <item>JOSIP JELIĆ, odvjetnik</item>
      <item>MINISTARSTVO FINANCIJA, POREZNA UPRAVA, PODRUČNI URED</item>
      <item>ALMA OPAČAK, odvjetnica</item>
      <item>AGENCIJA ZA UPRAVLJANJE DRŽAVNOM IMOVINOM ZAGREB</item>
      <item>Gabriel Zovak</item>
      <item>LJERKA LOVRIĆ, odvjetnica</item>
      <item>POZRENA UPRAVA, ISPOSTAVA SLAVONSKI BROD</item>
      <item>Nikola Bojanić, OIB 32886956915</item>
      <item>VESNA LAZARIĆ, zakonska zastupnica</item>
      <item>BRAVAR-MONT d.o.o. za bravarske, limarske i krovopokrivačke radove, OIB 39793820086</item>
      <item>SLAVKO DEVČIĆ, radnik stečajnog dužnika</item>
      <item>Mario Gavranović</item>
      <item>ANTO JELUUŠIĆ</item>
      <item>Zvonimir Jurić</item>
      <item>Krešimir Pencinger</item>
    </izvorni_sadrzaj>
    <derivirana_varijabla naziv="DomainObject.Predmet.OstaliListNazivFormatedOIB_1">
      <item>ŠIMO OREŠKOVIĆ, tehničar</item>
      <item>INES GAUS, odvjetnicca</item>
      <item>DRAŽEN MARKOVIĆ dipl.ing.</item>
      <item>FRANJO MRVA</item>
      <item>ĐURO ŠARIĆ dipl.ing.</item>
      <item>RUŽICA ZMAIĆ, punomoćnica</item>
      <item>novinarka / IVANA MISMER LULIĆ</item>
      <item>PRIVREDNA BANKA d.d. ZAGREB</item>
      <item>novinarka / VIŠNJA RUŽIČIĆ</item>
      <item>JASNA ŠPIRANOVIĆ, odvjetnica</item>
      <item>novinarka / MARIJA RADOŠEVIĆ</item>
      <item>ŽUPANIJSKO DRŽAVNO ODVJETNIŠTVO - GRAĐANSKO UPRAVNI ODJEL</item>
      <item>predstavnik sindikata PPDIV / ŠIMO OREŠKOVIĆ</item>
      <item>SLAVKO KOTROMANIĆ, PREDSTAVNIK SINDIKATA</item>
      <item>ĐURO ĐAKOVIĆ KOTLOVI</item>
      <item>ZVONKO RAC, punomoćnik</item>
      <item>ĐURO ĐAKOIVĆ - MONTAŽA d.d.</item>
      <item>IVAN OPAČAK, odvjetnik</item>
      <item>DOMIN ČALE d.o.o.</item>
      <item>LJILJANA NIKŠIĆ, bivša zakonska zastupnica stečajnog dužnika</item>
      <item>STIPO MATIJEVIĆ</item>
      <item>ŽELJKA BRAND, odvjetnica</item>
      <item>MIRA BULJAN, odvjetnica</item>
      <item>JOSIP JELIĆ, odvjetnik</item>
      <item>MINISTARSTVO FINANCIJA, POREZNA UPRAVA, PODRUČNI URED</item>
      <item>ALMA OPAČAK, odvjetnica</item>
      <item>AGENCIJA ZA UPRAVLJANJE DRŽAVNOM IMOVINOM ZAGREB</item>
      <item>Gabriel Zovak</item>
      <item>LJERKA LOVRIĆ, odvjetnica</item>
      <item>POZRENA UPRAVA, ISPOSTAVA SLAVONSKI BROD</item>
      <item>Nikola Bojanić, OIB 32886956915</item>
      <item>VESNA LAZARIĆ, zakonska zastupnica</item>
      <item>BRAVAR-MONT d.o.o. za bravarske, limarske i krovopokrivačke radove, OIB 39793820086</item>
      <item>SLAVKO DEVČIĆ, radnik stečajnog dužnika</item>
      <item>Mario Gavranović</item>
      <item>ANTO JELUUŠIĆ</item>
      <item>Zvonimir Jurić</item>
      <item>Krešimir Pencinger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SUŠIONICA društvo s ograničenom odgovornošću za proizvodnju i sušenje povrća i voća "u stečaju"</izvorni_sadrzaj>
    <derivirana_varijabla naziv="DomainObject.Predmet.StrankaIDrugi_1">SUŠIONICA društvo s ograničenom odgovornošću za proizvodnju i sušenje povrća i voća "u stečaju"</derivirana_varijabla>
  </DomainObject.Predmet.StrankaIDrugi>
  <DomainObject.Predmet.ProtustrankaIDrugi>
    <izvorni_sadrzaj>SUŠIONICA društvo s ograničenom odgovornošću za proizvodnju i sušenje povrća i voća "u stečaju"</izvorni_sadrzaj>
    <derivirana_varijabla naziv="DomainObject.Predmet.ProtustrankaIDrugi_1">SUŠIONICA društvo s ograničenom odgovornošću za proizvodnju i sušenje povrća i voća "u stečaju"</derivirana_varijabla>
  </DomainObject.Predmet.ProtustrankaIDrugi>
  <DomainObject.Predmet.StrankaIDrugiAdressOIB>
    <izvorni_sadrzaj>SUŠIONICA društvo s ograničenom odgovornošću za proizvodnju i sušenje povrća i voća "u stečaju", OIB 91980151189, Ivana Meštrovića/bb, Vrpolje</izvorni_sadrzaj>
    <derivirana_varijabla naziv="DomainObject.Predmet.StrankaIDrugiAdressOIB_1">SUŠIONICA društvo s ograničenom odgovornošću za proizvodnju i sušenje povrća i voća "u stečaju", OIB 91980151189, Ivana Meštrovića/bb, Vrpolje</derivirana_varijabla>
  </DomainObject.Predmet.StrankaIDrugiAdressOIB>
  <DomainObject.Predmet.ProtustrankaIDrugiAdressOIB>
    <izvorni_sadrzaj>SUŠIONICA društvo s ograničenom odgovornošću za proizvodnju i sušenje povrća i voća "u stečaju", OIB 91980151189, Ivana Meštrovića/bb, Vrpolje</izvorni_sadrzaj>
    <derivirana_varijabla naziv="DomainObject.Predmet.ProtustrankaIDrugiAdressOIB_1">SUŠIONICA društvo s ograničenom odgovornošću za proizvodnju i sušenje povrća i voća "u stečaju", OIB 91980151189, Ivana Meštrovića/bb,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SUŠIONICA društvo s ograničenom odgovornošću za proizvodnju i sušenje povrća i voća "u stečaju"</item>
      <item>SUŠIONICA društvo s ograničenom odgovornošću za proizvodnju i sušenje povrća i voća "u stečaju"</item>
      <item>ŠIMO OREŠKOVIĆ, tehničar</item>
      <item>INES GAUS, odvjetnicca</item>
      <item>DRAŽEN MARKOVIĆ dipl.ing.</item>
      <item>FRANJO MRVA</item>
      <item>ĐURO ŠARIĆ dipl.ing.</item>
      <item>RUŽICA ZMAIĆ, punomoćnica</item>
      <item>novinarka / IVANA MISMER LULIĆ</item>
      <item>PRIVREDNA BANKA d.d. ZAGREB</item>
      <item>novinarka / VIŠNJA RUŽIČIĆ</item>
      <item>JASNA ŠPIRANOVIĆ, odvjetnica</item>
      <item>novinarka / MARIJA RADOŠEVIĆ</item>
      <item>ŽUPANIJSKO DRŽAVNO ODVJETNIŠTVO - GRAĐANSKO UPRAVNI ODJEL</item>
      <item>predstavnik sindikata PPDIV / ŠIMO OREŠKOVIĆ</item>
      <item>SLAVKO KOTROMANIĆ, PREDSTAVNIK SINDIKATA</item>
      <item>ĐURO ĐAKOVIĆ KOTLOVI</item>
      <item>ZVONKO RAC, punomoćnik</item>
      <item>ĐURO ĐAKOIVĆ - MONTAŽA d.d.</item>
      <item>IVAN OPAČAK, odvjetnik</item>
      <item>DOMIN ČALE d.o.o.</item>
      <item>LJILJANA NIKŠIĆ, bivša zakonska zastupnica stečajnog dužnika</item>
      <item>STIPO MATIJEVIĆ</item>
      <item>ŽELJKA BRAND, odvjetnica</item>
      <item>MIRA BULJAN, odvjetnica</item>
      <item>JOSIP JELIĆ, odvjetnik</item>
      <item>MINISTARSTVO FINANCIJA, POREZNA UPRAVA, PODRUČNI URED</item>
      <item>ALMA OPAČAK, odvjetnica</item>
      <item>AGENCIJA ZA UPRAVLJANJE DRŽAVNOM IMOVINOM ZAGREB</item>
      <item>Gabriel Zovak</item>
      <item>LJERKA LOVRIĆ, odvjetnica</item>
      <item>POZRENA UPRAVA, ISPOSTAVA SLAVONSKI BROD</item>
      <item>Nikola Bojanić</item>
      <item>VESNA LAZARIĆ, zakonska zastupnica</item>
      <item>BRAVAR-MONT d.o.o. za bravarske, limarske i krovopokrivačke radove</item>
      <item>SLAVKO DEVČIĆ, radnik stečajnog dužnika</item>
      <item>Mario Gavranović</item>
      <item>ANTO JELUUŠIĆ</item>
      <item>Zvonimir Jurić</item>
      <item>Krešimir Pencinger</item>
    </izvorni_sadrzaj>
    <derivirana_varijabla naziv="DomainObject.Predmet.SudioniciListNaziv_1">
      <item>SUŠIONICA društvo s ograničenom odgovornošću za proizvodnju i sušenje povrća i voća "u stečaju"</item>
      <item>SUŠIONICA društvo s ograničenom odgovornošću za proizvodnju i sušenje povrća i voća "u stečaju"</item>
      <item>ŠIMO OREŠKOVIĆ, tehničar</item>
      <item>INES GAUS, odvjetnicca</item>
      <item>DRAŽEN MARKOVIĆ dipl.ing.</item>
      <item>FRANJO MRVA</item>
      <item>ĐURO ŠARIĆ dipl.ing.</item>
      <item>RUŽICA ZMAIĆ, punomoćnica</item>
      <item>novinarka / IVANA MISMER LULIĆ</item>
      <item>PRIVREDNA BANKA d.d. ZAGREB</item>
      <item>novinarka / VIŠNJA RUŽIČIĆ</item>
      <item>JASNA ŠPIRANOVIĆ, odvjetnica</item>
      <item>novinarka / MARIJA RADOŠEVIĆ</item>
      <item>ŽUPANIJSKO DRŽAVNO ODVJETNIŠTVO - GRAĐANSKO UPRAVNI ODJEL</item>
      <item>predstavnik sindikata PPDIV / ŠIMO OREŠKOVIĆ</item>
      <item>SLAVKO KOTROMANIĆ, PREDSTAVNIK SINDIKATA</item>
      <item>ĐURO ĐAKOVIĆ KOTLOVI</item>
      <item>ZVONKO RAC, punomoćnik</item>
      <item>ĐURO ĐAKOIVĆ - MONTAŽA d.d.</item>
      <item>IVAN OPAČAK, odvjetnik</item>
      <item>DOMIN ČALE d.o.o.</item>
      <item>LJILJANA NIKŠIĆ, bivša zakonska zastupnica stečajnog dužnika</item>
      <item>STIPO MATIJEVIĆ</item>
      <item>ŽELJKA BRAND, odvjetnica</item>
      <item>MIRA BULJAN, odvjetnica</item>
      <item>JOSIP JELIĆ, odvjetnik</item>
      <item>MINISTARSTVO FINANCIJA, POREZNA UPRAVA, PODRUČNI URED</item>
      <item>ALMA OPAČAK, odvjetnica</item>
      <item>AGENCIJA ZA UPRAVLJANJE DRŽAVNOM IMOVINOM ZAGREB</item>
      <item>Gabriel Zovak</item>
      <item>LJERKA LOVRIĆ, odvjetnica</item>
      <item>POZRENA UPRAVA, ISPOSTAVA SLAVONSKI BROD</item>
      <item>Nikola Bojanić</item>
      <item>VESNA LAZARIĆ, zakonska zastupnica</item>
      <item>BRAVAR-MONT d.o.o. za bravarske, limarske i krovopokrivačke radove</item>
      <item>SLAVKO DEVČIĆ, radnik stečajnog dužnika</item>
      <item>Mario Gavranović</item>
      <item>ANTO JELUUŠIĆ</item>
      <item>Zvonimir Jurić</item>
      <item>Krešimir Pencinger</item>
    </derivirana_varijabla>
  </DomainObject.Predmet.SudioniciListNaziv>
  <DomainObject.Predmet.SudioniciListAdressOIB>
    <izvorni_sadrzaj>
      <item>SUŠIONICA društvo s ograničenom odgovornošću za proizvodnju i sušenje povrća i voća "u stečaju", OIB 91980151189, Ivana Meštrovića/bb,Vrpolje</item>
      <item>SUŠIONICA društvo s ograničenom odgovornošću za proizvodnju i sušenje povrća i voća "u stečaju", OIB 91980151189, Ivana Meštrovića/bb,Vrpolje</item>
      <item>ŠIMO OREŠKOVIĆ, tehničar, 35210 VRPOLJE</item>
      <item>INES GAUS, odvjetnicca, 35000 Slavonski Brod</item>
      <item>DRAŽEN MARKOVIĆ dipl.ing., Gundulićeva 24,35000 Slavonski Brod</item>
      <item>FRANJO MRVA, 35210 VRPOLJE</item>
      <item>ĐURO ŠARIĆ dipl.ing., Slavonija I 1/2,35000 SLAOVNSKI BROD</item>
      <item>RUŽICA ZMAIĆ, punomoćnica, 35000 Slavonski Brod</item>
      <item>novinarka / IVANA MISMER LULIĆ, 35000 Slavonski Brod</item>
      <item>PRIVREDNA BANKA d.d. ZAGREB, Ul. grada Vukovara 271,10000 Zagreb</item>
      <item>novinarka / VIŠNJA RUŽIČIĆ, 35000 Slavonski Brod</item>
      <item>JASNA ŠPIRANOVIĆ, odvjetnica, Trg pobjede,35000 Slavonski Brod</item>
      <item>novinarka / MARIJA RADOŠEVIĆ, 35000 Slavonski Brod</item>
      <item>ŽUPANIJSKO DRŽAVNO ODVJETNIŠTVO - GRAĐANSKO UPRAVNI ODJEL, Trg pobjede,35000 SLAOVNSKI BROD</item>
      <item>predstavnik sindikata PPDIV / ŠIMO OREŠKOVIĆ, 35000 Slavonski Brod</item>
      <item>SLAVKO KOTROMANIĆ, PREDSTAVNIK SINDIKATA, 35000 Slavonski Brod</item>
      <item>ĐURO ĐAKOVIĆ KOTLOVI, 35000 Slavonski Brod</item>
      <item>ZVONKO RAC, punomoćnik, 35000 SLAVONSK IBROD</item>
      <item>ĐURO ĐAKOIVĆ - MONTAŽA d.d., 35000 Slavonski Brod</item>
      <item>IVAN OPAČAK, odvjetnik, A. Cesarca,35000 SLAVONSK IBROD</item>
      <item>DOMIN ČALE d.o.o., 35000 Slavonski Brod</item>
      <item>LJILJANA NIKŠIĆ, bivša zakonska zastupnica stečajnog dužnika, Ivana Meštrovića bb,35210 VRPOLJE</item>
      <item>STIPO MATIJEVIĆ, Gornja Vrba</item>
      <item>ŽELJKA BRAND, odvjetnica, 35000 Slavonski Brod</item>
      <item>MIRA BULJAN, odvjetnica, VUkovarska 3,35000 Slavonski Brod</item>
      <item>JOSIP JELIĆ, odvjetnik, 35000 Slavonski Brod</item>
      <item>MINISTARSTVO FINANCIJA, POREZNA UPRAVA, PODRUČNI URED, 35000 Slavonski Brod</item>
      <item>ALMA OPAČAK, odvjetnica, 35000 Slavonski Brod</item>
      <item>AGENCIJA ZA UPRAVLJANJE DRŽAVNOM IMOVINOM ZAGREB, 10000 Zagreb</item>
      <item>Gabriel Zovak</item>
      <item>LJERKA LOVRIĆ, odvjetnica, 35000 Slavonski Brod</item>
      <item>POZRENA UPRAVA, ISPOSTAVA SLAVONSKI BROD, 35000 Slavonski Brod</item>
      <item>Nikola Bojanić, OIB 32886956915, Bračka 179,31000 Osijek</item>
      <item>VESNA LAZARIĆ, zakonska zastupnica, 35000 SLAOVNSKI BROD</item>
      <item>BRAVAR-MONT d.o.o. za bravarske, limarske i krovopokrivačke radove, OIB 39793820086, Kralja Tomislava 60,31410 Strizivojna</item>
      <item>SLAVKO DEVČIĆ, radnik stečajnog dužnika, 35210 VRPOLJE</item>
      <item>Mario Gavranović</item>
      <item>ANTO JELUUŠIĆ, Meštrovićeva 31,35210 VRPOLJE</item>
      <item>Zvonimir Jurić</item>
      <item>Krešimir Pencinger</item>
    </izvorni_sadrzaj>
    <derivirana_varijabla naziv="DomainObject.Predmet.SudioniciListAdressOIB_1">
      <item>SUŠIONICA društvo s ograničenom odgovornošću za proizvodnju i sušenje povrća i voća "u stečaju", OIB 91980151189, Ivana Meštrovića/bb,Vrpolje</item>
      <item>SUŠIONICA društvo s ograničenom odgovornošću za proizvodnju i sušenje povrća i voća "u stečaju", OIB 91980151189, Ivana Meštrovića/bb,Vrpolje</item>
      <item>ŠIMO OREŠKOVIĆ, tehničar, 35210 VRPOLJE</item>
      <item>INES GAUS, odvjetnicca, 35000 Slavonski Brod</item>
      <item>DRAŽEN MARKOVIĆ dipl.ing., Gundulićeva 24,35000 Slavonski Brod</item>
      <item>FRANJO MRVA, 35210 VRPOLJE</item>
      <item>ĐURO ŠARIĆ dipl.ing., Slavonija I 1/2,35000 SLAOVNSKI BROD</item>
      <item>RUŽICA ZMAIĆ, punomoćnica, 35000 Slavonski Brod</item>
      <item>novinarka / IVANA MISMER LULIĆ, 35000 Slavonski Brod</item>
      <item>PRIVREDNA BANKA d.d. ZAGREB, Ul. grada Vukovara 271,10000 Zagreb</item>
      <item>novinarka / VIŠNJA RUŽIČIĆ, 35000 Slavonski Brod</item>
      <item>JASNA ŠPIRANOVIĆ, odvjetnica, Trg pobjede,35000 Slavonski Brod</item>
      <item>novinarka / MARIJA RADOŠEVIĆ, 35000 Slavonski Brod</item>
      <item>ŽUPANIJSKO DRŽAVNO ODVJETNIŠTVO - GRAĐANSKO UPRAVNI ODJEL, Trg pobjede,35000 SLAOVNSKI BROD</item>
      <item>predstavnik sindikata PPDIV / ŠIMO OREŠKOVIĆ, 35000 Slavonski Brod</item>
      <item>SLAVKO KOTROMANIĆ, PREDSTAVNIK SINDIKATA, 35000 Slavonski Brod</item>
      <item>ĐURO ĐAKOVIĆ KOTLOVI, 35000 Slavonski Brod</item>
      <item>ZVONKO RAC, punomoćnik, 35000 SLAVONSK IBROD</item>
      <item>ĐURO ĐAKOIVĆ - MONTAŽA d.d., 35000 Slavonski Brod</item>
      <item>IVAN OPAČAK, odvjetnik, A. Cesarca,35000 SLAVONSK IBROD</item>
      <item>DOMIN ČALE d.o.o., 35000 Slavonski Brod</item>
      <item>LJILJANA NIKŠIĆ, bivša zakonska zastupnica stečajnog dužnika, Ivana Meštrovića bb,35210 VRPOLJE</item>
      <item>STIPO MATIJEVIĆ, Gornja Vrba</item>
      <item>ŽELJKA BRAND, odvjetnica, 35000 Slavonski Brod</item>
      <item>MIRA BULJAN, odvjetnica, VUkovarska 3,35000 Slavonski Brod</item>
      <item>JOSIP JELIĆ, odvjetnik, 35000 Slavonski Brod</item>
      <item>MINISTARSTVO FINANCIJA, POREZNA UPRAVA, PODRUČNI URED, 35000 Slavonski Brod</item>
      <item>ALMA OPAČAK, odvjetnica, 35000 Slavonski Brod</item>
      <item>AGENCIJA ZA UPRAVLJANJE DRŽAVNOM IMOVINOM ZAGREB, 10000 Zagreb</item>
      <item>Gabriel Zovak</item>
      <item>LJERKA LOVRIĆ, odvjetnica, 35000 Slavonski Brod</item>
      <item>POZRENA UPRAVA, ISPOSTAVA SLAVONSKI BROD, 35000 Slavonski Brod</item>
      <item>Nikola Bojanić, OIB 32886956915, Bračka 179,31000 Osijek</item>
      <item>VESNA LAZARIĆ, zakonska zastupnica, 35000 SLAOVNSKI BROD</item>
      <item>BRAVAR-MONT d.o.o. za bravarske, limarske i krovopokrivačke radove, OIB 39793820086, Kralja Tomislava 60,31410 Strizivojna</item>
      <item>SLAVKO DEVČIĆ, radnik stečajnog dužnika, 35210 VRPOLJE</item>
      <item>Mario Gavranović</item>
      <item>ANTO JELUUŠIĆ, Meštrovićeva 31,35210 VRPOLJE</item>
      <item>Zvonimir Jurić</item>
      <item>Krešimir Pencinger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91980151189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32886956915</item>
      <item>, OIB null</item>
      <item>, OIB 39793820086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91980151189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32886956915</item>
      <item>, OIB null</item>
      <item>, OIB 39793820086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393</properties:Words>
  <properties:Characters>1998</properties:Characters>
  <properties:Lines>62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2016-11-22T12:37:00Z</dcterms:created>
  <dc:creator>Marija Jagodar</dc:creator>
  <cp:lastModifiedBy>wsadmin</cp:lastModifiedBy>
  <cp:lastPrinted>2016-11-22T12:36:00Z</cp:lastPrinted>
  <dcterms:modified xmlns:xsi="http://www.w3.org/2001/XMLSchema-instance" xsi:type="dcterms:W3CDTF">2016-11-22T12:38:00Z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