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2bdc" w14:paraId="f112bdc" w:rsidRDefault="00FC020D" w:rsidP="00FC020D" w:rsidR="00FC020D">
      <w:pPr>
        <w:pStyle w:val="Bezproreda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153035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</w:t>
      </w:r>
    </w:p>
    <w:p w:rsidRDefault="00FC020D" w:rsidP="00FC020D" w:rsidR="00FC020D">
      <w:pPr>
        <w:pStyle w:val="Bezproreda"/>
      </w:pPr>
    </w:p>
    <w:p w:rsidRDefault="00FC020D" w:rsidP="00FC020D" w:rsidR="00AE649C">
      <w:pPr>
        <w:pStyle w:val="Bezproreda"/>
      </w:pPr>
      <w:r>
        <w:t xml:space="preserve">     Republika Hrvatska</w:t>
      </w:r>
    </w:p>
    <w:p w:rsidRDefault="00FC020D" w:rsidP="00FC020D" w:rsidR="00FC020D">
      <w:pPr>
        <w:pStyle w:val="Bezproreda"/>
      </w:pPr>
      <w:r>
        <w:t>Trgovački sud u Bjelovaru</w:t>
      </w:r>
    </w:p>
    <w:p w:rsidRDefault="00FC020D" w:rsidP="00FC020D" w:rsidR="00FC020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C020D" w:rsidP="00FC020D" w:rsidR="00FC020D">
      <w:pPr>
        <w:pStyle w:val="Bezproreda"/>
      </w:pPr>
    </w:p>
    <w:p w:rsidRDefault="00FC020D" w:rsidP="00FC020D" w:rsidR="00FC020D" w:rsidRPr="00B76F3C">
      <w:pPr>
        <w:pStyle w:val="Bezproreda"/>
      </w:pPr>
    </w:p>
    <w:p w:rsidRDefault="00FC020D" w:rsidP="00FC020D" w:rsidR="00FC020D">
      <w:pPr>
        <w:pStyle w:val="Bezproreda"/>
        <w:ind w:firstLine="708" w:left="3540"/>
        <w:jc w:val="center"/>
      </w:pPr>
      <w:r>
        <w:t>Poslovni broj: 1 St-834/2017-17</w:t>
      </w:r>
    </w:p>
    <w:p w:rsidRDefault="00FC020D" w:rsidP="00FC020D" w:rsidR="00FC020D">
      <w:pPr>
        <w:pStyle w:val="Bezproreda"/>
        <w:jc w:val="center"/>
      </w:pPr>
    </w:p>
    <w:p w:rsidRDefault="00FC020D" w:rsidP="00FC020D" w:rsidR="00FC020D">
      <w:pPr>
        <w:pStyle w:val="Bezproreda"/>
      </w:pPr>
    </w:p>
    <w:p w:rsidRDefault="00FC020D" w:rsidP="00FC020D" w:rsidR="00FC020D">
      <w:pPr>
        <w:pStyle w:val="Bezproreda"/>
        <w:jc w:val="center"/>
      </w:pPr>
      <w:r>
        <w:t>R E P U B L I K A  H R V A T S K A</w:t>
      </w:r>
    </w:p>
    <w:p w:rsidRDefault="00FC020D" w:rsidP="00FC020D" w:rsidR="00FC020D">
      <w:pPr>
        <w:pStyle w:val="Bezproreda"/>
        <w:jc w:val="center"/>
      </w:pPr>
    </w:p>
    <w:p w:rsidRDefault="00FC020D" w:rsidP="00FC020D" w:rsidR="00FC020D">
      <w:pPr>
        <w:pStyle w:val="Bezproreda"/>
        <w:jc w:val="center"/>
      </w:pPr>
      <w:r>
        <w:t>R J E Š E N J E</w:t>
      </w:r>
    </w:p>
    <w:p w:rsidRDefault="00FC020D" w:rsidP="00FC020D" w:rsidR="00FC020D">
      <w:pPr>
        <w:pStyle w:val="Bezproreda"/>
        <w:jc w:val="center"/>
      </w:pPr>
    </w:p>
    <w:p w:rsidRDefault="00FC020D" w:rsidP="00FC020D" w:rsidR="00FC020D">
      <w:pPr>
        <w:pStyle w:val="Bezproreda"/>
        <w:jc w:val="both"/>
      </w:pPr>
    </w:p>
    <w:p w:rsidRDefault="00FC020D" w:rsidP="00FC020D" w:rsidR="00FC020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ELWOOD d.o.o. za proizvodnju i usluge Trojstveni Markovac, Grgura Karlovčana 10, OIB: 07335584129, 18.  listopada 2018. </w:t>
      </w:r>
    </w:p>
    <w:p w:rsidRDefault="00FC020D" w:rsidP="00FC020D" w:rsidR="00FC020D">
      <w:pPr>
        <w:pStyle w:val="Bezproreda"/>
        <w:jc w:val="both"/>
        <w:rPr>
          <w:noProof/>
        </w:rPr>
      </w:pPr>
    </w:p>
    <w:p w:rsidRDefault="00FC020D" w:rsidP="00FC020D" w:rsidR="00FC020D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FC020D" w:rsidP="00FC020D" w:rsidR="00FC020D">
      <w:pPr>
        <w:pStyle w:val="Bezproreda"/>
        <w:jc w:val="both"/>
      </w:pPr>
    </w:p>
    <w:p w:rsidRDefault="00FC020D" w:rsidP="00FC020D" w:rsidR="00FC020D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ELWOOD d.o.o. za proizvodnju i usluge Trojstveni Markovac, Grgura Karlovčana 10, OIB: 07335584129,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50-834-18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HR05 540-834-18.</w:t>
      </w:r>
    </w:p>
    <w:p w:rsidRDefault="00FC020D" w:rsidP="00FC020D" w:rsidR="00FC020D">
      <w:pPr>
        <w:pStyle w:val="Bezproreda"/>
        <w:jc w:val="both"/>
        <w:rPr>
          <w:lang w:val="en-GB"/>
        </w:rPr>
      </w:pPr>
    </w:p>
    <w:p w:rsidRDefault="00FC020D" w:rsidP="00FC020D" w:rsidR="00FC020D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FC020D" w:rsidP="00FC020D" w:rsidR="00FC020D">
      <w:pPr>
        <w:pStyle w:val="Bezproreda"/>
        <w:jc w:val="both"/>
      </w:pPr>
    </w:p>
    <w:p w:rsidRDefault="00FC020D" w:rsidP="00FC020D" w:rsidR="00FC020D">
      <w:pPr>
        <w:pStyle w:val="Bezproreda"/>
        <w:jc w:val="center"/>
      </w:pPr>
      <w:r>
        <w:t>Obrazloženje</w:t>
      </w:r>
    </w:p>
    <w:p w:rsidRDefault="00FC020D" w:rsidP="00FC020D" w:rsidR="00FC020D">
      <w:pPr>
        <w:pStyle w:val="Bezproreda"/>
        <w:jc w:val="both"/>
      </w:pPr>
    </w:p>
    <w:p w:rsidRDefault="00FC020D" w:rsidP="00FC020D" w:rsidR="00FC020D">
      <w:pPr>
        <w:pStyle w:val="Bezproreda"/>
        <w:ind w:firstLine="708"/>
        <w:jc w:val="both"/>
      </w:pPr>
      <w:r>
        <w:t xml:space="preserve">Dana 30.  studenog  2017. godine FINA RC ZAGREB, 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FC020D" w:rsidP="00FC020D" w:rsidR="00FC020D">
      <w:pPr>
        <w:pStyle w:val="Bezproreda"/>
        <w:jc w:val="both"/>
      </w:pPr>
    </w:p>
    <w:p w:rsidRDefault="00FC020D" w:rsidP="00FC020D" w:rsidR="00FC020D">
      <w:pPr>
        <w:pStyle w:val="Bezproreda"/>
        <w:ind w:firstLine="708"/>
        <w:jc w:val="both"/>
      </w:pPr>
      <w:r>
        <w:t xml:space="preserve">Sud je rješenjem od 8. siječnja 2018. pokrenuo postupak radi utvrđivanja uvjeta za otvaranje stečajnog postupka nad dužnikom </w:t>
      </w:r>
      <w:r>
        <w:rPr>
          <w:noProof/>
        </w:rPr>
        <w:t>ELWOOD d.o.o. za proizvodnju i usluge Trojstveni Markovac, Grgura Karlovčana 10, OIB: 07335584129.</w:t>
      </w:r>
      <w:r>
        <w:t xml:space="preserve"> Istim rješenjem sazvano je ročište radi izjašnjenja o prijedlogu i raspravi o uvjetima za otvaranje stečajnog postupka.</w:t>
      </w:r>
    </w:p>
    <w:p w:rsidRDefault="00FC020D" w:rsidP="00FC020D" w:rsidR="00FC020D">
      <w:pPr>
        <w:pStyle w:val="Bezproreda"/>
        <w:jc w:val="both"/>
      </w:pPr>
      <w:r>
        <w:t xml:space="preserve"> </w:t>
      </w:r>
    </w:p>
    <w:p w:rsidRDefault="00FC020D" w:rsidP="00FC020D" w:rsidR="00FC020D">
      <w:pPr>
        <w:pStyle w:val="Bezproreda"/>
        <w:ind w:firstLine="708"/>
        <w:jc w:val="both"/>
      </w:pPr>
      <w:r>
        <w:t>Na ročištu održanom dana 18. listopada 2018. godine sud zaključuje da dužnik ne raspolaže imovinom koja bi bila dovoljna za namirenje troškova prethodnog i stečajnog postupka.</w:t>
      </w:r>
    </w:p>
    <w:p w:rsidRDefault="00FC020D" w:rsidP="00FC020D" w:rsidR="00FC020D">
      <w:pPr>
        <w:pStyle w:val="Bezproreda"/>
        <w:jc w:val="both"/>
      </w:pPr>
    </w:p>
    <w:p w:rsidRDefault="00FC020D" w:rsidP="00FC020D" w:rsidR="00FC020D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FC020D" w:rsidP="00FC020D" w:rsidR="00FC020D">
      <w:pPr>
        <w:pStyle w:val="Bezproreda"/>
        <w:jc w:val="both"/>
      </w:pPr>
    </w:p>
    <w:p w:rsidRDefault="00FC020D" w:rsidP="00FC020D" w:rsidR="00FC020D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FC020D" w:rsidP="00FC020D" w:rsidR="00FC020D">
      <w:pPr>
        <w:pStyle w:val="Bezproreda"/>
        <w:jc w:val="both"/>
      </w:pPr>
    </w:p>
    <w:p w:rsidRDefault="00FC020D" w:rsidP="00FC020D" w:rsidR="00FC020D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FC020D" w:rsidP="00FC020D" w:rsidR="00FC020D">
      <w:pPr>
        <w:pStyle w:val="Bezproreda"/>
        <w:jc w:val="both"/>
      </w:pPr>
    </w:p>
    <w:p w:rsidRDefault="00FC020D" w:rsidP="00FC020D" w:rsidR="00FC020D">
      <w:pPr>
        <w:pStyle w:val="Bezproreda"/>
        <w:ind w:firstLine="708"/>
        <w:jc w:val="both"/>
      </w:pPr>
      <w:r>
        <w:t>U Bjelovaru 18. listopada 2018.</w:t>
      </w:r>
    </w:p>
    <w:p w:rsidRDefault="00FC020D" w:rsidP="00FC020D" w:rsidR="00FC020D">
      <w:pPr>
        <w:pStyle w:val="Bezproreda"/>
        <w:jc w:val="both"/>
      </w:pPr>
    </w:p>
    <w:p w:rsidRDefault="00FC020D" w:rsidP="00FC020D" w:rsidR="00FC020D">
      <w:pPr>
        <w:pStyle w:val="Bezproreda"/>
        <w:ind w:firstLine="708" w:left="708"/>
        <w:jc w:val="center"/>
      </w:pPr>
      <w:r>
        <w:t>S u d a c</w:t>
      </w:r>
    </w:p>
    <w:p w:rsidRDefault="00FC020D" w:rsidP="00FC020D" w:rsidR="00FC020D">
      <w:pPr>
        <w:pStyle w:val="Bezproreda"/>
        <w:jc w:val="center"/>
      </w:pPr>
    </w:p>
    <w:p w:rsidRDefault="00FC020D" w:rsidP="00FC020D" w:rsidR="00FC020D">
      <w:pPr>
        <w:pStyle w:val="Bezproreda"/>
        <w:ind w:firstLine="708" w:left="708"/>
        <w:jc w:val="center"/>
      </w:pPr>
      <w:r>
        <w:t xml:space="preserve">Branka Pleskalt </w:t>
      </w:r>
      <w:r>
        <w:t>v.r.</w:t>
      </w:r>
    </w:p>
    <w:p w:rsidRDefault="00FC020D" w:rsidP="00FC020D" w:rsidR="00FC020D">
      <w:pPr>
        <w:pStyle w:val="Bezproreda"/>
        <w:ind w:firstLine="708" w:left="708"/>
        <w:jc w:val="center"/>
      </w:pPr>
    </w:p>
    <w:p w:rsidRDefault="00FC020D" w:rsidP="00FC020D" w:rsidR="00FC020D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C020D" w:rsidP="00FC020D" w:rsidR="00FC020D">
      <w:pPr>
        <w:pStyle w:val="Bezproreda"/>
        <w:ind w:firstLine="708" w:left="708"/>
        <w:jc w:val="center"/>
      </w:pPr>
      <w:r>
        <w:t>Vesna Dragišić</w:t>
      </w:r>
      <w:bookmarkStart w:name="_GoBack" w:id="0"/>
      <w:bookmarkEnd w:id="0"/>
    </w:p>
    <w:p w:rsidRDefault="00FC020D" w:rsidP="00FC020D" w:rsidR="00FC020D">
      <w:pPr>
        <w:pStyle w:val="Bezproreda"/>
        <w:ind w:firstLine="708" w:left="708"/>
        <w:jc w:val="center"/>
      </w:pPr>
    </w:p>
    <w:p w:rsidRDefault="00FC020D" w:rsidP="00FC020D" w:rsidR="00FC020D">
      <w:pPr>
        <w:pStyle w:val="Bezproreda"/>
        <w:jc w:val="both"/>
      </w:pPr>
    </w:p>
    <w:p w:rsidRDefault="00FC020D" w:rsidP="00FC020D" w:rsidR="00FC020D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C020D" w:rsidP="00FC020D" w:rsidR="00FC020D">
      <w:pPr>
        <w:pStyle w:val="Bezproreda"/>
        <w:ind w:firstLine="708"/>
        <w:jc w:val="both"/>
      </w:pPr>
    </w:p>
    <w:p w:rsidRDefault="00AE649C" w:rsidP="00FC020D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C020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526565"/>
      <w:docPartObj>
        <w:docPartGallery w:val="Page Numbers (Top of Page)"/>
        <w:docPartUnique/>
      </w:docPartObj>
    </w:sdtPr>
    <w:sdtContent>
      <w:p w:rsidRDefault="00FC020D" w:rsidR="00FC02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C020D" w:rsidR="008333A9">
    <w:pPr>
      <w:pStyle w:val="Zaglavlje"/>
    </w:pPr>
    <w:r>
      <w:t>Poslovni broj: 1 St-834/2017-17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20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489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St-834/2017-18</izvorni_sadrzaj>
    <derivirana_varijabla naziv="DomainObject.Oznaka_1">St-834/2017-18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St-834/2017</izvorni_sadrzaj>
    <derivirana_varijabla naziv="DomainObject.Predmet.OznakaBroj_1">St-834/2017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ELWOOD društvo s ograničenom odgovornošću za proizvodnju i usluge zastupanog po punomoćniku MONIKA MIHELIĆ, odvj.</izvorni_sadrzaj>
    <derivirana_varijabla naziv="DomainObject.Predmet.ProtustrankaFormated_1">  ELWOOD društvo s ograničenom odgovornošću za proizvodnju i usluge zastupanog po punomoćniku MONIKA MIHELIĆ, odvj.</derivirana_varijabla>
  </DomainObject.Predmet.ProtustrankaFormated>
  <DomainObject.Predmet.ProtustrankaFormatedOIB>
    <izvorni_sadrzaj>  ELWOOD društvo s ograničenom odgovornošću za proizvodnju i usluge, OIB 07335584129 zastupanog po punomoćniku MONIKA MIHELIĆ, odvj.</izvorni_sadrzaj>
    <derivirana_varijabla naziv="DomainObject.Predmet.ProtustrankaFormatedOIB_1">  ELWOOD društvo s ograničenom odgovornošću za proizvodnju i usluge, OIB 07335584129 zastupanog po punomoćniku MONIKA MIHELIĆ, odvj.</derivirana_varijabla>
  </DomainObject.Predmet.ProtustrankaFormatedOIB>
  <DomainObject.Predmet.ProtustrankaFormatedWithAdress>
    <izvorni_sadrzaj> ELWOOD društvo s ograničenom odgovornošću za proizvodnju i usluge, Grgura Karlovčana 10, 43000 Trojstveni Markovac zastupanog po punomoćniku MONIKA MIHELIĆ, odvj.</izvorni_sadrzaj>
    <derivirana_varijabla naziv="DomainObject.Predmet.ProtustrankaFormatedWithAdress_1"> ELWOOD društvo s ograničenom odgovornošću za proizvodnju i usluge, Grgura Karlovčana 10, 43000 Trojstveni Markovac zastupanog po punomoćniku MONIKA MIHELIĆ, odvj.</derivirana_varijabla>
  </DomainObject.Predmet.ProtustrankaFormatedWithAdress>
  <DomainObject.Predmet.ProtustrankaFormatedWithAdressOIB>
    <izvorni_sadrzaj> ELWOOD društvo s ograničenom odgovornošću za proizvodnju i usluge, OIB 07335584129, Grgura Karlovčana 10, 43000 Trojstveni Markovac zastupanog po punomoćniku MONIKA MIHELIĆ, odvj.</izvorni_sadrzaj>
    <derivirana_varijabla naziv="DomainObject.Predmet.ProtustrankaFormatedWithAdressOIB_1"> ELWOOD društvo s ograničenom odgovornošću za proizvodnju i usluge, OIB 07335584129, Grgura Karlovčana 10, 43000 Trojstveni Markovac zastupanog po punomoćniku MONIKA MIHELIĆ, odvj.</derivirana_varijabla>
  </DomainObject.Predmet.ProtustrankaFormatedWithAdressOIB>
  <DomainObject.Predmet.ProtustrankaWithAdress>
    <izvorni_sadrzaj>ELWOOD društvo s ograničenom odgovornošću za proizvodnju i usluge Grgura Karlovčana 10, 43000 Trojstveni Markovac</izvorni_sadrzaj>
    <derivirana_varijabla naziv="DomainObject.Predmet.ProtustrankaWithAdress_1">ELWOOD društvo s ograničenom odgovornošću za proizvodnju i usluge Grgura Karlovčana 10, 43000 Trojstveni Markovac</derivirana_varijabla>
  </DomainObject.Predmet.ProtustrankaWithAdress>
  <DomainObject.Predmet.ProtustrankaWithAdressOIB>
    <izvorni_sadrzaj>ELWOOD društvo s ograničenom odgovornošću za proizvodnju i usluge, OIB 07335584129, Grgura Karlovčana 10, 43000 Trojstveni Markovac</izvorni_sadrzaj>
    <derivirana_varijabla naziv="DomainObject.Predmet.ProtustrankaWithAdressOIB_1">ELWOOD društvo s ograničenom odgovornošću za proizvodnju i usluge, OIB 07335584129, Grgura Karlovčana 10, 43000 Trojstveni Markovac</derivirana_varijabla>
  </DomainObject.Predmet.ProtustrankaWithAdressOIB>
  <DomainObject.Predmet.ProtustrankaNazivFormated>
    <izvorni_sadrzaj>ELWOOD društvo s ograničenom odgovornošću za proizvodnju i usluge</izvorni_sadrzaj>
    <derivirana_varijabla naziv="DomainObject.Predmet.ProtustrankaNazivFormated_1">ELWOOD društvo s ograničenom odgovornošću za proizvodnju i usluge</derivirana_varijabla>
  </DomainObject.Predmet.ProtustrankaNazivFormated>
  <DomainObject.Predmet.ProtustrankaNazivFormatedOIB>
    <izvorni_sadrzaj>ELWOOD društvo s ograničenom odgovornošću za proizvodnju i usluge, OIB 07335584129</izvorni_sadrzaj>
    <derivirana_varijabla naziv="DomainObject.Predmet.ProtustrankaNazivFormatedOIB_1">ELWOOD društvo s ograničenom odgovornošću za proizvodnju i usluge, OIB 07335584129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ELWOOD društvo s ograničenom odgovornošću za proizvodnju i usluge zastupanog po punomoćniku MONIKA MIHELIĆ, odvj.</item>
    </izvorni_sadrzaj>
    <derivirana_varijabla naziv="DomainObject.Predmet.ProtuStrankaListFormated_1">
      <item>ELWOOD društvo s ograničenom odgovornošću za proizvodnju i usluge zastupanog po punomoćniku MONIKA MIHELIĆ, odvj.</item>
    </derivirana_varijabla>
  </DomainObject.Predmet.ProtuStrankaListFormated>
  <DomainObject.Predmet.ProtuStrankaListFormatedOIB>
    <izvorni_sadrzaj>
      <item>ELWOOD društvo s ograničenom odgovornošću za proizvodnju i usluge, OIB 07335584129 zastupanog po punomoćniku MONIKA MIHELIĆ, odvj.</item>
    </izvorni_sadrzaj>
    <derivirana_varijabla naziv="DomainObject.Predmet.ProtuStrankaListFormatedOIB_1">
      <item>ELWOOD društvo s ograničenom odgovornošću za proizvodnju i usluge, OIB 07335584129 zastupanog po punomoćniku MONIKA MIHELIĆ, odvj.</item>
    </derivirana_varijabla>
  </DomainObject.Predmet.ProtuStrankaListFormatedOIB>
  <DomainObject.Predmet.ProtuStrankaListFormatedWithAdress>
    <izvorni_sadrzaj>
      <item>ELWOOD društvo s ograničenom odgovornošću za proizvodnju i usluge, Grgura Karlovčana 10, 43000 Trojstveni Markovac zastupanog po punomoćniku MONIKA MIHELIĆ, odvj.</item>
    </izvorni_sadrzaj>
    <derivirana_varijabla naziv="DomainObject.Predmet.ProtuStrankaListFormatedWithAdress_1">
      <item>ELWOOD društvo s ograničenom odgovornošću za proizvodnju i usluge, Grgura Karlovčana 10, 43000 Trojstveni Markovac zastupanog po punomoćniku MONIKA MIHELIĆ, odvj.</item>
    </derivirana_varijabla>
  </DomainObject.Predmet.ProtuStrankaListFormatedWithAdress>
  <DomainObject.Predmet.ProtuStrankaListFormatedWithAdressOIB>
    <izvorni_sadrzaj>
      <item>ELWOOD društvo s ograničenom odgovornošću za proizvodnju i usluge, OIB 07335584129, Grgura Karlovčana 10, 43000 Trojstveni Markovac zastupanog po punomoćniku MONIKA MIHELIĆ, odvj.</item>
    </izvorni_sadrzaj>
    <derivirana_varijabla naziv="DomainObject.Predmet.ProtuStrankaListFormatedWithAdressOIB_1">
      <item>ELWOOD društvo s ograničenom odgovornošću za proizvodnju i usluge, OIB 07335584129, Grgura Karlovčana 10, 43000 Trojstveni Markovac zastupanog po punomoćniku MONIKA MIHELIĆ, odvj.</item>
    </derivirana_varijabla>
  </DomainObject.Predmet.ProtuStrankaListFormatedWithAdressOIB>
  <DomainObject.Predmet.ProtuStrankaListNazivFormated>
    <izvorni_sadrzaj>
      <item>ELWOOD društvo s ograničenom odgovornošću za proizvodnju i usluge</item>
    </izvorni_sadrzaj>
    <derivirana_varijabla naziv="DomainObject.Predmet.ProtuStrankaListNazivFormated_1">
      <item>ELWOOD društvo s ograničenom odgovornošću za proizvodnju i usluge</item>
    </derivirana_varijabla>
  </DomainObject.Predmet.ProtuStrankaListNazivFormated>
  <DomainObject.Predmet.ProtuStrankaListNazivFormatedOIB>
    <izvorni_sadrzaj>
      <item>ELWOOD društvo s ograničenom odgovornošću za proizvodnju i usluge, OIB 07335584129</item>
    </izvorni_sadrzaj>
    <derivirana_varijabla naziv="DomainObject.Predmet.ProtuStrankaListNazivFormatedOIB_1">
      <item>ELWOOD društvo s ograničenom odgovornošću za proizvodnju i usluge, OIB 07335584129</item>
    </derivirana_varijabla>
  </DomainObject.Predmet.ProtuStrankaListNazivFormatedOIB>
  <DomainObject.Predmet.OstaliListFormated>
    <izvorni_sadrzaj>
      <item>Dalibor Špehar</item>
      <item>MONIKA MIHELIĆ, odvj. punomoćnik sudionika u postupku ELWOOD društvo s ograničenom odgovornošću za proizvodnju i usluge</item>
    </izvorni_sadrzaj>
    <derivirana_varijabla naziv="DomainObject.Predmet.OstaliListFormated_1">
      <item>Dalibor Špehar</item>
      <item>MONIKA MIHELIĆ, odvj. punomoćnik sudionika u postupku ELWOOD društvo s ograničenom odgovornošću za proizvodnju i usluge</item>
    </derivirana_varijabla>
  </DomainObject.Predmet.OstaliListFormated>
  <DomainObject.Predmet.OstaliListFormatedOIB>
    <izvorni_sadrzaj>
      <item>Dalibor Špehar, OIB 46638725319</item>
      <item>MONIKA MIHELIĆ, odvj., OIB 27628101080 punomoćnik sudionika u postupku ELWOOD društvo s ograničenom odgovornošću za proizvodnju i usluge</item>
    </izvorni_sadrzaj>
    <derivirana_varijabla naziv="DomainObject.Predmet.OstaliListFormatedOIB_1">
      <item>Dalibor Špehar, OIB 46638725319</item>
      <item>MONIKA MIHELIĆ, odvj., OIB 27628101080 punomoćnik sudionika u postupku ELWOOD društvo s ograničenom odgovornošću za proizvodnju i usluge</item>
    </derivirana_varijabla>
  </DomainObject.Predmet.OstaliListFormatedOIB>
  <DomainObject.Predmet.OstaliListFormatedWithAdress>
    <izvorni_sadrzaj>
      <item>Dalibor Špehar, G. Karlovčana 10., 43000 Trojstveni Markovac</item>
      <item>MONIKA MIHELIĆ, odvj., Trg Petra Zrinskog 1, 10340 Vrbovec punomoćnik sudionika u postupku ELWOOD društvo s ograničenom odgovornošću za proizvodnju i usluge</item>
    </izvorni_sadrzaj>
    <derivirana_varijabla naziv="DomainObject.Predmet.OstaliListFormatedWithAdress_1">
      <item>Dalibor Špehar, G. Karlovčana 10., 43000 Trojstveni Markovac</item>
      <item>MONIKA MIHELIĆ, odvj., Trg Petra Zrinskog 1, 10340 Vrbovec punomoćnik sudionika u postupku ELWOOD društvo s ograničenom odgovornošću za proizvodnju i usluge</item>
    </derivirana_varijabla>
  </DomainObject.Predmet.OstaliListFormatedWithAdress>
  <DomainObject.Predmet.OstaliListFormatedWithAdressOIB>
    <izvorni_sadrzaj>
      <item>Dalibor Špehar, OIB 46638725319, G. Karlovčana 10., 43000 Trojstveni Markovac</item>
      <item>MONIKA MIHELIĆ, odvj., OIB 27628101080, Trg Petra Zrinskog 1, 10340 Vrbovec punomoćnik sudionika u postupku ELWOOD društvo s ograničenom odgovornošću za proizvodnju i usluge</item>
    </izvorni_sadrzaj>
    <derivirana_varijabla naziv="DomainObject.Predmet.OstaliListFormatedWithAdressOIB_1">
      <item>Dalibor Špehar, OIB 46638725319, G. Karlovčana 10., 43000 Trojstveni Markovac</item>
      <item>MONIKA MIHELIĆ, odvj., OIB 27628101080, Trg Petra Zrinskog 1, 10340 Vrbovec punomoćnik sudionika u postupku ELWOOD društvo s ograničenom odgovornošću za proizvodnju i usluge</item>
    </derivirana_varijabla>
  </DomainObject.Predmet.OstaliListFormatedWithAdressOIB>
  <DomainObject.Predmet.OstaliListNazivFormated>
    <izvorni_sadrzaj>
      <item>Dalibor Špehar</item>
      <item>MONIKA MIHELIĆ, odvj.</item>
    </izvorni_sadrzaj>
    <derivirana_varijabla naziv="DomainObject.Predmet.OstaliListNazivFormated_1">
      <item>Dalibor Špehar</item>
      <item>MONIKA MIHELIĆ, odvj.</item>
    </derivirana_varijabla>
  </DomainObject.Predmet.OstaliListNazivFormated>
  <DomainObject.Predmet.OstaliListNazivFormatedOIB>
    <izvorni_sadrzaj>
      <item>Dalibor Špehar, OIB 46638725319</item>
      <item>MONIKA MIHELIĆ, odvj., OIB 27628101080</item>
    </izvorni_sadrzaj>
    <derivirana_varijabla naziv="DomainObject.Predmet.OstaliListNazivFormatedOIB_1">
      <item>Dalibor Špehar, OIB 46638725319</item>
      <item>MONIKA MIHELIĆ, odvj., OIB 27628101080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St-834/2017-18</izvorni_sadrzaj>
    <derivirana_varijabla naziv="DomainObject.PoslovniBrojDokumenta_1">St-834/2017-18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ELWOOD društvo s ograničenom odgovornošću za proizvodnju i usluge</izvorni_sadrzaj>
    <derivirana_varijabla naziv="DomainObject.Predmet.ProtustrankaIDrugi_1">ELWOOD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ELWOOD društvo s ograničenom odgovornošću za proizvodnju i usluge, OIB 07335584129, Grgura Karlovčana 10, 43000 Trojstveni Markovac</izvorni_sadrzaj>
    <derivirana_varijabla naziv="DomainObject.Predmet.ProtustrankaIDrugiAdressOIB_1">ELWOOD društvo s ograničenom odgovornošću za proizvodnju i usluge, OIB 07335584129, Grgura Karlovčana 10,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ELWOOD društvo s ograničenom odgovornošću za proizvodnju i usluge</item>
      <item>Dalibor Špehar</item>
      <item>MONIKA MIHELIĆ, odvj.</item>
    </izvorni_sadrzaj>
    <derivirana_varijabla naziv="DomainObject.Predmet.SudioniciListNaziv_1">
      <item>FINA, RC ZAGREB, Podružnica BJELOVAR</item>
      <item>ELWOOD društvo s ograničenom odgovornošću za proizvodnju i usluge</item>
      <item>Dalibor Špehar</item>
      <item>MONIKA MIHELIĆ, odvj.</item>
    </derivirana_varijabla>
  </DomainObject.Predmet.SudioniciListNaziv>
  <DomainObject.Predmet.SudioniciListAdressOIB>
    <izvorni_sadrzaj>
      <item>FINA, RC ZAGREB, Podružnica BJELOVAR, OIB 85821130368, F. Supila 4,43000 Bjelovar</item>
      <item>ELWOOD društvo s ograničenom odgovornošću za proizvodnju i usluge, OIB 07335584129, Grgura Karlovčana 10,43000 Trojstveni Markovac</item>
      <item>Dalibor Špehar, OIB 46638725319, G. Karlovčana 10.,43000 Trojstveni Markovac</item>
      <item>MONIKA MIHELIĆ, odvj., OIB 27628101080, Trg Petra Zrinskog 1,10340 Vrbovec</item>
    </izvorni_sadrzaj>
    <derivirana_varijabla naziv="DomainObject.Predmet.SudioniciListAdressOIB_1">
      <item>FINA, RC ZAGREB, Podružnica BJELOVAR, OIB 85821130368, F. Supila 4,43000 Bjelovar</item>
      <item>ELWOOD društvo s ograničenom odgovornošću za proizvodnju i usluge, OIB 07335584129, Grgura Karlovčana 10,43000 Trojstveni Markovac</item>
      <item>Dalibor Špehar, OIB 46638725319, G. Karlovčana 10.,43000 Trojstveni Markovac</item>
      <item>MONIKA MIHELIĆ, odvj., OIB 27628101080, Trg Petra Zrinskog 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17C23A-5F46-4CDE-9CC2-27634735A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2534</properties:Characters>
  <properties:Lines>77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2018-10-18T08:23:00Z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St-834/2017-18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