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11aa" w14:paraId="0dc11aa" w:rsidRDefault="0077165A" w:rsidP="00910611" w:rsidR="0077165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65A" w:rsidP="00910611" w:rsidR="0077165A">
      <w:r>
        <w:rPr>
          <w:rFonts w:eastAsia="MS Mincho"/>
        </w:rPr>
        <w:t xml:space="preserve">   REPUBLIKA HRVATSKA</w:t>
      </w:r>
    </w:p>
    <w:p w:rsidRDefault="0077165A" w:rsidP="00910611" w:rsidR="0077165A">
      <w:r>
        <w:rPr>
          <w:rFonts w:eastAsia="MS Mincho"/>
        </w:rPr>
        <w:t>TRGOVAČKI SUD U RIJECI</w:t>
      </w:r>
    </w:p>
    <w:p w:rsidRDefault="0077165A" w:rsidR="0077165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72130B" w:rsidRPr="0072130B">
        <w:rPr>
          <w:b/>
        </w:rPr>
        <w:t>M - GRAD jednostavno društvo s ograničenom odgovornošću za građevinu</w:t>
      </w:r>
      <w:r w:rsidR="0072130B">
        <w:rPr>
          <w:b/>
        </w:rPr>
        <w:t>,</w:t>
      </w:r>
      <w:r w:rsidR="00C74141">
        <w:rPr>
          <w:b/>
        </w:rPr>
        <w:t xml:space="preserve"> Rijeka, </w:t>
      </w:r>
      <w:r w:rsidR="0072130B">
        <w:rPr>
          <w:b/>
        </w:rPr>
        <w:t>Ružićeva 1</w:t>
      </w:r>
      <w:r w:rsidR="00C74141">
        <w:rPr>
          <w:b/>
        </w:rPr>
        <w:t xml:space="preserve">, OIB </w:t>
      </w:r>
      <w:r w:rsidR="00C74141" w:rsidRPr="00C74141">
        <w:rPr>
          <w:b/>
        </w:rPr>
        <w:t>03184459918</w:t>
      </w:r>
      <w:r w:rsidR="00CB4C71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063A51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063A51">
        <w:t xml:space="preserve"> </w:t>
      </w:r>
      <w:r w:rsidR="00946AB7" w:rsidRPr="00737DD5">
        <w:t xml:space="preserve"> </w:t>
      </w:r>
      <w:r w:rsidR="00946AB7">
        <w:t xml:space="preserve"> 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B4C71">
        <w:rPr>
          <w:sz w:val="20"/>
          <w:szCs w:val="20"/>
        </w:rPr>
        <w:t>23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6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72130B">
      <w:t>404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3A51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53752"/>
    <w:rsid w:val="00175D32"/>
    <w:rsid w:val="00186097"/>
    <w:rsid w:val="00193CC1"/>
    <w:rsid w:val="001A3D50"/>
    <w:rsid w:val="001D4983"/>
    <w:rsid w:val="001D4B1A"/>
    <w:rsid w:val="00212631"/>
    <w:rsid w:val="00222E28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0A4A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A51F4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130B"/>
    <w:rsid w:val="007259E1"/>
    <w:rsid w:val="0072729E"/>
    <w:rsid w:val="0073331B"/>
    <w:rsid w:val="007378C5"/>
    <w:rsid w:val="007428FF"/>
    <w:rsid w:val="00743C92"/>
    <w:rsid w:val="00745DFF"/>
    <w:rsid w:val="00755723"/>
    <w:rsid w:val="007574AE"/>
    <w:rsid w:val="0077165A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8078E"/>
    <w:rsid w:val="00BA0A07"/>
    <w:rsid w:val="00BA0DDD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74141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GRAD jednostavno društvo s ograničenom odgovornošću za građevinu</izvorni_sadrzaj>
    <derivirana_varijabla naziv="DomainObject.Predmet.ProtustrankaFormated_1">  M - GRAD jednostavno društvo s ograničenom odgovornošću za građevinu</derivirana_varijabla>
  </DomainObject.Predmet.ProtustrankaFormated>
  <DomainObject.Predmet.ProtustrankaFormatedOIB>
    <izvorni_sadrzaj>  M - GRAD jednostavno društvo s ograničenom odgovornošću za građevinu, OIB 81546224538</izvorni_sadrzaj>
    <derivirana_varijabla naziv="DomainObject.Predmet.ProtustrankaFormatedOIB_1">  M - GRAD jednostavno društvo s ograničenom odgovornošću za građevinu, OIB 81546224538</derivirana_varijabla>
  </DomainObject.Predmet.ProtustrankaFormatedOIB>
  <DomainObject.Predmet.ProtustrankaFormatedWithAdress>
    <izvorni_sadrzaj> M - GRAD jednostavno društvo s ograničenom odgovornošću za građevinu, Ružićeva 1, 51000 Rijeka</izvorni_sadrzaj>
    <derivirana_varijabla naziv="DomainObject.Predmet.ProtustrankaFormatedWithAdress_1"> M - GRAD jednostavno društvo s ograničenom odgovornošću za građevinu, Ružićeva 1, 51000 Rijeka</derivirana_varijabla>
  </DomainObject.Predmet.ProtustrankaFormatedWithAdress>
  <DomainObject.Predmet.ProtustrankaFormatedWithAdressOIB>
    <izvorni_sadrzaj> M - GRAD jednostavno društvo s ograničenom odgovornošću za građevinu, OIB 81546224538, Ružićeva 1, 51000 Rijeka</izvorni_sadrzaj>
    <derivirana_varijabla naziv="DomainObject.Predmet.ProtustrankaFormatedWithAdressOIB_1"> M - GRAD jednostavno društvo s ograničenom odgovornošću za građevinu, OIB 81546224538, Ružićeva 1, 51000 Rijeka</derivirana_varijabla>
  </DomainObject.Predmet.ProtustrankaFormatedWithAdressOIB>
  <DomainObject.Predmet.ProtustrankaWithAdress>
    <izvorni_sadrzaj>M - GRAD jednostavno društvo s ograničenom odgovornošću za građevinu Ružićeva 1, 51000 Rijeka</izvorni_sadrzaj>
    <derivirana_varijabla naziv="DomainObject.Predmet.ProtustrankaWithAdress_1">M - GRAD jednostavno društvo s ograničenom odgovornošću za građevinu Ružićeva 1, 51000 Rijeka</derivirana_varijabla>
  </DomainObject.Predmet.ProtustrankaWithAdress>
  <DomainObject.Predmet.ProtustrankaWithAdressOIB>
    <izvorni_sadrzaj>M - GRAD jednostavno društvo s ograničenom odgovornošću za građevinu, OIB 81546224538, Ružićeva 1, 51000 Rijeka</izvorni_sadrzaj>
    <derivirana_varijabla naziv="DomainObject.Predmet.ProtustrankaWithAdressOIB_1">M - GRAD jednostavno društvo s ograničenom odgovornošću za građevinu, OIB 81546224538, Ružićeva 1, 51000 Rijeka</derivirana_varijabla>
  </DomainObject.Predmet.ProtustrankaWithAdressOIB>
  <DomainObject.Predmet.ProtustrankaNazivFormated>
    <izvorni_sadrzaj>M - GRAD jednostavno društvo s ograničenom odgovornošću za građevinu</izvorni_sadrzaj>
    <derivirana_varijabla naziv="DomainObject.Predmet.ProtustrankaNazivFormated_1">M - GRAD jednostavno društvo s ograničenom odgovornošću za građevinu</derivirana_varijabla>
  </DomainObject.Predmet.ProtustrankaNazivFormated>
  <DomainObject.Predmet.ProtustrankaNazivFormatedOIB>
    <izvorni_sadrzaj>M - GRAD jednostavno društvo s ograničenom odgovornošću za građevinu, OIB 81546224538</izvorni_sadrzaj>
    <derivirana_varijabla naziv="DomainObject.Predmet.ProtustrankaNazivFormatedOIB_1">M - GRAD jednostavno društvo s ograničenom odgovornošću za građevinu, OIB 81546224538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GRAD jednostavno društvo s ograničenom odgovornošću za građevinu</item>
    </izvorni_sadrzaj>
    <derivirana_varijabla naziv="DomainObject.Predmet.ProtuStrankaListFormated_1">
      <item>M - GRAD jednostavno društvo s ograničenom odgovornošću za građevinu</item>
    </derivirana_varijabla>
  </DomainObject.Predmet.ProtuStrankaListFormated>
  <DomainObject.Predmet.ProtuStrankaListFormatedOIB>
    <izvorni_sadrzaj>
      <item>M - GRAD jednostavno društvo s ograničenom odgovornošću za građevinu, OIB 81546224538</item>
    </izvorni_sadrzaj>
    <derivirana_varijabla naziv="DomainObject.Predmet.ProtuStrankaListFormatedOIB_1">
      <item>M - GRAD jednostavno društvo s ograničenom odgovornošću za građevinu, OIB 81546224538</item>
    </derivirana_varijabla>
  </DomainObject.Predmet.ProtuStrankaListFormatedOIB>
  <DomainObject.Predmet.ProtuStrankaListFormatedWithAdress>
    <izvorni_sadrzaj>
      <item>M - GRAD jednostavno društvo s ograničenom odgovornošću za građevinu, Ružićeva 1, 51000 Rijeka</item>
    </izvorni_sadrzaj>
    <derivirana_varijabla naziv="DomainObject.Predmet.ProtuStrankaListFormatedWithAdress_1">
      <item>M - GRAD jednostavno društvo s ograničenom odgovornošću za građevinu, Ružićeva 1, 51000 Rijeka</item>
    </derivirana_varijabla>
  </DomainObject.Predmet.ProtuStrankaListFormatedWithAdress>
  <DomainObject.Predmet.ProtuStrankaListFormatedWithAdressOIB>
    <izvorni_sadrzaj>
      <item>M - GRAD jednostavno društvo s ograničenom odgovornošću za građevinu, OIB 81546224538, Ružićeva 1, 51000 Rijeka</item>
    </izvorni_sadrzaj>
    <derivirana_varijabla naziv="DomainObject.Predmet.ProtuStrankaListFormatedWithAdressOIB_1">
      <item>M - GRAD jednostavno društvo s ograničenom odgovornošću za građevinu, OIB 81546224538, Ružićeva 1, 51000 Rijeka</item>
    </derivirana_varijabla>
  </DomainObject.Predmet.ProtuStrankaListFormatedWithAdressOIB>
  <DomainObject.Predmet.ProtuStrankaListNazivFormated>
    <izvorni_sadrzaj>
      <item>M - GRAD jednostavno društvo s ograničenom odgovornošću za građevinu</item>
    </izvorni_sadrzaj>
    <derivirana_varijabla naziv="DomainObject.Predmet.ProtuStrankaListNazivFormated_1">
      <item>M - GRAD jednostavno društvo s ograničenom odgovornošću za građevinu</item>
    </derivirana_varijabla>
  </DomainObject.Predmet.ProtuStrankaListNazivFormated>
  <DomainObject.Predmet.ProtuStrankaListNazivFormatedOIB>
    <izvorni_sadrzaj>
      <item>M - GRAD jednostavno društvo s ograničenom odgovornošću za građevinu, OIB 81546224538</item>
    </izvorni_sadrzaj>
    <derivirana_varijabla naziv="DomainObject.Predmet.ProtuStrankaListNazivFormatedOIB_1">
      <item>M - GRAD jednostavno društvo s ograničenom odgovornošću za građevinu, OIB 81546224538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GRAD jednostavno društvo s ograničenom odgovornošću za građevinu</izvorni_sadrzaj>
    <derivirana_varijabla naziv="DomainObject.Predmet.ProtustrankaIDrugi_1">M - GRAD jednostavno društvo s ograničenom odgovornošću za građevinu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GRAD jednostavno društvo s ograničenom odgovornošću za građevinu, OIB 81546224538, Ružićeva 1, 51000 Rijeka</izvorni_sadrzaj>
    <derivirana_varijabla naziv="DomainObject.Predmet.ProtustrankaIDrugiAdressOIB_1">M - GRAD jednostavno društvo s ograničenom odgovornošću za građevinu, OIB 81546224538,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- GRAD jednostavno društvo s ograničenom odgovornošću za građevinu</item>
    </izvorni_sadrzaj>
    <derivirana_varijabla naziv="DomainObject.Predmet.SudioniciListNaziv_1">
      <item>FINA  Rijeka</item>
      <item>M - GRAD jednostavno društvo s ograničenom odgovornošću za građevinu</item>
    </derivirana_varijabla>
  </DomainObject.Predmet.SudioniciListNaziv>
  <DomainObject.Predmet.SudioniciListAdressOIB>
    <izvorni_sadrzaj>
      <item>FINA  Rijeka, OIB 85821130368, Frana Kurelca 8,51000 Rijeka</item>
      <item>M - GRAD jednostavno društvo s ograničenom odgovornošću za građevinu, OIB 81546224538, Ružićeva 1,51000 Rijeka</item>
    </izvorni_sadrzaj>
    <derivirana_varijabla naziv="DomainObject.Predmet.SudioniciListAdressOIB_1">
      <item>FINA  Rijeka, OIB 85821130368, Frana Kurelca 8,51000 Rijeka</item>
      <item>M - GRAD jednostavno društvo s ograničenom odgovornošću za građevinu, OIB 81546224538,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81546224538</item>
    </izvorni_sadrzaj>
    <derivirana_varijabla naziv="DomainObject.Predmet.SudioniciListNazivOIB_1">
      <item>, OIB 85821130368</item>
      <item>, OIB 81546224538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3F1F5-8814-4481-A7CB-4F2CBCCF7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882</properties:Characters>
  <properties:Lines>40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2017-10-23T13:08:00Z</dcterms:created>
  <dc:creator>dcmelik</dc:creator>
  <cp:lastModifiedBy>Jasna Radulović</cp:lastModifiedBy>
  <cp:lastPrinted>2017-10-23T13:09:00Z</cp:lastPrinted>
  <dcterms:modified xmlns:xsi="http://www.w3.org/2001/XMLSchema-instance" xsi:type="dcterms:W3CDTF">2017-10-23T13:10:00Z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