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132e2" w14:paraId="7f132e2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11925">
        <w:rPr>
          <w:rFonts w:cs="Times New Roman" w:eastAsia="Times New Roman" w:hAnsi="Times New Roman" w:ascii="Times New Roman"/>
          <w:sz w:val="24"/>
          <w:szCs w:val="24"/>
          <w:lang w:eastAsia="hr-HR"/>
        </w:rPr>
        <w:t>9 St-726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B11925" w:rsidRPr="00B11925">
        <w:rPr>
          <w:rFonts w:cs="Times New Roman" w:eastAsia="Times New Roman" w:hAnsi="Times New Roman" w:ascii="Times New Roman"/>
          <w:sz w:val="24"/>
          <w:szCs w:val="24"/>
          <w:lang w:eastAsia="hr-HR"/>
        </w:rPr>
        <w:t>ŠAKLOVIĆ d.o.o.</w:t>
      </w:r>
      <w:r w:rsidR="00B1192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Bilica, 113. Šibenske brigade HV-a 42A, OIB: </w:t>
      </w:r>
      <w:r w:rsidR="00B11925" w:rsidRPr="00B11925">
        <w:rPr>
          <w:rFonts w:cs="Times New Roman" w:eastAsia="Times New Roman" w:hAnsi="Times New Roman" w:ascii="Times New Roman"/>
          <w:sz w:val="24"/>
          <w:szCs w:val="24"/>
          <w:lang w:eastAsia="hr-HR"/>
        </w:rPr>
        <w:t>35928874268</w:t>
      </w:r>
      <w:r w:rsidR="009C69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zahtjeva Financijske agencije - Regionalni centar Split, Podružnica Šibenik, po službenoj dužnosti dana </w:t>
      </w:r>
      <w:r w:rsidR="00B11925">
        <w:rPr>
          <w:rFonts w:cs="Times New Roman" w:eastAsia="Times New Roman" w:hAnsi="Times New Roman" w:ascii="Times New Roman"/>
          <w:sz w:val="24"/>
          <w:szCs w:val="24"/>
          <w:lang w:eastAsia="hr-HR"/>
        </w:rPr>
        <w:t>21. lipnja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</w:t>
      </w:r>
      <w:r w:rsidR="00B1192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11925" w:rsidRPr="00B11925">
        <w:rPr>
          <w:rFonts w:cs="Times New Roman" w:eastAsia="Times New Roman" w:hAnsi="Times New Roman" w:ascii="Times New Roman"/>
          <w:sz w:val="24"/>
          <w:szCs w:val="24"/>
          <w:lang w:eastAsia="hr-HR"/>
        </w:rPr>
        <w:t>ŠAKLOVIĆ d.o.o.</w:t>
      </w:r>
      <w:r w:rsidR="00B1192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Bilica, 113. Šibenske brigade HV-a 42A, OIB: </w:t>
      </w:r>
      <w:r w:rsidR="00B11925" w:rsidRPr="00B11925">
        <w:rPr>
          <w:rFonts w:cs="Times New Roman" w:eastAsia="Times New Roman" w:hAnsi="Times New Roman" w:ascii="Times New Roman"/>
          <w:sz w:val="24"/>
          <w:szCs w:val="24"/>
          <w:lang w:eastAsia="hr-HR"/>
        </w:rPr>
        <w:t>35928874268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B11925">
        <w:rPr>
          <w:rFonts w:cs="Times New Roman" w:eastAsia="Times New Roman" w:hAnsi="Times New Roman" w:ascii="Times New Roman"/>
          <w:sz w:val="24"/>
          <w:szCs w:val="24"/>
          <w:lang w:eastAsia="hr-HR"/>
        </w:rPr>
        <w:t>21. lipnja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B1192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B1192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Dinka Trumbić iz Splita, Lovretska 10, OIB: </w:t>
      </w:r>
      <w:r w:rsidR="00B11925" w:rsidRPr="00B11925">
        <w:rPr>
          <w:rFonts w:cs="Times New Roman" w:hAnsi="Times New Roman" w:ascii="Times New Roman"/>
          <w:sz w:val="24"/>
          <w:szCs w:val="24"/>
        </w:rPr>
        <w:t>43468134790</w:t>
      </w:r>
      <w:r w:rsidR="00962C2C" w:rsidRPr="00B1192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B11925" w:rsidRPr="00B11925">
        <w:rPr>
          <w:rFonts w:cs="Times New Roman" w:eastAsia="Times New Roman" w:hAnsi="Times New Roman" w:ascii="Times New Roman"/>
          <w:sz w:val="24"/>
          <w:szCs w:val="24"/>
          <w:lang w:eastAsia="hr-HR"/>
        </w:rPr>
        <w:t>ŠAKLOVIĆ d.o.o.</w:t>
      </w:r>
      <w:r w:rsidR="00B1192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Bilica, 113. Šibenske brigade HV-a 42A, OIB: </w:t>
      </w:r>
      <w:r w:rsidR="00B11925" w:rsidRPr="00B11925">
        <w:rPr>
          <w:rFonts w:cs="Times New Roman" w:eastAsia="Times New Roman" w:hAnsi="Times New Roman" w:ascii="Times New Roman"/>
          <w:sz w:val="24"/>
          <w:szCs w:val="24"/>
          <w:lang w:eastAsia="hr-HR"/>
        </w:rPr>
        <w:t>35928874268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B11925">
        <w:rPr>
          <w:rFonts w:cs="Times New Roman" w:eastAsia="Times New Roman" w:hAnsi="Times New Roman" w:ascii="Times New Roman"/>
          <w:sz w:val="24"/>
          <w:szCs w:val="24"/>
          <w:lang w:eastAsia="hr-HR"/>
        </w:rPr>
        <w:t>21. lipnja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B11925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postupka nad dužnikom </w:t>
      </w:r>
      <w:r w:rsidR="00B11925" w:rsidRPr="00B11925">
        <w:rPr>
          <w:rFonts w:cs="Times New Roman" w:eastAsia="Times New Roman" w:hAnsi="Times New Roman" w:ascii="Times New Roman"/>
          <w:sz w:val="24"/>
          <w:szCs w:val="24"/>
          <w:lang w:eastAsia="hr-HR"/>
        </w:rPr>
        <w:t>ŠAKLOVIĆ d.o.o.</w:t>
      </w:r>
      <w:r w:rsidR="00B1192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Bilica, 113. Šibenske brigade HV-a 42A, OIB: </w:t>
      </w:r>
      <w:r w:rsidR="00B11925" w:rsidRPr="00B11925">
        <w:rPr>
          <w:rFonts w:cs="Times New Roman" w:eastAsia="Times New Roman" w:hAnsi="Times New Roman" w:ascii="Times New Roman"/>
          <w:sz w:val="24"/>
          <w:szCs w:val="24"/>
          <w:lang w:eastAsia="hr-HR"/>
        </w:rPr>
        <w:t>35928874268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Oglasom ovog suda pod poslovnim brojem 9 St-</w:t>
      </w:r>
      <w:r w:rsidR="00B11925">
        <w:rPr>
          <w:rFonts w:cs="Times New Roman" w:eastAsia="Times New Roman" w:hAnsi="Times New Roman" w:ascii="Times New Roman"/>
          <w:sz w:val="24"/>
          <w:szCs w:val="24"/>
          <w:lang w:eastAsia="hr-HR"/>
        </w:rPr>
        <w:t>726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B11925">
        <w:rPr>
          <w:rFonts w:cs="Times New Roman" w:eastAsia="Times New Roman" w:hAnsi="Times New Roman" w:ascii="Times New Roman"/>
          <w:sz w:val="24"/>
          <w:szCs w:val="24"/>
          <w:lang w:eastAsia="hr-HR"/>
        </w:rPr>
        <w:t>07.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B11925">
        <w:rPr>
          <w:rFonts w:cs="Times New Roman" w:eastAsia="Times New Roman" w:hAnsi="Times New Roman" w:ascii="Times New Roman"/>
          <w:sz w:val="24"/>
          <w:szCs w:val="24"/>
          <w:lang w:eastAsia="hr-HR"/>
        </w:rPr>
        <w:t>07.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B11925">
        <w:rPr>
          <w:rFonts w:cs="Times New Roman" w:eastAsia="Times New Roman" w:hAnsi="Times New Roman" w:ascii="Times New Roman"/>
          <w:sz w:val="24"/>
          <w:szCs w:val="24"/>
          <w:lang w:eastAsia="hr-HR"/>
        </w:rPr>
        <w:t>21. lipnja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="00724C0D">
        <w:rPr>
          <w:rFonts w:cs="Times New Roman" w:eastAsia="Times New Roman" w:hAnsi="Times New Roman" w:ascii="Times New Roman"/>
          <w:sz w:val="24"/>
          <w:szCs w:val="24"/>
          <w:lang w:eastAsia="hr-HR"/>
        </w:rPr>
        <w:t>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5. sudski registar, </w:t>
      </w:r>
      <w:r w:rsidR="00B1192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 i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C6B65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0D5" w:rsidP="00345FCD" w:rsidR="00C620D5">
      <w:pPr>
        <w:spacing w:lineRule="auto" w:line="240" w:after="0"/>
      </w:pPr>
      <w:r>
        <w:separator/>
      </w:r>
    </w:p>
  </w:endnote>
  <w:endnote w:id="0" w:type="continuationSeparator">
    <w:p w:rsidRDefault="00C620D5" w:rsidP="00345FCD" w:rsidR="00C620D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0D5" w:rsidP="00345FCD" w:rsidR="00C620D5">
      <w:pPr>
        <w:spacing w:lineRule="auto" w:line="240" w:after="0"/>
      </w:pPr>
      <w:r>
        <w:separator/>
      </w:r>
    </w:p>
  </w:footnote>
  <w:footnote w:id="0" w:type="continuationSeparator">
    <w:p w:rsidRDefault="00C620D5" w:rsidP="00345FCD" w:rsidR="00C620D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9C6B65">
      <w:rPr>
        <w:noProof/>
      </w:rPr>
      <w:t>2</w:t>
    </w:r>
    <w:r>
      <w:fldChar w:fldCharType="end"/>
    </w:r>
    <w:r>
      <w:t xml:space="preserve">                            </w:t>
    </w:r>
    <w:r w:rsidR="009158E0">
      <w:t xml:space="preserve">                        9 St-</w:t>
    </w:r>
    <w:r w:rsidR="00B11925">
      <w:t>726</w:t>
    </w:r>
    <w:r>
      <w:t>/15</w:t>
    </w:r>
  </w:p>
  <w:p w:rsidRDefault="009C6B65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1949A3"/>
    <w:rsid w:val="00345FCD"/>
    <w:rsid w:val="00575278"/>
    <w:rsid w:val="00724C0D"/>
    <w:rsid w:val="007A4CE3"/>
    <w:rsid w:val="007F555B"/>
    <w:rsid w:val="008433F1"/>
    <w:rsid w:val="008618E9"/>
    <w:rsid w:val="009158E0"/>
    <w:rsid w:val="00962C2C"/>
    <w:rsid w:val="009C6907"/>
    <w:rsid w:val="009C6B65"/>
    <w:rsid w:val="00A3376C"/>
    <w:rsid w:val="00B11925"/>
    <w:rsid w:val="00C620D5"/>
    <w:rsid w:val="00DD6414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9C6B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B6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6B6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6B6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6B6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9C6B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B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6B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6B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6B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St-726/2015</izvorni_sadrzaj>
    <derivirana_varijabla naziv="DomainObject.Predmet.OznakaBroj_1">St-726/2015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Prijedlog predan pod skraćenim nazivom
   tvrtke - ŠAKLOVIĆ d.o.o.</izvorni_sadrzaj>
    <derivirana_varijabla naziv="DomainObject.Predmet.PrimjedbaSuca_1">- Prijedlog predan pod skraćenim nazivom
   tvrtke - ŠAKLOVIĆ d.o.o.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ŠALKOVIĆ društvo s ograničenom odgovornošću za servis motornih vozila i ugostiteljstvo</izvorni_sadrzaj>
    <derivirana_varijabla naziv="DomainObject.Predmet.ProtustrankaFormated_1">  ŠALKOVIĆ društvo s ograničenom odgovornošću za servis motornih vozila i ugostiteljstvo</derivirana_varijabla>
  </DomainObject.Predmet.ProtustrankaFormated>
  <DomainObject.Predmet.ProtustrankaFormatedOIB>
    <izvorni_sadrzaj>  ŠALKOVIĆ društvo s ograničenom odgovornošću za servis motornih vozila i ugostiteljstvo, OIB 35928874268</izvorni_sadrzaj>
    <derivirana_varijabla naziv="DomainObject.Predmet.ProtustrankaFormatedOIB_1">  ŠALKOVIĆ društvo s ograničenom odgovornošću za servis motornih vozila i ugostiteljstvo, OIB 35928874268</derivirana_varijabla>
  </DomainObject.Predmet.ProtustrankaFormatedOIB>
  <DomainObject.Predmet.ProtustrankaFormatedWithAdress>
    <izvorni_sadrzaj> ŠALKOVIĆ društvo s ograničenom odgovornošću za servis motornih vozila i ugostiteljstvo, 113. šibenske brigade HV-a 42A , 22000 Bilice</izvorni_sadrzaj>
    <derivirana_varijabla naziv="DomainObject.Predmet.ProtustrankaFormatedWithAdress_1"> ŠALKOVIĆ društvo s ograničenom odgovornošću za servis motornih vozila i ugostiteljstvo, 113. šibenske brigade HV-a 42A , 22000 Bilice</derivirana_varijabla>
  </DomainObject.Predmet.ProtustrankaFormatedWithAdress>
  <DomainObject.Predmet.ProtustrankaFormatedWithAdressOIB>
    <izvorni_sadrzaj> ŠALKOVIĆ društvo s ograničenom odgovornošću za servis motornih vozila i ugostiteljstvo, OIB 35928874268, 113. šibenske brigade HV-a 42A , 22000 Bilice</izvorni_sadrzaj>
    <derivirana_varijabla naziv="DomainObject.Predmet.ProtustrankaFormatedWithAdressOIB_1"> ŠALKOVIĆ društvo s ograničenom odgovornošću za servis motornih vozila i ugostiteljstvo, OIB 35928874268, 113. šibenske brigade HV-a 42A , 22000 Bilice</derivirana_varijabla>
  </DomainObject.Predmet.ProtustrankaFormatedWithAdressOIB>
  <DomainObject.Predmet.ProtustrankaWithAdress>
    <izvorni_sadrzaj>ŠALKOVIĆ društvo s ograničenom odgovornošću za servis motornih vozila i ugostiteljstvo 113. šibenske brigade HV-a 42A , 22000 Bilice</izvorni_sadrzaj>
    <derivirana_varijabla naziv="DomainObject.Predmet.ProtustrankaWithAdress_1">ŠALKOVIĆ društvo s ograničenom odgovornošću za servis motornih vozila i ugostiteljstvo 113. šibenske brigade HV-a 42A , 22000 Bilice</derivirana_varijabla>
  </DomainObject.Predmet.ProtustrankaWithAdress>
  <DomainObject.Predmet.ProtustrankaWithAdressOIB>
    <izvorni_sadrzaj>ŠALKOVIĆ društvo s ograničenom odgovornošću za servis motornih vozila i ugostiteljstvo, OIB 35928874268, 113. šibenske brigade HV-a 42A , 22000 Bilice</izvorni_sadrzaj>
    <derivirana_varijabla naziv="DomainObject.Predmet.ProtustrankaWithAdressOIB_1">ŠALKOVIĆ društvo s ograničenom odgovornošću za servis motornih vozila i ugostiteljstvo, OIB 35928874268, 113. šibenske brigade HV-a 42A , 22000 Bilice</derivirana_varijabla>
  </DomainObject.Predmet.ProtustrankaWithAdressOIB>
  <DomainObject.Predmet.ProtustrankaNazivFormated>
    <izvorni_sadrzaj>ŠALKOVIĆ društvo s ograničenom odgovornošću za servis motornih vozila i ugostiteljstvo</izvorni_sadrzaj>
    <derivirana_varijabla naziv="DomainObject.Predmet.ProtustrankaNazivFormated_1">ŠALKOVIĆ društvo s ograničenom odgovornošću za servis motornih vozila i ugostiteljstvo</derivirana_varijabla>
  </DomainObject.Predmet.ProtustrankaNazivFormated>
  <DomainObject.Predmet.ProtustrankaNazivFormatedOIB>
    <izvorni_sadrzaj>ŠALKOVIĆ društvo s ograničenom odgovornošću za servis motornih vozila i ugostiteljstvo, OIB 35928874268</izvorni_sadrzaj>
    <derivirana_varijabla naziv="DomainObject.Predmet.ProtustrankaNazivFormatedOIB_1">ŠALKOVIĆ društvo s ograničenom odgovornošću za servis motornih vozila i ugostiteljstvo, OIB 35928874268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ŠALKOVIĆ društvo s ograničenom odgovornošću za servis motornih vozila i ugostiteljstvo</item>
    </izvorni_sadrzaj>
    <derivirana_varijabla naziv="DomainObject.Predmet.ProtuStrankaListFormated_1">
      <item>ŠALKOVIĆ društvo s ograničenom odgovornošću za servis motornih vozila i ugostiteljstvo</item>
    </derivirana_varijabla>
  </DomainObject.Predmet.ProtuStrankaListFormated>
  <DomainObject.Predmet.ProtuStrankaListFormatedOIB>
    <izvorni_sadrzaj>
      <item>ŠALKOVIĆ društvo s ograničenom odgovornošću za servis motornih vozila i ugostiteljstvo, OIB 35928874268</item>
    </izvorni_sadrzaj>
    <derivirana_varijabla naziv="DomainObject.Predmet.ProtuStrankaListFormatedOIB_1">
      <item>ŠALKOVIĆ društvo s ograničenom odgovornošću za servis motornih vozila i ugostiteljstvo, OIB 35928874268</item>
    </derivirana_varijabla>
  </DomainObject.Predmet.ProtuStrankaListFormatedOIB>
  <DomainObject.Predmet.ProtuStrankaListFormatedWithAdress>
    <izvorni_sadrzaj>
      <item>ŠALKOVIĆ društvo s ograničenom odgovornošću za servis motornih vozila i ugostiteljstvo, 113. šibenske brigade HV-a 42A , 22000 Bilice</item>
    </izvorni_sadrzaj>
    <derivirana_varijabla naziv="DomainObject.Predmet.ProtuStrankaListFormatedWithAdress_1">
      <item>ŠALKOVIĆ društvo s ograničenom odgovornošću za servis motornih vozila i ugostiteljstvo, 113. šibenske brigade HV-a 42A , 22000 Bilice</item>
    </derivirana_varijabla>
  </DomainObject.Predmet.ProtuStrankaListFormatedWithAdress>
  <DomainObject.Predmet.ProtuStrankaListFormatedWithAdressOIB>
    <izvorni_sadrzaj>
      <item>ŠALKOVIĆ društvo s ograničenom odgovornošću za servis motornih vozila i ugostiteljstvo, OIB 35928874268, 113. šibenske brigade HV-a 42A , 22000 Bilice</item>
    </izvorni_sadrzaj>
    <derivirana_varijabla naziv="DomainObject.Predmet.ProtuStrankaListFormatedWithAdressOIB_1">
      <item>ŠALKOVIĆ društvo s ograničenom odgovornošću za servis motornih vozila i ugostiteljstvo, OIB 35928874268, 113. šibenske brigade HV-a 42A , 22000 Bilice</item>
    </derivirana_varijabla>
  </DomainObject.Predmet.ProtuStrankaListFormatedWithAdressOIB>
  <DomainObject.Predmet.ProtuStrankaListNazivFormated>
    <izvorni_sadrzaj>
      <item>ŠALKOVIĆ društvo s ograničenom odgovornošću za servis motornih vozila i ugostiteljstvo</item>
    </izvorni_sadrzaj>
    <derivirana_varijabla naziv="DomainObject.Predmet.ProtuStrankaListNazivFormated_1">
      <item>ŠALKOVIĆ društvo s ograničenom odgovornošću za servis motornih vozila i ugostiteljstvo</item>
    </derivirana_varijabla>
  </DomainObject.Predmet.ProtuStrankaListNazivFormated>
  <DomainObject.Predmet.ProtuStrankaListNazivFormatedOIB>
    <izvorni_sadrzaj>
      <item>ŠALKOVIĆ društvo s ograničenom odgovornošću za servis motornih vozila i ugostiteljstvo, OIB 35928874268</item>
    </izvorni_sadrzaj>
    <derivirana_varijabla naziv="DomainObject.Predmet.ProtuStrankaListNazivFormatedOIB_1">
      <item>ŠALKOVIĆ društvo s ograničenom odgovornošću za servis motornih vozila i ugostiteljstvo, OIB 35928874268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ŠALKOVIĆ društvo s ograničenom odgovornošću za servis motornih vozila i ugostiteljstvo</izvorni_sadrzaj>
    <derivirana_varijabla naziv="DomainObject.Predmet.ProtustrankaIDrugi_1">ŠALKOVIĆ društvo s ograničenom odgovornošću za servis motornih vozila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ŠALKOVIĆ društvo s ograničenom odgovornošću za servis motornih vozila i ugostiteljstvo, OIB 35928874268, 113. šibenske brigade HV-a 42A , 22000 Bilice</izvorni_sadrzaj>
    <derivirana_varijabla naziv="DomainObject.Predmet.ProtustrankaIDrugiAdressOIB_1">ŠALKOVIĆ društvo s ograničenom odgovornošću za servis motornih vozila i ugostiteljstvo, OIB 35928874268, 113. šibenske brigade HV-a 42A 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ŠALKOVIĆ društvo s ograničenom odgovornošću za servis motornih vozila i ugostiteljstvo</item>
    </izvorni_sadrzaj>
    <derivirana_varijabla naziv="DomainObject.Predmet.SudioniciListNaziv_1">
      <item>FINA - Podružnica Šibenik</item>
      <item>ŠALKOVIĆ društvo s ograničenom odgovornošću za servis motornih vozila i ugostiteljstvo</item>
    </derivirana_varijabla>
  </DomainObject.Predmet.SudioniciListNaziv>
  <DomainObject.Predmet.SudioniciListAdressOIB>
    <izvorni_sadrzaj>
      <item>FINA - Podružnica Šibenik, OIB 85821130368, Perivoj L. Marune 1,22000 Šibenik</item>
      <item>ŠALKOVIĆ društvo s ograničenom odgovornošću za servis motornih vozila i ugostiteljstvo, OIB 35928874268, 113. šibenske brigade HV-a 42A ,22000 Bilice</item>
    </izvorni_sadrzaj>
    <derivirana_varijabla naziv="DomainObject.Predmet.SudioniciListAdressOIB_1">
      <item>FINA - Podružnica Šibenik, OIB 85821130368, Perivoj L. Marune 1,22000 Šibenik</item>
      <item>ŠALKOVIĆ društvo s ograničenom odgovornošću za servis motornih vozila i ugostiteljstvo, OIB 35928874268, 113. šibenske brigade HV-a 42A 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35928874268</item>
    </izvorni_sadrzaj>
    <derivirana_varijabla naziv="DomainObject.Predmet.SudioniciListNazivOIB_1">
      <item>, OIB 85821130368</item>
      <item>, OIB 35928874268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2536</properties:Characters>
  <properties:Lines>95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2016-06-20T10:44:00Z</dcterms:created>
  <dc:creator>Joško Livaković</dc:creator>
  <cp:lastModifiedBy>Marina Gulin</cp:lastModifiedBy>
  <cp:lastPrinted>2016-02-03T11:35:00Z</cp:lastPrinted>
  <dcterms:modified xmlns:xsi="http://www.w3.org/2001/XMLSchema-instance" xsi:type="dcterms:W3CDTF">2016-06-21T06:46:00Z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