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d24a" w14:paraId="8cfd24a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42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1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1E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1E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1E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1E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1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1E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1E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1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1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St-960/2016</izvorni_sadrzaj>
    <derivirana_varijabla naziv="DomainObject.Predmet.OznakaBroj_1">St-960/2016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EREIZ KAMPOVI j.d.o.o. LADROVIĆI</izvorni_sadrzaj>
    <derivirana_varijabla naziv="DomainObject.Predmet.ProtustrankaFormated_1">  EREIZ KAMPOVI j.d.o.o. LADROVIĆI</derivirana_varijabla>
  </DomainObject.Predmet.ProtustrankaFormated>
  <DomainObject.Predmet.ProtustrankaFormatedOIB>
    <izvorni_sadrzaj>  EREIZ KAMPOVI j.d.o.o. LADROVIĆI, OIB 93348097592</izvorni_sadrzaj>
    <derivirana_varijabla naziv="DomainObject.Predmet.ProtustrankaFormatedOIB_1">  EREIZ KAMPOVI j.d.o.o. LADROVIĆI, OIB 93348097592</derivirana_varijabla>
  </DomainObject.Predmet.ProtustrankaFormatedOIB>
  <DomainObject.Predmet.ProtustrankaFormatedWithAdress>
    <izvorni_sadrzaj> EREIZ KAMPOVI j.d.o.o. LADROVIĆI, Ladrovići 24, 52440 Ladrovići</izvorni_sadrzaj>
    <derivirana_varijabla naziv="DomainObject.Predmet.ProtustrankaFormatedWithAdress_1"> EREIZ KAMPOVI j.d.o.o. LADROVIĆI, Ladrovići 24, 52440 Ladrovići</derivirana_varijabla>
  </DomainObject.Predmet.ProtustrankaFormatedWithAdress>
  <DomainObject.Predmet.ProtustrankaFormatedWithAdressOIB>
    <izvorni_sadrzaj> EREIZ KAMPOVI j.d.o.o. LADROVIĆI, OIB 93348097592, Ladrovići 24, 52440 Ladrovići</izvorni_sadrzaj>
    <derivirana_varijabla naziv="DomainObject.Predmet.ProtustrankaFormatedWithAdressOIB_1"> EREIZ KAMPOVI j.d.o.o. LADROVIĆI, OIB 93348097592, Ladrovići 24, 52440 Ladrovići</derivirana_varijabla>
  </DomainObject.Predmet.ProtustrankaFormatedWithAdressOIB>
  <DomainObject.Predmet.ProtustrankaWithAdress>
    <izvorni_sadrzaj>EREIZ KAMPOVI j.d.o.o. LADROVIĆI Ladrovići 24, 52440 Ladrovići</izvorni_sadrzaj>
    <derivirana_varijabla naziv="DomainObject.Predmet.ProtustrankaWithAdress_1">EREIZ KAMPOVI j.d.o.o. LADROVIĆI Ladrovići 24, 52440 Ladrovići</derivirana_varijabla>
  </DomainObject.Predmet.ProtustrankaWithAdress>
  <DomainObject.Predmet.ProtustrankaWithAdressOIB>
    <izvorni_sadrzaj>EREIZ KAMPOVI j.d.o.o. LADROVIĆI, OIB 93348097592, Ladrovići 24, 52440 Ladrovići</izvorni_sadrzaj>
    <derivirana_varijabla naziv="DomainObject.Predmet.ProtustrankaWithAdressOIB_1">EREIZ KAMPOVI j.d.o.o. LADROVIĆI, OIB 93348097592, Ladrovići 24, 52440 Ladrovići</derivirana_varijabla>
  </DomainObject.Predmet.ProtustrankaWithAdressOIB>
  <DomainObject.Predmet.ProtustrankaNazivFormated>
    <izvorni_sadrzaj>EREIZ KAMPOVI j.d.o.o. LADROVIĆI</izvorni_sadrzaj>
    <derivirana_varijabla naziv="DomainObject.Predmet.ProtustrankaNazivFormated_1">EREIZ KAMPOVI j.d.o.o. LADROVIĆI</derivirana_varijabla>
  </DomainObject.Predmet.ProtustrankaNazivFormated>
  <DomainObject.Predmet.ProtustrankaNazivFormatedOIB>
    <izvorni_sadrzaj>EREIZ KAMPOVI j.d.o.o. LADROVIĆI, OIB 93348097592</izvorni_sadrzaj>
    <derivirana_varijabla naziv="DomainObject.Predmet.ProtustrankaNazivFormatedOIB_1">EREIZ KAMPOVI j.d.o.o. LADROVIĆI, OIB 93348097592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5750.00</izvorni_sadrzaj>
    <derivirana_varijabla naziv="DomainObject.Predmet.TrenutnaVrijednost_1">5750.00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EREIZ KAMPOVI j.d.o.o. LADROVIĆI</item>
    </izvorni_sadrzaj>
    <derivirana_varijabla naziv="DomainObject.Predmet.ProtuStrankaListFormated_1">
      <item>EREIZ KAMPOVI j.d.o.o. LADROVIĆI</item>
    </derivirana_varijabla>
  </DomainObject.Predmet.ProtuStrankaListFormated>
  <DomainObject.Predmet.ProtuStrankaListFormatedOIB>
    <izvorni_sadrzaj>
      <item>EREIZ KAMPOVI j.d.o.o. LADROVIĆI, OIB 93348097592</item>
    </izvorni_sadrzaj>
    <derivirana_varijabla naziv="DomainObject.Predmet.ProtuStrankaListFormatedOIB_1">
      <item>EREIZ KAMPOVI j.d.o.o. LADROVIĆI, OIB 93348097592</item>
    </derivirana_varijabla>
  </DomainObject.Predmet.ProtuStrankaListFormatedOIB>
  <DomainObject.Predmet.ProtuStrankaListFormatedWithAdress>
    <izvorni_sadrzaj>
      <item>EREIZ KAMPOVI j.d.o.o. LADROVIĆI, Ladrovići 24, 52440 Ladrovići</item>
    </izvorni_sadrzaj>
    <derivirana_varijabla naziv="DomainObject.Predmet.ProtuStrankaListFormatedWithAdress_1">
      <item>EREIZ KAMPOVI j.d.o.o. LADROVIĆI, Ladrovići 24, 52440 Ladrovići</item>
    </derivirana_varijabla>
  </DomainObject.Predmet.ProtuStrankaListFormatedWithAdress>
  <DomainObject.Predmet.ProtuStrankaListFormatedWithAdressOIB>
    <izvorni_sadrzaj>
      <item>EREIZ KAMPOVI j.d.o.o. LADROVIĆI, OIB 93348097592, Ladrovići 24, 52440 Ladrovići</item>
    </izvorni_sadrzaj>
    <derivirana_varijabla naziv="DomainObject.Predmet.ProtuStrankaListFormatedWithAdressOIB_1">
      <item>EREIZ KAMPOVI j.d.o.o. LADROVIĆI, OIB 93348097592, Ladrovići 24, 52440 Ladrovići</item>
    </derivirana_varijabla>
  </DomainObject.Predmet.ProtuStrankaListFormatedWithAdressOIB>
  <DomainObject.Predmet.ProtuStrankaListNazivFormated>
    <izvorni_sadrzaj>
      <item>EREIZ KAMPOVI j.d.o.o. LADROVIĆI</item>
    </izvorni_sadrzaj>
    <derivirana_varijabla naziv="DomainObject.Predmet.ProtuStrankaListNazivFormated_1">
      <item>EREIZ KAMPOVI j.d.o.o. LADROVIĆI</item>
    </derivirana_varijabla>
  </DomainObject.Predmet.ProtuStrankaListNazivFormated>
  <DomainObject.Predmet.ProtuStrankaListNazivFormatedOIB>
    <izvorni_sadrzaj>
      <item>EREIZ KAMPOVI j.d.o.o. LADROVIĆI, OIB 93348097592</item>
    </izvorni_sadrzaj>
    <derivirana_varijabla naziv="DomainObject.Predmet.ProtuStrankaListNazivFormatedOIB_1">
      <item>EREIZ KAMPOVI j.d.o.o. LADROVIĆI, OIB 93348097592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EREIZ KAMPOVI j.d.o.o. LADROVIĆI</izvorni_sadrzaj>
    <derivirana_varijabla naziv="DomainObject.Predmet.ProtustrankaIDrugi_1">EREIZ KAMPOVI j.d.o.o. LADROVIĆI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EREIZ KAMPOVI j.d.o.o. LADROVIĆI, OIB 93348097592, Ladrovići 24, 52440 Ladrovići</izvorni_sadrzaj>
    <derivirana_varijabla naziv="DomainObject.Predmet.ProtustrankaIDrugiAdressOIB_1">EREIZ KAMPOVI j.d.o.o. LADROVIĆI, OIB 93348097592, Ladrovići 24, 52440 Ladrovići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EREIZ KAMPOVI j.d.o.o. LADROVIĆI</item>
    </izvorni_sadrzaj>
    <derivirana_varijabla naziv="DomainObject.Predmet.SudioniciListNaziv_1">
      <item>FINANCIJSKA AGENCIJA, RC RIJEKA, PODRUŽNICA PULA, PULA</item>
      <item>EREIZ KAMPOVI j.d.o.o. LADROVIĆI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EREIZ KAMPOVI j.d.o.o. LADROVIĆI, OIB 93348097592, Ladrovići 24,52440 Ladrovići</item>
    </izvorni_sadrzaj>
    <derivirana_varijabla naziv="DomainObject.Predmet.SudioniciListAdressOIB_1">
      <item>FINANCIJSKA AGENCIJA, RC RIJEKA, PODRUŽNICA PULA, PULA, OIB 85821130368, Ulica grada Vukovara 70,10000 Zagreb</item>
      <item>EREIZ KAMPOVI j.d.o.o. LADROVIĆI, OIB 93348097592, Ladrovići 24,52440 Ladrovići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93348097592</item>
    </izvorni_sadrzaj>
    <derivirana_varijabla naziv="DomainObject.Predmet.SudioniciListNazivOIB_1">
      <item>, OIB 85821130368</item>
      <item>, OIB 93348097592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