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1b6a" w14:paraId="b641b6a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2B6694" w:rsidP="00093C24" w:rsidR="00FB0A5F">
      <w:pPr>
        <w:ind w:firstLine="360"/>
        <w:jc w:val="right"/>
        <w:rPr>
          <w:b/>
        </w:rPr>
      </w:pPr>
      <w:r>
        <w:rPr>
          <w:b/>
        </w:rPr>
        <w:t>VINKO LUCIN</w:t>
      </w:r>
    </w:p>
    <w:p w:rsidRDefault="002B6694" w:rsidP="00093C24" w:rsidR="006519EA">
      <w:pPr>
        <w:ind w:firstLine="360"/>
        <w:jc w:val="right"/>
        <w:rPr>
          <w:b/>
        </w:rPr>
      </w:pPr>
      <w:r>
        <w:rPr>
          <w:b/>
        </w:rPr>
        <w:t>Rine Aras 7</w:t>
      </w:r>
    </w:p>
    <w:p w:rsidRDefault="00FA0619" w:rsidP="00093C24" w:rsidR="006519EA" w:rsidRPr="00093C24">
      <w:pPr>
        <w:ind w:firstLine="360"/>
        <w:jc w:val="right"/>
        <w:rPr>
          <w:b/>
        </w:rPr>
      </w:pPr>
      <w:r>
        <w:rPr>
          <w:b/>
        </w:rPr>
        <w:t>Zadar</w:t>
      </w:r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2B6694">
        <w:t>64</w:t>
      </w:r>
      <w:r w:rsidR="00FA0619">
        <w:t>/</w:t>
      </w:r>
      <w:r w:rsidR="002B6694">
        <w:t>17</w:t>
      </w:r>
      <w:r w:rsidR="00FA0619">
        <w:t>-</w:t>
      </w:r>
      <w:r w:rsidR="002B6694">
        <w:t>3</w:t>
      </w:r>
      <w:r w:rsidR="001A7D41" w:rsidRPr="005F002B">
        <w:t xml:space="preserve"> </w:t>
      </w:r>
      <w:r w:rsidRPr="005F002B">
        <w:t xml:space="preserve">od </w:t>
      </w:r>
      <w:r w:rsidR="00294A86">
        <w:t>23</w:t>
      </w:r>
      <w:r w:rsidR="00A73523">
        <w:t xml:space="preserve">. </w:t>
      </w:r>
      <w:r w:rsidR="002B6694">
        <w:t>ožujka</w:t>
      </w:r>
      <w:r w:rsidR="00FA0619">
        <w:t xml:space="preserve">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2B6694" w:rsidRPr="002B6694">
        <w:rPr>
          <w:lang w:val="en-AU"/>
        </w:rPr>
        <w:t xml:space="preserve">CITY CAR, </w:t>
      </w:r>
      <w:proofErr w:type="spellStart"/>
      <w:r w:rsidR="002B6694" w:rsidRPr="002B6694">
        <w:rPr>
          <w:lang w:val="en-AU"/>
        </w:rPr>
        <w:t>d.o.o</w:t>
      </w:r>
      <w:proofErr w:type="spellEnd"/>
      <w:r w:rsidR="002B6694" w:rsidRPr="002B6694">
        <w:rPr>
          <w:lang w:val="en-AU"/>
        </w:rPr>
        <w:t xml:space="preserve">., </w:t>
      </w:r>
      <w:proofErr w:type="spellStart"/>
      <w:r w:rsidR="002B6694" w:rsidRPr="002B6694">
        <w:rPr>
          <w:lang w:val="en-AU"/>
        </w:rPr>
        <w:t>Zadar</w:t>
      </w:r>
      <w:proofErr w:type="spellEnd"/>
      <w:r w:rsidR="002B6694" w:rsidRPr="002B6694">
        <w:rPr>
          <w:lang w:val="en-AU"/>
        </w:rPr>
        <w:t xml:space="preserve">, </w:t>
      </w:r>
      <w:proofErr w:type="spellStart"/>
      <w:r w:rsidR="002B6694" w:rsidRPr="002B6694">
        <w:rPr>
          <w:lang w:val="en-AU"/>
        </w:rPr>
        <w:t>Hrvatskog</w:t>
      </w:r>
      <w:proofErr w:type="spellEnd"/>
      <w:r w:rsidR="002B6694" w:rsidRPr="002B6694">
        <w:rPr>
          <w:lang w:val="en-AU"/>
        </w:rPr>
        <w:t xml:space="preserve"> </w:t>
      </w:r>
      <w:proofErr w:type="spellStart"/>
      <w:r w:rsidR="002B6694" w:rsidRPr="002B6694">
        <w:rPr>
          <w:lang w:val="en-AU"/>
        </w:rPr>
        <w:t>Sabora</w:t>
      </w:r>
      <w:proofErr w:type="spellEnd"/>
      <w:r w:rsidR="002B6694" w:rsidRPr="002B6694">
        <w:rPr>
          <w:lang w:val="en-AU"/>
        </w:rPr>
        <w:t xml:space="preserve"> 26/D, OIB: 56842409903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294A86">
        <w:t>25. travnja 2017. u 8,50 sati</w:t>
      </w:r>
      <w:r w:rsidRPr="005F002B">
        <w:t xml:space="preserve">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294A86">
        <w:t>25. travnja 2017. u 9,00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294A86">
        <w:t>23</w:t>
      </w:r>
      <w:r w:rsidR="00A73523">
        <w:t xml:space="preserve">. </w:t>
      </w:r>
      <w:r w:rsidR="002B6694">
        <w:t>ožujka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294A86" w:rsidR="00120463" w:rsidRPr="005F002B">
      <w:pPr>
        <w:ind w:left="360"/>
        <w:jc w:val="right"/>
      </w:pPr>
    </w:p>
    <w:p w:rsidRDefault="003C5A68" w:rsidP="00294A86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294A86">
        <w:t xml:space="preserve">            </w:t>
      </w:r>
      <w:r w:rsidR="003B4926" w:rsidRPr="00DE4EDD">
        <w:t>Sutkinja</w:t>
      </w:r>
    </w:p>
    <w:p w:rsidRDefault="003B4926" w:rsidP="00294A86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4E23A2" w:rsidR="004E23A2"/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D99" w:rsidR="007E7D99">
      <w:r>
        <w:separator/>
      </w:r>
    </w:p>
  </w:endnote>
  <w:endnote w:id="0" w:type="continuationSeparator">
    <w:p w:rsidRDefault="007E7D99" w:rsidR="007E7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D99" w:rsidR="007E7D99">
      <w:r>
        <w:separator/>
      </w:r>
    </w:p>
  </w:footnote>
  <w:footnote w:id="0" w:type="continuationSeparator">
    <w:p w:rsidRDefault="007E7D99" w:rsidR="007E7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2104CF">
      <w:t>64/17</w:t>
    </w:r>
    <w:r w:rsidR="008A7741">
      <w:t>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04CF"/>
    <w:rsid w:val="002160D8"/>
    <w:rsid w:val="0022389F"/>
    <w:rsid w:val="00224AA9"/>
    <w:rsid w:val="00240260"/>
    <w:rsid w:val="002459B5"/>
    <w:rsid w:val="002658DA"/>
    <w:rsid w:val="00266C70"/>
    <w:rsid w:val="00267D48"/>
    <w:rsid w:val="0027090A"/>
    <w:rsid w:val="00285D7C"/>
    <w:rsid w:val="00294A86"/>
    <w:rsid w:val="0029732E"/>
    <w:rsid w:val="002B6694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2AB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0287"/>
    <w:rsid w:val="006129B1"/>
    <w:rsid w:val="00622150"/>
    <w:rsid w:val="0063095A"/>
    <w:rsid w:val="0063552E"/>
    <w:rsid w:val="006519EA"/>
    <w:rsid w:val="00657B18"/>
    <w:rsid w:val="00666CD8"/>
    <w:rsid w:val="006941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7E7D99"/>
    <w:rsid w:val="0080429C"/>
    <w:rsid w:val="008416F7"/>
    <w:rsid w:val="0084577B"/>
    <w:rsid w:val="008547E6"/>
    <w:rsid w:val="00881FB3"/>
    <w:rsid w:val="00885AD5"/>
    <w:rsid w:val="0089281D"/>
    <w:rsid w:val="008A7741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4914"/>
    <w:rsid w:val="00BA556A"/>
    <w:rsid w:val="00BB1A7F"/>
    <w:rsid w:val="00BE7BE4"/>
    <w:rsid w:val="00BF4984"/>
    <w:rsid w:val="00BF5F5D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D6236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2104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4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4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4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4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2104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4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4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4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4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CAR, društvo s ograničenom odgovornopću za trgovinu prijevoz</izvorni_sadrzaj>
    <derivirana_varijabla naziv="DomainObject.Predmet.ProtustrankaFormated_1">  CITY CAR, društvo s ograničenom odgovornopću za trgovinu prijevoz</derivirana_varijabla>
  </DomainObject.Predmet.ProtustrankaFormated>
  <DomainObject.Predmet.ProtustrankaFormatedOIB>
    <izvorni_sadrzaj>  CITY CAR, društvo s ograničenom odgovornopću za trgovinu prijevoz, OIB 92282921904</izvorni_sadrzaj>
    <derivirana_varijabla naziv="DomainObject.Predmet.ProtustrankaFormatedOIB_1">  CITY CAR, društvo s ograničenom odgovornopću za trgovinu prijevoz, OIB 92282921904</derivirana_varijabla>
  </DomainObject.Predmet.ProtustrankaFormatedOIB>
  <DomainObject.Predmet.ProtustrankaFormatedWithAdress>
    <izvorni_sadrzaj> CITY CAR, društvo s ograničenom odgovornopću za trgovinu prijevoz, Hrvatskog Sabora 26/D, 23000 Zadar</izvorni_sadrzaj>
    <derivirana_varijabla naziv="DomainObject.Predmet.ProtustrankaFormatedWithAdress_1"> CITY CAR, društvo s ograničenom odgovornopću za trgovinu prijevoz, Hrvatskog Sabora 26/D, 23000 Zadar</derivirana_varijabla>
  </DomainObject.Predmet.ProtustrankaFormatedWithAdress>
  <DomainObject.Predmet.ProtustrankaFormatedWithAdressOIB>
    <izvorni_sadrzaj> CITY CAR, društvo s ograničenom odgovornopću za trgovinu prijevoz, OIB 92282921904, Hrvatskog Sabora 26/D, 23000 Zadar</izvorni_sadrzaj>
    <derivirana_varijabla naziv="DomainObject.Predmet.ProtustrankaFormatedWithAdressOIB_1"> CITY CAR, društvo s ograničenom odgovornopću za trgovinu prijevoz, OIB 92282921904, Hrvatskog Sabora 26/D, 23000 Zadar</derivirana_varijabla>
  </DomainObject.Predmet.ProtustrankaFormatedWithAdressOIB>
  <DomainObject.Predmet.ProtustrankaWithAdress>
    <izvorni_sadrzaj>CITY CAR, društvo s ograničenom odgovornopću za trgovinu prijevoz Hrvatskog Sabora 26/D, 23000 Zadar</izvorni_sadrzaj>
    <derivirana_varijabla naziv="DomainObject.Predmet.ProtustrankaWithAdress_1">CITY CAR, društvo s ograničenom odgovornopću za trgovinu prijevoz Hrvatskog Sabora 26/D, 23000 Zadar</derivirana_varijabla>
  </DomainObject.Predmet.ProtustrankaWithAdress>
  <DomainObject.Predmet.ProtustrankaWithAdressOIB>
    <izvorni_sadrzaj>CITY CAR, društvo s ograničenom odgovornopću za trgovinu prijevoz, OIB 92282921904, Hrvatskog Sabora 26/D, 23000 Zadar</izvorni_sadrzaj>
    <derivirana_varijabla naziv="DomainObject.Predmet.ProtustrankaWithAdressOIB_1">CITY CAR, društvo s ograničenom odgovornopću za trgovinu prijevoz, OIB 92282921904, Hrvatskog Sabora 26/D, 23000 Zadar</derivirana_varijabla>
  </DomainObject.Predmet.ProtustrankaWithAdressOIB>
  <DomainObject.Predmet.ProtustrankaNazivFormated>
    <izvorni_sadrzaj>CITY CAR, društvo s ograničenom odgovornopću za trgovinu prijevoz</izvorni_sadrzaj>
    <derivirana_varijabla naziv="DomainObject.Predmet.ProtustrankaNazivFormated_1">CITY CAR, društvo s ograničenom odgovornopću za trgovinu prijevoz</derivirana_varijabla>
  </DomainObject.Predmet.ProtustrankaNazivFormated>
  <DomainObject.Predmet.ProtustrankaNazivFormatedOIB>
    <izvorni_sadrzaj>CITY CAR, društvo s ograničenom odgovornopću za trgovinu prijevoz, OIB 92282921904</izvorni_sadrzaj>
    <derivirana_varijabla naziv="DomainObject.Predmet.ProtustrankaNazivFormatedOIB_1">CITY CAR, društvo s ograničenom odgovornopću za trgovinu prijevoz, OIB 92282921904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CITY CAR, društvo s ograničenom odgovornopću za trgovinu prijevoz</item>
    </izvorni_sadrzaj>
    <derivirana_varijabla naziv="DomainObject.Predmet.ProtuStrankaListFormated_1">
      <item>CITY CAR, društvo s ograničenom odgovornopću za trgovinu prijevoz</item>
    </derivirana_varijabla>
  </DomainObject.Predmet.ProtuStrankaListFormated>
  <DomainObject.Predmet.ProtuStrankaListFormatedOIB>
    <izvorni_sadrzaj>
      <item>CITY CAR, društvo s ograničenom odgovornopću za trgovinu prijevoz, OIB 92282921904</item>
    </izvorni_sadrzaj>
    <derivirana_varijabla naziv="DomainObject.Predmet.ProtuStrankaListFormatedOIB_1">
      <item>CITY CAR, društvo s ograničenom odgovornopću za trgovinu prijevoz, OIB 92282921904</item>
    </derivirana_varijabla>
  </DomainObject.Predmet.ProtuStrankaListFormatedOIB>
  <DomainObject.Predmet.ProtuStrankaListFormatedWithAdress>
    <izvorni_sadrzaj>
      <item>CITY CAR, društvo s ograničenom odgovornopću za trgovinu prijevoz, Hrvatskog Sabora 26/D, 23000 Zadar</item>
    </izvorni_sadrzaj>
    <derivirana_varijabla naziv="DomainObject.Predmet.ProtuStrankaListFormatedWithAdress_1">
      <item>CITY CAR, društvo s ograničenom odgovornopću za trgovinu prijevoz, Hrvatskog Sabora 26/D, 23000 Zadar</item>
    </derivirana_varijabla>
  </DomainObject.Predmet.ProtuStrankaListFormatedWithAdress>
  <DomainObject.Predmet.ProtuStrankaListFormatedWithAdressOIB>
    <izvorni_sadrzaj>
      <item>CITY CAR, društvo s ograničenom odgovornopću za trgovinu prijevoz, OIB 92282921904, Hrvatskog Sabora 26/D, 23000 Zadar</item>
    </izvorni_sadrzaj>
    <derivirana_varijabla naziv="DomainObject.Predmet.ProtuStrankaListFormatedWithAdressOIB_1">
      <item>CITY CAR, društvo s ograničenom odgovornopću za trgovinu prijevoz, OIB 92282921904, Hrvatskog Sabora 26/D, 23000 Zadar</item>
    </derivirana_varijabla>
  </DomainObject.Predmet.ProtuStrankaListFormatedWithAdressOIB>
  <DomainObject.Predmet.ProtuStrankaListNazivFormated>
    <izvorni_sadrzaj>
      <item>CITY CAR, društvo s ograničenom odgovornopću za trgovinu prijevoz</item>
    </izvorni_sadrzaj>
    <derivirana_varijabla naziv="DomainObject.Predmet.ProtuStrankaListNazivFormated_1">
      <item>CITY CAR, društvo s ograničenom odgovornopću za trgovinu prijevoz</item>
    </derivirana_varijabla>
  </DomainObject.Predmet.ProtuStrankaListNazivFormated>
  <DomainObject.Predmet.ProtuStrankaListNazivFormatedOIB>
    <izvorni_sadrzaj>
      <item>CITY CAR, društvo s ograničenom odgovornopću za trgovinu prijevoz, OIB 92282921904</item>
    </izvorni_sadrzaj>
    <derivirana_varijabla naziv="DomainObject.Predmet.ProtuStrankaListNazivFormatedOIB_1">
      <item>CITY CAR, društvo s ograničenom odgovornopću za trgovinu prijevoz, OIB 92282921904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CITY CAR, društvo s ograničenom odgovornopću za trgovinu prijevoz</izvorni_sadrzaj>
    <derivirana_varijabla naziv="DomainObject.Predmet.ProtustrankaIDrugi_1">CITY CAR, društvo s ograničenom odgovornopću za trgovinu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CITY CAR, društvo s ograničenom odgovornopću za trgovinu prijevoz, OIB 92282921904, Hrvatskog Sabora 26/D, 23000 Zadar</izvorni_sadrzaj>
    <derivirana_varijabla naziv="DomainObject.Predmet.ProtustrankaIDrugiAdressOIB_1">CITY CAR, društvo s ograničenom odgovornopću za trgovinu prijevoz, OIB 92282921904, Hrvatskog Sabora 26/D,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CITY CAR, društvo s ograničenom odgovornopću za trgovinu prijevoz</item>
    </izvorni_sadrzaj>
    <derivirana_varijabla naziv="DomainObject.Predmet.SudioniciListNaziv_1">
      <item>FINA</item>
      <item>CITY CAR, društvo s ograničenom odgovornopću za trgovinu prijevoz</item>
    </derivirana_varijabla>
  </DomainObject.Predmet.SudioniciListNaziv>
  <DomainObject.Predmet.SudioniciListAdressOIB>
    <izvorni_sadrzaj>
      <item>FINA, OIB 85821130368</item>
      <item>CITY CAR, društvo s ograničenom odgovornopću za trgovinu prijevoz, OIB 92282921904, Hrvatskog Sabora 26/D,23000 Zadar</item>
    </izvorni_sadrzaj>
    <derivirana_varijabla naziv="DomainObject.Predmet.SudioniciListAdressOIB_1">
      <item>FINA, OIB 85821130368</item>
      <item>CITY CAR, društvo s ograničenom odgovornopću za trgovinu prijevoz, OIB 92282921904, Hrvatskog Sabora 26/D,23000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92282921904</item>
    </izvorni_sadrzaj>
    <derivirana_varijabla naziv="DomainObject.Predmet.SudioniciListNazivOIB_1">
      <item>, OIB 85821130368</item>
      <item>, OIB 92282921904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C2DA2-68EA-454D-949E-E9C38AAEC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805</properties:Characters>
  <properties:Lines>41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2017-03-16T10:21:00Z</dcterms:created>
  <dc:creator>Ardena Bajlo</dc:creator>
  <cp:lastModifiedBy>Marijana Žuža</cp:lastModifiedBy>
  <cp:lastPrinted>2017-03-23T07:44:00Z</cp:lastPrinted>
  <dcterms:modified xmlns:xsi="http://www.w3.org/2001/XMLSchema-instance" xsi:type="dcterms:W3CDTF">2017-03-23T09:16:00Z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