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ad6e" w14:paraId="c2dad6e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B2670E">
        <w:t>50</w:t>
      </w:r>
      <w:r w:rsidR="00AD3D61">
        <w:t>2/17-4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677669">
        <w:rPr>
          <w:color w:val="000000"/>
        </w:rPr>
        <w:t xml:space="preserve">Financijska agencija, OIB: 85821130368 RC OSIJEK, za otvaranje stečajnog postupka nad dužnikom </w:t>
      </w:r>
      <w:r w:rsidR="00B2670E">
        <w:t>IBRANOVIĆ j.</w:t>
      </w:r>
      <w:r w:rsidR="00677669">
        <w:t xml:space="preserve">d.o.o. za </w:t>
      </w:r>
      <w:r w:rsidR="00B2670E">
        <w:t>ugostiteljstvo i usluge</w:t>
      </w:r>
      <w:r w:rsidR="00677669">
        <w:t xml:space="preserve">, </w:t>
      </w:r>
      <w:r w:rsidR="00AD3D61">
        <w:t>Osijek</w:t>
      </w:r>
      <w:r w:rsidR="00677669">
        <w:t xml:space="preserve">, </w:t>
      </w:r>
      <w:r w:rsidR="00B2670E">
        <w:t>Reisnerova 44</w:t>
      </w:r>
      <w:r w:rsidR="00677669">
        <w:t>, MBS: 0301</w:t>
      </w:r>
      <w:r w:rsidR="00B2670E">
        <w:t>74485</w:t>
      </w:r>
      <w:r w:rsidR="00677669">
        <w:t>, OIB:</w:t>
      </w:r>
      <w:r w:rsidR="00AD3D61">
        <w:t xml:space="preserve"> </w:t>
      </w:r>
      <w:r w:rsidR="00B2670E">
        <w:t>63908110721</w:t>
      </w:r>
      <w:r w:rsidR="00686ACA">
        <w:t xml:space="preserve">, </w:t>
      </w:r>
      <w:r w:rsidR="003B4C28">
        <w:t xml:space="preserve">dana </w:t>
      </w:r>
      <w:r w:rsidR="00AD3D61">
        <w:t>6</w:t>
      </w:r>
      <w:r w:rsidR="00677669">
        <w:t xml:space="preserve">. </w:t>
      </w:r>
      <w:r w:rsidR="00AD3D61">
        <w:t>studenog</w:t>
      </w:r>
      <w:r w:rsidR="008F2EFA">
        <w:t xml:space="preserve"> 2017</w:t>
      </w:r>
      <w:r w:rsidR="00F00274">
        <w:t xml:space="preserve">.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B2670E">
        <w:t>Igor Ač</w:t>
      </w:r>
      <w:r w:rsidR="00677669">
        <w:t xml:space="preserve">, OIB: </w:t>
      </w:r>
      <w:r w:rsidR="00B2670E">
        <w:t>68044659531</w:t>
      </w:r>
      <w:r w:rsidR="00677669">
        <w:t xml:space="preserve">, </w:t>
      </w:r>
      <w:r w:rsidR="00B2670E">
        <w:t>Karanac</w:t>
      </w:r>
      <w:r w:rsidR="00677669">
        <w:t xml:space="preserve">, </w:t>
      </w:r>
      <w:r w:rsidR="00B2670E">
        <w:t>Kolodvorska 1/L</w:t>
      </w:r>
      <w:r w:rsidR="00D07A46">
        <w:t>,</w:t>
      </w:r>
      <w:r w:rsidR="0044451D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B2670E">
        <w:t>502</w:t>
      </w:r>
      <w:r w:rsidR="0044451D">
        <w:t>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B2670E" w:rsidRPr="00B2670E">
        <w:t>IBRANOVIĆ j.d.o.o. za ugostiteljstvo i usluge, Osijek, Reisnerova 44, MBS: 030174485, OIB: 63908110721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B2670E" w:rsidRPr="00B2670E">
        <w:t>Igor Ač, OIB: 68044659531, Karanac, Kolodvorska 1/L</w:t>
      </w:r>
      <w:r w:rsidR="00677669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3D10AB" w:rsidP="008B63B0" w:rsidR="003D10AB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D3D61">
        <w:t>6. studenog</w:t>
      </w:r>
      <w:r w:rsidR="008F2EFA">
        <w:t xml:space="preserve"> 2017</w:t>
      </w:r>
      <w:r w:rsidR="00F00274">
        <w:t xml:space="preserve">. 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2670E" w:rsidP="00960C63" w:rsidR="00451DD6">
      <w:pPr>
        <w:numPr>
          <w:ilvl w:val="0"/>
          <w:numId w:val="6"/>
        </w:numPr>
      </w:pPr>
      <w:r>
        <w:t xml:space="preserve">R 7/12 </w:t>
      </w: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1E9" w:rsidR="003631E9">
      <w:r>
        <w:separator/>
      </w:r>
    </w:p>
  </w:endnote>
  <w:endnote w:id="0" w:type="continuationSeparator">
    <w:p w:rsidRDefault="003631E9" w:rsidR="00363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1E9" w:rsidR="003631E9">
      <w:r>
        <w:separator/>
      </w:r>
    </w:p>
  </w:footnote>
  <w:footnote w:id="0" w:type="continuationSeparator">
    <w:p w:rsidRDefault="003631E9" w:rsidR="00363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496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31E9"/>
    <w:rsid w:val="00366021"/>
    <w:rsid w:val="003A4406"/>
    <w:rsid w:val="003B0E86"/>
    <w:rsid w:val="003B4C28"/>
    <w:rsid w:val="003D10AB"/>
    <w:rsid w:val="003E08E5"/>
    <w:rsid w:val="003E147C"/>
    <w:rsid w:val="003E556F"/>
    <w:rsid w:val="003F28A4"/>
    <w:rsid w:val="004039B7"/>
    <w:rsid w:val="00405B85"/>
    <w:rsid w:val="0044451D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662DD"/>
    <w:rsid w:val="00677669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94E52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496E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3D61"/>
    <w:rsid w:val="00AD76C3"/>
    <w:rsid w:val="00AE35EA"/>
    <w:rsid w:val="00B11D59"/>
    <w:rsid w:val="00B2670E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07A46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0027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54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9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9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9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9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54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9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9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9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9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IBRANOVIĆ jednostavno društvo s ograničenom odgovornošću za ugostiteljstvo i usluge</izvorni_sadrzaj>
    <derivirana_varijabla naziv="DomainObject.Predmet.ProtustrankaFormated_1">  IBRANOVIĆ jednostavno društvo s ograničenom odgovornošću za ugostiteljstvo i usluge</derivirana_varijabla>
  </DomainObject.Predmet.ProtustrankaFormated>
  <DomainObject.Predmet.ProtustrankaFormatedOIB>
    <izvorni_sadrzaj>  IBRANOVIĆ jednostavno društvo s ograničenom odgovornošću za ugostiteljstvo i usluge, OIB 63908110721</izvorni_sadrzaj>
    <derivirana_varijabla naziv="DomainObject.Predmet.ProtustrankaFormatedOIB_1">  IBRANOVIĆ jednostavno društvo s ograničenom odgovornošću za ugostiteljstvo i usluge, OIB 63908110721</derivirana_varijabla>
  </DomainObject.Predmet.ProtustrankaFormatedOIB>
  <DomainObject.Predmet.ProtustrankaFormatedWithAdress>
    <izvorni_sadrzaj> IBRANOVIĆ jednostavno društvo s ograničenom odgovornošću za ugostiteljstvo i usluge, Reisnerova 44, 31000 Osijek</izvorni_sadrzaj>
    <derivirana_varijabla naziv="DomainObject.Predmet.ProtustrankaFormatedWithAdress_1"> IBRANOVIĆ jednostavno društvo s ograničenom odgovornošću za ugostiteljstvo i usluge, Reisnerova 44, 31000 Osijek</derivirana_varijabla>
  </DomainObject.Predmet.ProtustrankaFormatedWithAdress>
  <DomainObject.Predmet.ProtustrankaFormatedWithAdressOIB>
    <izvorni_sadrzaj> IBRANOVIĆ jednostavno društvo s ograničenom odgovornošću za ugostiteljstvo i usluge, OIB 63908110721, Reisnerova 44, 31000 Osijek</izvorni_sadrzaj>
    <derivirana_varijabla naziv="DomainObject.Predmet.ProtustrankaFormatedWithAdressOIB_1"> IBRANOVIĆ jednostavno društvo s ograničenom odgovornošću za ugostiteljstvo i usluge, OIB 63908110721, Reisnerova 44, 31000 Osijek</derivirana_varijabla>
  </DomainObject.Predmet.ProtustrankaFormatedWithAdressOIB>
  <DomainObject.Predmet.ProtustrankaWithAdress>
    <izvorni_sadrzaj>IBRANOVIĆ jednostavno društvo s ograničenom odgovornošću za ugostiteljstvo i usluge Reisnerova 44, 31000 Osijek</izvorni_sadrzaj>
    <derivirana_varijabla naziv="DomainObject.Predmet.ProtustrankaWithAdress_1">IBRANOVIĆ jednostavno društvo s ograničenom odgovornošću za ugostiteljstvo i usluge Reisnerova 44, 31000 Osijek</derivirana_varijabla>
  </DomainObject.Predmet.ProtustrankaWithAdress>
  <DomainObject.Predmet.ProtustrankaWithAdressOIB>
    <izvorni_sadrzaj>IBRANOVIĆ jednostavno društvo s ograničenom odgovornošću za ugostiteljstvo i usluge, OIB 63908110721, Reisnerova 44, 31000 Osijek</izvorni_sadrzaj>
    <derivirana_varijabla naziv="DomainObject.Predmet.ProtustrankaWithAdressOIB_1">IBRANOVIĆ jednostavno društvo s ograničenom odgovornošću za ugostiteljstvo i usluge, OIB 63908110721, Reisnerova 44, 31000 Osijek</derivirana_varijabla>
  </DomainObject.Predmet.ProtustrankaWithAdressOIB>
  <DomainObject.Predmet.ProtustrankaNazivFormated>
    <izvorni_sadrzaj>IBRANOVIĆ jednostavno društvo s ograničenom odgovornošću za ugostiteljstvo i usluge</izvorni_sadrzaj>
    <derivirana_varijabla naziv="DomainObject.Predmet.ProtustrankaNazivFormated_1">IBRANOVIĆ jednostavno društvo s ograničenom odgovornošću za ugostiteljstvo i usluge</derivirana_varijabla>
  </DomainObject.Predmet.ProtustrankaNazivFormated>
  <DomainObject.Predmet.ProtustrankaNazivFormatedOIB>
    <izvorni_sadrzaj>IBRANOVIĆ jednostavno društvo s ograničenom odgovornošću za ugostiteljstvo i usluge, OIB 63908110721</izvorni_sadrzaj>
    <derivirana_varijabla naziv="DomainObject.Predmet.ProtustrankaNazivFormatedOIB_1">IBRANOVIĆ jednostavno društvo s ograničenom odgovornošću za ugostiteljstvo i usluge, OIB 63908110721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IBRANOVIĆ jednostavno društvo s ograničenom odgovornošću za ugostiteljstvo i usluge</item>
    </izvorni_sadrzaj>
    <derivirana_varijabla naziv="DomainObject.Predmet.ProtuStrankaListFormated_1">
      <item>IBRANOVIĆ jednostavno društvo s ograničenom odgovornošću za ugostiteljstvo i usluge</item>
    </derivirana_varijabla>
  </DomainObject.Predmet.ProtuStrankaListFormated>
  <DomainObject.Predmet.ProtuStrankaListFormatedOIB>
    <izvorni_sadrzaj>
      <item>IBRANOVIĆ jednostavno društvo s ograničenom odgovornošću za ugostiteljstvo i usluge, OIB 63908110721</item>
    </izvorni_sadrzaj>
    <derivirana_varijabla naziv="DomainObject.Predmet.ProtuStrankaListFormatedOIB_1">
      <item>IBRANOVIĆ jednostavno društvo s ograničenom odgovornošću za ugostiteljstvo i usluge, OIB 63908110721</item>
    </derivirana_varijabla>
  </DomainObject.Predmet.ProtuStrankaListFormatedOIB>
  <DomainObject.Predmet.ProtuStrankaListFormatedWithAdress>
    <izvorni_sadrzaj>
      <item>IBRANOVIĆ jednostavno društvo s ograničenom odgovornošću za ugostiteljstvo i usluge, Reisnerova 44, 31000 Osijek</item>
    </izvorni_sadrzaj>
    <derivirana_varijabla naziv="DomainObject.Predmet.ProtuStrankaListFormatedWithAdress_1">
      <item>IBRANOVIĆ jednostavno društvo s ograničenom odgovornošću za ugostiteljstvo i usluge, Reisnerova 44, 31000 Osijek</item>
    </derivirana_varijabla>
  </DomainObject.Predmet.ProtuStrankaListFormatedWithAdress>
  <DomainObject.Predmet.ProtuStrankaListFormatedWithAdressOIB>
    <izvorni_sadrzaj>
      <item>IBRANOVIĆ jednostavno društvo s ograničenom odgovornošću za ugostiteljstvo i usluge, OIB 63908110721, Reisnerova 44, 31000 Osijek</item>
    </izvorni_sadrzaj>
    <derivirana_varijabla naziv="DomainObject.Predmet.ProtuStrankaListFormatedWithAdressOIB_1">
      <item>IBRANOVIĆ jednostavno društvo s ograničenom odgovornošću za ugostiteljstvo i usluge, OIB 63908110721, Reisnerova 44, 31000 Osijek</item>
    </derivirana_varijabla>
  </DomainObject.Predmet.ProtuStrankaListFormatedWithAdressOIB>
  <DomainObject.Predmet.ProtuStrankaListNazivFormated>
    <izvorni_sadrzaj>
      <item>IBRANOVIĆ jednostavno društvo s ograničenom odgovornošću za ugostiteljstvo i usluge</item>
    </izvorni_sadrzaj>
    <derivirana_varijabla naziv="DomainObject.Predmet.ProtuStrankaListNazivFormated_1">
      <item>IBRANOVIĆ jednostavno društvo s ograničenom odgovornošću za ugostiteljstvo i usluge</item>
    </derivirana_varijabla>
  </DomainObject.Predmet.ProtuStrankaListNazivFormated>
  <DomainObject.Predmet.ProtuStrankaListNazivFormatedOIB>
    <izvorni_sadrzaj>
      <item>IBRANOVIĆ jednostavno društvo s ograničenom odgovornošću za ugostiteljstvo i usluge, OIB 63908110721</item>
    </izvorni_sadrzaj>
    <derivirana_varijabla naziv="DomainObject.Predmet.ProtuStrankaListNazivFormatedOIB_1">
      <item>IBRANOVIĆ jednostavno društvo s ograničenom odgovornošću za ugostiteljstvo i usluge, OIB 63908110721</item>
    </derivirana_varijabla>
  </DomainObject.Predmet.ProtuStrankaListNazivFormatedOIB>
  <DomainObject.Predmet.OstaliListFormated>
    <izvorni_sadrzaj>
      <item>Igor Ač</item>
    </izvorni_sadrzaj>
    <derivirana_varijabla naziv="DomainObject.Predmet.OstaliListFormated_1">
      <item>Igor Ač</item>
    </derivirana_varijabla>
  </DomainObject.Predmet.OstaliListFormated>
  <DomainObject.Predmet.OstaliListFormatedOIB>
    <izvorni_sadrzaj>
      <item>Igor Ač, OIB 68044659531</item>
    </izvorni_sadrzaj>
    <derivirana_varijabla naziv="DomainObject.Predmet.OstaliListFormatedOIB_1">
      <item>Igor Ač, OIB 68044659531</item>
    </derivirana_varijabla>
  </DomainObject.Predmet.OstaliListFormatedOIB>
  <DomainObject.Predmet.OstaliListFormatedWithAdress>
    <izvorni_sadrzaj>
      <item>Igor Ač, Kolodvorska 1l, 31315 Karanac</item>
    </izvorni_sadrzaj>
    <derivirana_varijabla naziv="DomainObject.Predmet.OstaliListFormatedWithAdress_1">
      <item>Igor Ač, Kolodvorska 1l, 31315 Karanac</item>
    </derivirana_varijabla>
  </DomainObject.Predmet.OstaliListFormatedWithAdress>
  <DomainObject.Predmet.OstaliListFormatedWithAdressOIB>
    <izvorni_sadrzaj>
      <item>Igor Ač, OIB 68044659531, Kolodvorska 1l, 31315 Karanac</item>
    </izvorni_sadrzaj>
    <derivirana_varijabla naziv="DomainObject.Predmet.OstaliListFormatedWithAdressOIB_1">
      <item>Igor Ač, OIB 68044659531, Kolodvorska 1l, 31315 Karanac</item>
    </derivirana_varijabla>
  </DomainObject.Predmet.OstaliListFormatedWithAdressOIB>
  <DomainObject.Predmet.OstaliListNazivFormated>
    <izvorni_sadrzaj>
      <item>Igor Ač</item>
    </izvorni_sadrzaj>
    <derivirana_varijabla naziv="DomainObject.Predmet.OstaliListNazivFormated_1">
      <item>Igor Ač</item>
    </derivirana_varijabla>
  </DomainObject.Predmet.OstaliListNazivFormated>
  <DomainObject.Predmet.OstaliListNazivFormatedOIB>
    <izvorni_sadrzaj>
      <item>Igor Ač, OIB 68044659531</item>
    </izvorni_sadrzaj>
    <derivirana_varijabla naziv="DomainObject.Predmet.OstaliListNazivFormatedOIB_1">
      <item>Igor Ač, OIB 68044659531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IBRANOVIĆ jednostavno društvo s ograničenom odgovornošću za ugostiteljstvo i usluge</izvorni_sadrzaj>
    <derivirana_varijabla naziv="DomainObject.Predmet.ProtustrankaIDrugi_1">IBRANOVIĆ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IBRANOVIĆ jednostavno društvo s ograničenom odgovornošću za ugostiteljstvo i usluge, OIB 63908110721, Reisnerova 44, 31000 Osijek</izvorni_sadrzaj>
    <derivirana_varijabla naziv="DomainObject.Predmet.ProtustrankaIDrugiAdressOIB_1">IBRANOVIĆ jednostavno društvo s ograničenom odgovornošću za ugostiteljstvo i usluge, OIB 63908110721, Reisnerova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IBRANOVIĆ jednostavno društvo s ograničenom odgovornošću za ugostiteljstvo i usluge</item>
      <item>Igor Ač</item>
    </izvorni_sadrzaj>
    <derivirana_varijabla naziv="DomainObject.Predmet.SudioniciListNaziv_1">
      <item>FINA RC OSIJEK</item>
      <item>IBRANOVIĆ jednostavno društvo s ograničenom odgovornošću za ugostiteljstvo i usluge</item>
      <item>Igor Ač</item>
    </derivirana_varijabla>
  </DomainObject.Predmet.SudioniciListNaziv>
  <DomainObject.Predmet.SudioniciListAdressOIB>
    <izvorni_sadrzaj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izvorni_sadrzaj>
    <derivirana_varijabla naziv="DomainObject.Predmet.SudioniciListAdressOIB_1"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63908110721</item>
      <item>, OIB 68044659531</item>
    </izvorni_sadrzaj>
    <derivirana_varijabla naziv="DomainObject.Predmet.SudioniciListNazivOIB_1">
      <item>, OIB 85821130368</item>
      <item>, OIB 63908110721</item>
      <item>, OIB 68044659531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BFD4DE-0D64-4112-B153-DA56C9FC4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1209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2017-11-06T07:38:00Z</dcterms:created>
  <dc:creator>hermanj</dc:creator>
  <cp:lastModifiedBy>Žana Bem</cp:lastModifiedBy>
  <cp:lastPrinted>2017-01-18T09:46:00Z</cp:lastPrinted>
  <dcterms:modified xmlns:xsi="http://www.w3.org/2001/XMLSchema-instance" xsi:type="dcterms:W3CDTF">2017-11-06T07:40:00Z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