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4e61" w14:paraId="2eb4e6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F68EE">
        <w:t>21</w:t>
      </w:r>
      <w:r w:rsidR="004173F5">
        <w:t>9</w:t>
      </w:r>
      <w:r w:rsidR="00AF68EE">
        <w:t>2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AF68EE">
        <w:t>6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>
      <w:pPr>
        <w:ind w:hanging="720" w:left="360"/>
        <w:rPr>
          <w:sz w:val="22"/>
          <w:szCs w:val="22"/>
        </w:rPr>
      </w:pPr>
    </w:p>
    <w:p w:rsidRDefault="00AC2EA7" w:rsidP="006F7B5B" w:rsidR="00AC2EA7">
      <w:pPr>
        <w:ind w:hanging="720" w:left="360"/>
        <w:rPr>
          <w:sz w:val="22"/>
          <w:szCs w:val="22"/>
        </w:rPr>
      </w:pPr>
    </w:p>
    <w:p w:rsidRDefault="00AC2EA7" w:rsidP="006F7B5B" w:rsidR="00AC2EA7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AC2EA7" w:rsidP="004E475E" w:rsidR="00AC2EA7">
      <w:pPr>
        <w:jc w:val="both"/>
      </w:pPr>
    </w:p>
    <w:p w:rsidRDefault="00AC2EA7" w:rsidP="004E475E" w:rsidR="00AC2EA7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AF68EE" w:rsidRPr="00AF68EE">
        <w:t>PLINOTEHNIKA d.o.o., Donji Miholjac, Kralja Tomislava 14, MBS 030011268, OIB 54681985935</w:t>
      </w:r>
      <w:r w:rsidR="00450C50" w:rsidRPr="00450C50">
        <w:t xml:space="preserve">, dana </w:t>
      </w:r>
      <w:r w:rsidR="00426ECA">
        <w:t>2</w:t>
      </w:r>
      <w:r w:rsidR="00AF68EE">
        <w:t>1</w:t>
      </w:r>
      <w:r w:rsidR="0023483C">
        <w:t xml:space="preserve">. </w:t>
      </w:r>
      <w:r w:rsidR="00426ECA">
        <w:t>rujn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AC2EA7" w:rsidP="002C4C28" w:rsidR="00AC2EA7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AC2EA7" w:rsidP="004E475E" w:rsidR="00AC2EA7">
      <w:pPr>
        <w:jc w:val="both"/>
      </w:pPr>
    </w:p>
    <w:p w:rsidRDefault="007B7EDC" w:rsidP="00AF68EE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AF68EE" w:rsidRPr="00AF68EE">
        <w:t>PLINOTEHNIKA d.o.o., Donji Miholjac, Kralja Tomislava 14, MBS 030011268, OIB 54681985935</w:t>
      </w:r>
      <w:r>
        <w:t>.</w:t>
      </w:r>
    </w:p>
    <w:p w:rsidRDefault="007B7EDC" w:rsidP="004E475E" w:rsidR="007B7EDC">
      <w:pPr>
        <w:jc w:val="both"/>
      </w:pPr>
    </w:p>
    <w:p w:rsidRDefault="007B7EDC" w:rsidP="00CA42EC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CA42EC" w:rsidRPr="00CA42EC">
        <w:t>Zlatko Markasović, Osijek, Vijenac I. Meštrovića 50, OIB 82230536462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</w:t>
      </w:r>
      <w:r w:rsidR="007B7EDC">
        <w:lastRenderedPageBreak/>
        <w:t xml:space="preserve">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AF68EE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AF68EE" w:rsidRPr="00AF68EE">
        <w:t>PLINOTEHNIKA d.o.o., Donji Miholjac, Kralja Tomislava 14, MBS 030011268, OIB 54681985935</w:t>
      </w:r>
    </w:p>
    <w:p w:rsidRDefault="00143D16" w:rsidP="009365DD" w:rsidR="00143D16">
      <w:pPr>
        <w:jc w:val="both"/>
      </w:pPr>
    </w:p>
    <w:p w:rsidRDefault="00A41408" w:rsidP="00A320F5" w:rsidR="00F12013">
      <w:pPr>
        <w:ind w:firstLine="720" w:left="2160"/>
      </w:pPr>
      <w:r>
        <w:t>1</w:t>
      </w:r>
      <w:r w:rsidR="008B0BA2">
        <w:t>8</w:t>
      </w:r>
      <w:r w:rsidR="00F12013">
        <w:t xml:space="preserve">. </w:t>
      </w:r>
      <w:r w:rsidR="00C44D6A">
        <w:t>listopad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>
        <w:t>9</w:t>
      </w:r>
      <w:r w:rsidR="00650092">
        <w:t>,</w:t>
      </w:r>
      <w:r w:rsidR="00AC2EA7">
        <w:t>3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143D16" w:rsidP="004E475E" w:rsidR="00143D16">
      <w:pPr>
        <w:jc w:val="both"/>
      </w:pPr>
    </w:p>
    <w:p w:rsidRDefault="00AC2EA7" w:rsidP="004E475E" w:rsidR="00AC2EA7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143D16" w:rsidP="004E475E" w:rsidR="00143D16">
      <w:pPr>
        <w:jc w:val="both"/>
      </w:pPr>
    </w:p>
    <w:p w:rsidRDefault="00AC2EA7" w:rsidP="004E475E" w:rsidR="00AC2EA7">
      <w:pPr>
        <w:jc w:val="both"/>
      </w:pPr>
    </w:p>
    <w:p w:rsidRDefault="008B0BA2" w:rsidP="008B0BA2" w:rsidR="008B0BA2">
      <w:pPr>
        <w:ind w:firstLine="720"/>
        <w:jc w:val="both"/>
      </w:pPr>
      <w:r>
        <w:t xml:space="preserve">Dana 27.05.2016. zaprimljen je na ovome sudu prijedlog FINE Regionalni centar Osijek, Podružnica Osijek, klasa: 110-07/16-01/04 Ur. broj 04-06-16-9377 od 25.05.2016. godine, za otvaranje stečajnog postupka nad dužnikom </w:t>
      </w:r>
      <w:r w:rsidRPr="001D17BD">
        <w:t>PLINOTEHNIKA d.o.o., Donji Miholjac, Kralja Tomislava 14, MBS 030011268, OIB 54681985935</w:t>
      </w:r>
      <w:r>
        <w:t>, temeljem odredbe čl. 444. st. 2. Stečajnog zakona (NN 71/15, dalje: SZ).</w:t>
      </w:r>
    </w:p>
    <w:p w:rsidRDefault="008B0BA2" w:rsidP="008B0BA2" w:rsidR="008B0BA2">
      <w:pPr>
        <w:ind w:firstLine="720"/>
        <w:jc w:val="both"/>
      </w:pPr>
    </w:p>
    <w:p w:rsidRDefault="008B0BA2" w:rsidP="008B0BA2" w:rsidR="008B0BA2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552 dana, u ukupnom iznosu od 44.697,10 kn, u koji iznos je uračunata kamata i naknada FINE za provedbe ovrhe na novčanim sredstvima dužnika. Navodi da dužnik ima 2 zaposlena radnika.</w:t>
      </w:r>
    </w:p>
    <w:p w:rsidRDefault="008B0BA2" w:rsidP="008B0BA2" w:rsidR="008B0BA2">
      <w:pPr>
        <w:ind w:firstLine="720"/>
        <w:jc w:val="both"/>
      </w:pPr>
    </w:p>
    <w:p w:rsidRDefault="008B0BA2" w:rsidP="008B0BA2" w:rsidR="008B0BA2">
      <w:pPr>
        <w:ind w:firstLine="720"/>
        <w:jc w:val="both"/>
      </w:pPr>
      <w:r>
        <w:t>Dostavlja popis računa i oročenih novčanih sredstava na dan 25.05.2016., te u svom podnesku od 9.06.2016. navodi da dužnik na dan 9.06.2016. na temelju čl. 112. st. 5. SZ na ime predujma za namirenje troškova stečajnog postupka nema zaplijenjena novčana sredstva.</w:t>
      </w:r>
    </w:p>
    <w:p w:rsidRDefault="0043315F" w:rsidP="00143D16" w:rsidR="0043315F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143D16" w:rsidP="0051072F" w:rsidR="00143D16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3B35C9">
        <w:t>444</w:t>
      </w:r>
      <w:r w:rsidRPr="00176811">
        <w:t xml:space="preserve">. st. </w:t>
      </w:r>
      <w:r w:rsidR="003B35C9">
        <w:t>2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</w:t>
      </w:r>
      <w:r w:rsidRPr="00670F0C">
        <w:lastRenderedPageBreak/>
        <w:t xml:space="preserve">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AC2EA7" w:rsidP="006F7B5B" w:rsidR="00AC2EA7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8B0BA2">
        <w:t>2</w:t>
      </w:r>
      <w:r w:rsidR="00712DD7">
        <w:t>1</w:t>
      </w:r>
      <w:r>
        <w:t xml:space="preserve">. </w:t>
      </w:r>
      <w:r w:rsidR="00AC2EA7">
        <w:t>rujn</w:t>
      </w:r>
      <w:r w:rsidR="006F7B5B">
        <w:t>a</w:t>
      </w:r>
      <w:r>
        <w:t xml:space="preserve"> 2016.</w:t>
      </w:r>
    </w:p>
    <w:p w:rsidRDefault="00EC3529" w:rsidP="00B246D8" w:rsidR="00EC3529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7F39C8" w:rsidR="00F630EC">
      <w:pPr>
        <w:pStyle w:val="Odlomakpopisa"/>
        <w:numPr>
          <w:ilvl w:val="0"/>
          <w:numId w:val="6"/>
        </w:numPr>
      </w:pPr>
      <w:r>
        <w:t xml:space="preserve">Zakonski zastupnik dužnika </w:t>
      </w:r>
      <w:r w:rsidR="007F39C8" w:rsidRPr="007F39C8">
        <w:t>Milorad Marinković, Donji Miholjac, Kralja Tomislava 14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7F39C8">
        <w:t xml:space="preserve"> </w:t>
      </w:r>
      <w:r w:rsidR="00C60AF3">
        <w:t xml:space="preserve">i </w:t>
      </w:r>
      <w:r w:rsidR="007F39C8">
        <w:t>22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F630EC">
        <w:t>Osijek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A41408">
        <w:t>1</w:t>
      </w:r>
      <w:r w:rsidR="00CD47B9">
        <w:t>8</w:t>
      </w:r>
      <w:r>
        <w:t>/</w:t>
      </w:r>
      <w:r w:rsidR="00AA55D3">
        <w:t>10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E33F8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AF68EE" w:rsidRPr="00AF68EE">
      <w:t>14 St-2192/16-16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57837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D16"/>
    <w:rsid w:val="00143E24"/>
    <w:rsid w:val="00146C51"/>
    <w:rsid w:val="00172056"/>
    <w:rsid w:val="001757B4"/>
    <w:rsid w:val="00193952"/>
    <w:rsid w:val="0019666C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95F3E"/>
    <w:rsid w:val="002C458E"/>
    <w:rsid w:val="002C4C28"/>
    <w:rsid w:val="002D75D8"/>
    <w:rsid w:val="002F2E1F"/>
    <w:rsid w:val="002F66B0"/>
    <w:rsid w:val="00302F1C"/>
    <w:rsid w:val="00307662"/>
    <w:rsid w:val="003100CA"/>
    <w:rsid w:val="00333984"/>
    <w:rsid w:val="00354972"/>
    <w:rsid w:val="00383A81"/>
    <w:rsid w:val="003929DD"/>
    <w:rsid w:val="00394CAB"/>
    <w:rsid w:val="00394D49"/>
    <w:rsid w:val="003B35C9"/>
    <w:rsid w:val="003C7EC1"/>
    <w:rsid w:val="003D468C"/>
    <w:rsid w:val="003E3BDF"/>
    <w:rsid w:val="003F637C"/>
    <w:rsid w:val="0041002D"/>
    <w:rsid w:val="004173F5"/>
    <w:rsid w:val="00426ECA"/>
    <w:rsid w:val="0043315F"/>
    <w:rsid w:val="00440509"/>
    <w:rsid w:val="00443D03"/>
    <w:rsid w:val="00450C50"/>
    <w:rsid w:val="004A41B7"/>
    <w:rsid w:val="004B12EA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3263A"/>
    <w:rsid w:val="005335A7"/>
    <w:rsid w:val="00534031"/>
    <w:rsid w:val="005428C9"/>
    <w:rsid w:val="00556AFC"/>
    <w:rsid w:val="00576460"/>
    <w:rsid w:val="005832E4"/>
    <w:rsid w:val="005861A8"/>
    <w:rsid w:val="005A0866"/>
    <w:rsid w:val="005A74CE"/>
    <w:rsid w:val="005B28D3"/>
    <w:rsid w:val="00611430"/>
    <w:rsid w:val="006303BE"/>
    <w:rsid w:val="006435F0"/>
    <w:rsid w:val="00650092"/>
    <w:rsid w:val="0065067F"/>
    <w:rsid w:val="00650D8D"/>
    <w:rsid w:val="00652FB8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2DD7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9C8"/>
    <w:rsid w:val="007F3E0B"/>
    <w:rsid w:val="008034D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0BA2"/>
    <w:rsid w:val="008B7B03"/>
    <w:rsid w:val="008C385A"/>
    <w:rsid w:val="008E33F8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320F5"/>
    <w:rsid w:val="00A353C1"/>
    <w:rsid w:val="00A36539"/>
    <w:rsid w:val="00A370D7"/>
    <w:rsid w:val="00A37C30"/>
    <w:rsid w:val="00A41408"/>
    <w:rsid w:val="00A5102B"/>
    <w:rsid w:val="00A65C1A"/>
    <w:rsid w:val="00A74041"/>
    <w:rsid w:val="00A87A94"/>
    <w:rsid w:val="00A92278"/>
    <w:rsid w:val="00AA2AA8"/>
    <w:rsid w:val="00AA55D3"/>
    <w:rsid w:val="00AB6EA6"/>
    <w:rsid w:val="00AC2EA7"/>
    <w:rsid w:val="00AC621F"/>
    <w:rsid w:val="00AD0F3C"/>
    <w:rsid w:val="00AD694D"/>
    <w:rsid w:val="00AF45B0"/>
    <w:rsid w:val="00AF68EE"/>
    <w:rsid w:val="00AF7215"/>
    <w:rsid w:val="00B04405"/>
    <w:rsid w:val="00B062F1"/>
    <w:rsid w:val="00B11825"/>
    <w:rsid w:val="00B246D8"/>
    <w:rsid w:val="00B43834"/>
    <w:rsid w:val="00B460FE"/>
    <w:rsid w:val="00B50218"/>
    <w:rsid w:val="00B60B69"/>
    <w:rsid w:val="00B84963"/>
    <w:rsid w:val="00B913A2"/>
    <w:rsid w:val="00B95C5A"/>
    <w:rsid w:val="00BA13EB"/>
    <w:rsid w:val="00BA3984"/>
    <w:rsid w:val="00BB3ED9"/>
    <w:rsid w:val="00BC2009"/>
    <w:rsid w:val="00BC203B"/>
    <w:rsid w:val="00BE473B"/>
    <w:rsid w:val="00BE7778"/>
    <w:rsid w:val="00BF0F14"/>
    <w:rsid w:val="00BF7875"/>
    <w:rsid w:val="00C03878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6257"/>
    <w:rsid w:val="00CA05DB"/>
    <w:rsid w:val="00CA3AC2"/>
    <w:rsid w:val="00CA40D5"/>
    <w:rsid w:val="00CA42EC"/>
    <w:rsid w:val="00CB294A"/>
    <w:rsid w:val="00CD47B9"/>
    <w:rsid w:val="00CD76BD"/>
    <w:rsid w:val="00CF4B2A"/>
    <w:rsid w:val="00D02115"/>
    <w:rsid w:val="00D131ED"/>
    <w:rsid w:val="00D43995"/>
    <w:rsid w:val="00D45D6C"/>
    <w:rsid w:val="00D5401B"/>
    <w:rsid w:val="00D601D5"/>
    <w:rsid w:val="00D70CDE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4899"/>
    <w:rsid w:val="00E27673"/>
    <w:rsid w:val="00E42141"/>
    <w:rsid w:val="00E51EF4"/>
    <w:rsid w:val="00E73FC0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310D5"/>
    <w:rsid w:val="00F45589"/>
    <w:rsid w:val="00F630EC"/>
    <w:rsid w:val="00F64F48"/>
    <w:rsid w:val="00F76085"/>
    <w:rsid w:val="00F82857"/>
    <w:rsid w:val="00F8730A"/>
    <w:rsid w:val="00F927F2"/>
    <w:rsid w:val="00F97CE5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3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3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3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3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3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3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3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3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3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3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2192</izvorni_sadrzaj>
    <derivirana_varijabla naziv="DomainObject.Predmet.Broj_1">2192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St-2192/2016</izvorni_sadrzaj>
    <derivirana_varijabla naziv="DomainObject.Predmet.OznakaBroj_1">St-2192/2016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PLINOTEHNIKA d.o.o. za instalacijske radove u građevinarstvu</izvorni_sadrzaj>
    <derivirana_varijabla naziv="DomainObject.Predmet.ProtustrankaFormated_1">  PLINOTEHNIKA d.o.o. za instalacijske radove u građevinarstvu</derivirana_varijabla>
  </DomainObject.Predmet.ProtustrankaFormated>
  <DomainObject.Predmet.ProtustrankaFormatedOIB>
    <izvorni_sadrzaj>  PLINOTEHNIKA d.o.o. za instalacijske radove u građevinarstvu, OIB 54681985935</izvorni_sadrzaj>
    <derivirana_varijabla naziv="DomainObject.Predmet.ProtustrankaFormatedOIB_1">  PLINOTEHNIKA d.o.o. za instalacijske radove u građevinarstvu, OIB 54681985935</derivirana_varijabla>
  </DomainObject.Predmet.ProtustrankaFormatedOIB>
  <DomainObject.Predmet.ProtustrankaFormatedWithAdress>
    <izvorni_sadrzaj> PLINOTEHNIKA d.o.o. za instalacijske radove u građevinarstvu, Kralja Tomislava 14, 31540 Donji Miholjac</izvorni_sadrzaj>
    <derivirana_varijabla naziv="DomainObject.Predmet.ProtustrankaFormatedWithAdress_1"> PLINOTEHNIKA d.o.o. za instalacijske radove u građevinarstvu, Kralja Tomislava 14, 31540 Donji Miholjac</derivirana_varijabla>
  </DomainObject.Predmet.ProtustrankaFormatedWithAdress>
  <DomainObject.Predmet.ProtustrankaFormatedWithAdressOIB>
    <izvorni_sadrzaj> PLINOTEHNIKA d.o.o. za instalacijske radove u građevinarstvu, OIB 54681985935, Kralja Tomislava 14, 31540 Donji Miholjac</izvorni_sadrzaj>
    <derivirana_varijabla naziv="DomainObject.Predmet.ProtustrankaFormatedWithAdressOIB_1"> PLINOTEHNIKA d.o.o. za instalacijske radove u građevinarstvu, OIB 54681985935, Kralja Tomislava 14, 31540 Donji Miholjac</derivirana_varijabla>
  </DomainObject.Predmet.ProtustrankaFormatedWithAdressOIB>
  <DomainObject.Predmet.ProtustrankaWithAdress>
    <izvorni_sadrzaj>PLINOTEHNIKA d.o.o. za instalacijske radove u građevinarstvu Kralja Tomislava 14, 31540 Donji Miholjac</izvorni_sadrzaj>
    <derivirana_varijabla naziv="DomainObject.Predmet.ProtustrankaWithAdress_1">PLINOTEHNIKA d.o.o. za instalacijske radove u građevinarstvu Kralja Tomislava 14, 31540 Donji Miholjac</derivirana_varijabla>
  </DomainObject.Predmet.ProtustrankaWithAdress>
  <DomainObject.Predmet.ProtustrankaWithAdressOIB>
    <izvorni_sadrzaj>PLINOTEHNIKA d.o.o. za instalacijske radove u građevinarstvu, OIB 54681985935, Kralja Tomislava 14, 31540 Donji Miholjac</izvorni_sadrzaj>
    <derivirana_varijabla naziv="DomainObject.Predmet.ProtustrankaWithAdressOIB_1">PLINOTEHNIKA d.o.o. za instalacijske radove u građevinarstvu, OIB 54681985935, Kralja Tomislava 14, 31540 Donji Miholjac</derivirana_varijabla>
  </DomainObject.Predmet.ProtustrankaWithAdressOIB>
  <DomainObject.Predmet.ProtustrankaNazivFormated>
    <izvorni_sadrzaj>PLINOTEHNIKA d.o.o. za instalacijske radove u građevinarstvu</izvorni_sadrzaj>
    <derivirana_varijabla naziv="DomainObject.Predmet.ProtustrankaNazivFormated_1">PLINOTEHNIKA d.o.o. za instalacijske radove u građevinarstvu</derivirana_varijabla>
  </DomainObject.Predmet.ProtustrankaNazivFormated>
  <DomainObject.Predmet.ProtustrankaNazivFormatedOIB>
    <izvorni_sadrzaj>PLINOTEHNIKA d.o.o. za instalacijske radove u građevinarstvu, OIB 54681985935</izvorni_sadrzaj>
    <derivirana_varijabla naziv="DomainObject.Predmet.ProtustrankaNazivFormatedOIB_1">PLINOTEHNIKA d.o.o. za instalacijske radove u građevinarstvu, OIB 54681985935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PLINOTEHNIKA d.o.o. za instalacijske radove u građevinarstvu</item>
    </izvorni_sadrzaj>
    <derivirana_varijabla naziv="DomainObject.Predmet.ProtuStrankaListFormated_1">
      <item>PLINOTEHNIKA d.o.o. za instalacijske radove u građevinarstvu</item>
    </derivirana_varijabla>
  </DomainObject.Predmet.ProtuStrankaListFormated>
  <DomainObject.Predmet.ProtuStrankaListFormatedOIB>
    <izvorni_sadrzaj>
      <item>PLINOTEHNIKA d.o.o. za instalacijske radove u građevinarstvu, OIB 54681985935</item>
    </izvorni_sadrzaj>
    <derivirana_varijabla naziv="DomainObject.Predmet.ProtuStrankaListFormatedOIB_1">
      <item>PLINOTEHNIKA d.o.o. za instalacijske radove u građevinarstvu, OIB 54681985935</item>
    </derivirana_varijabla>
  </DomainObject.Predmet.ProtuStrankaListFormatedOIB>
  <DomainObject.Predmet.ProtuStrankaListFormatedWithAdress>
    <izvorni_sadrzaj>
      <item>PLINOTEHNIKA d.o.o. za instalacijske radove u građevinarstvu, Kralja Tomislava 14, 31540 Donji Miholjac</item>
    </izvorni_sadrzaj>
    <derivirana_varijabla naziv="DomainObject.Predmet.ProtuStrankaListFormatedWithAdress_1">
      <item>PLINOTEHNIKA d.o.o. za instalacijske radove u građevinarstvu, Kralja Tomislava 14, 31540 Donji Miholjac</item>
    </derivirana_varijabla>
  </DomainObject.Predmet.ProtuStrankaListFormatedWithAdress>
  <DomainObject.Predmet.ProtuStrankaListFormatedWithAdressOIB>
    <izvorni_sadrzaj>
      <item>PLINOTEHNIKA d.o.o. za instalacijske radove u građevinarstvu, OIB 54681985935, Kralja Tomislava 14, 31540 Donji Miholjac</item>
    </izvorni_sadrzaj>
    <derivirana_varijabla naziv="DomainObject.Predmet.ProtuStrankaListFormatedWithAdressOIB_1">
      <item>PLINOTEHNIKA d.o.o. za instalacijske radove u građevinarstvu, OIB 54681985935, Kralja Tomislava 14, 31540 Donji Miholjac</item>
    </derivirana_varijabla>
  </DomainObject.Predmet.ProtuStrankaListFormatedWithAdressOIB>
  <DomainObject.Predmet.ProtuStrankaListNazivFormated>
    <izvorni_sadrzaj>
      <item>PLINOTEHNIKA d.o.o. za instalacijske radove u građevinarstvu</item>
    </izvorni_sadrzaj>
    <derivirana_varijabla naziv="DomainObject.Predmet.ProtuStrankaListNazivFormated_1">
      <item>PLINOTEHNIKA d.o.o. za instalacijske radove u građevinarstvu</item>
    </derivirana_varijabla>
  </DomainObject.Predmet.ProtuStrankaListNazivFormated>
  <DomainObject.Predmet.ProtuStrankaListNazivFormatedOIB>
    <izvorni_sadrzaj>
      <item>PLINOTEHNIKA d.o.o. za instalacijske radove u građevinarstvu, OIB 54681985935</item>
    </izvorni_sadrzaj>
    <derivirana_varijabla naziv="DomainObject.Predmet.ProtuStrankaListNazivFormatedOIB_1">
      <item>PLINOTEHNIKA d.o.o. za instalacijske radove u građevinarstvu, OIB 54681985935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PLINOTEHNIKA d.o.o. za instalacijske radove u građevinarstvu</izvorni_sadrzaj>
    <derivirana_varijabla naziv="DomainObject.Predmet.ProtustrankaIDrugi_1">PLINOTEHNIKA d.o.o. za instalacijske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PLINOTEHNIKA d.o.o. za instalacijske radove u građevinarstvu, OIB 54681985935, Kralja Tomislava 14, 31540 Donji Miholjac</izvorni_sadrzaj>
    <derivirana_varijabla naziv="DomainObject.Predmet.ProtustrankaIDrugiAdressOIB_1">PLINOTEHNIKA d.o.o. za instalacijske radove u građevinarstvu, OIB 54681985935, Kralja Tomislava 14,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PLINOTEHNIKA d.o.o. za instalacijske radove u građevinarstvu</item>
      <item>FINA RC OSIJEK</item>
    </izvorni_sadrzaj>
    <derivirana_varijabla naziv="DomainObject.Predmet.SudioniciListNaziv_1">
      <item>PLINOTEHNIKA d.o.o. za instalacijske radove u građevinarstvu</item>
      <item>FINA RC OSIJEK</item>
    </derivirana_varijabla>
  </DomainObject.Predmet.SudioniciListNaziv>
  <DomainObject.Predmet.SudioniciListAdressOIB>
    <izvorni_sadrzaj>
      <item>PLINOTEHNIKA d.o.o. za instalacijske radove u građevinarstvu, OIB 54681985935, Kralja Tomislava 14,31540 Donji Miholjac</item>
      <item>FINA RC OSIJEK, OIB 85821130368</item>
    </izvorni_sadrzaj>
    <derivirana_varijabla naziv="DomainObject.Predmet.SudioniciListAdressOIB_1">
      <item>PLINOTEHNIKA d.o.o. za instalacijske radove u građevinarstvu, OIB 54681985935, Kralja Tomislava 14,31540 Donji Miholjac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54681985935</item>
      <item>, OIB 85821130368</item>
    </izvorni_sadrzaj>
    <derivirana_varijabla naziv="DomainObject.Predmet.SudioniciListNazivOIB_1">
      <item>, OIB 54681985935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C2174A-BAE1-44D0-9EFC-875D0EDD59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693</properties:Words>
  <properties:Characters>3831</properties:Characters>
  <properties:Lines>112</properties:Lines>
  <properties:Paragraphs>38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2016-09-02T06:07:00Z</cp:lastPrinted>
  <dcterms:modified xmlns:xsi="http://www.w3.org/2001/XMLSchema-instance" xsi:type="dcterms:W3CDTF">2016-09-21T11:49:00Z</dcterms:modified>
  <cp:revision>19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