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3059" w14:paraId="0a93059" w:rsidRDefault="009A3118" w:rsidP="00F0636B" w:rsidR="00B46CF5" w:rsidRPr="005A7D4D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12" w:rsidRPr="0071123E">
        <w:rPr>
          <w:rFonts w:hAnsi="Times New Roman" w:ascii="Times New Roman"/>
          <w:b/>
        </w:rPr>
        <w:t>48 St-</w:t>
      </w:r>
      <w:r w:rsidR="006477A2">
        <w:rPr>
          <w:rFonts w:hAnsi="Times New Roman" w:ascii="Times New Roman"/>
          <w:b/>
        </w:rPr>
        <w:t>7091</w:t>
      </w:r>
      <w:r w:rsidR="001A0D12" w:rsidRPr="0071123E">
        <w:rPr>
          <w:rFonts w:hAnsi="Times New Roman" w:ascii="Times New Roman"/>
          <w:b/>
        </w:rPr>
        <w:t>/16</w:t>
      </w:r>
      <w:r w:rsidR="001A0D12">
        <w:rPr>
          <w:rFonts w:hAnsi="Times New Roman" w:ascii="Times New Roman"/>
          <w:b/>
        </w:rPr>
        <w:t>-1</w:t>
      </w:r>
      <w:r w:rsidR="006477A2">
        <w:rPr>
          <w:rFonts w:hAnsi="Times New Roman" w:ascii="Times New Roman"/>
          <w:b/>
        </w:rPr>
        <w:t>5</w:t>
      </w:r>
      <w:r w:rsidR="00F0636B" w:rsidRPr="005A7D4D">
        <w:rPr>
          <w:rFonts w:hAnsi="Times New Roman" w:ascii="Times New Roman"/>
          <w:b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6477A2">
        <w:rPr>
          <w:rFonts w:hAnsi="Times New Roman" w:ascii="Times New Roman"/>
        </w:rPr>
        <w:t>STRATOCASTER j.d.o.o., Gornji Desinec, Zagrebačka 2, OIB:92750976430</w:t>
      </w:r>
      <w:r w:rsidR="001A0D12">
        <w:rPr>
          <w:rFonts w:hAnsi="Times New Roman" w:ascii="Times New Roman"/>
          <w:b/>
        </w:rPr>
        <w:t>,</w:t>
      </w:r>
      <w:r w:rsidR="001A0D12" w:rsidRPr="001A0D12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</w:rPr>
        <w:t>26. srpnja 2017.</w:t>
      </w:r>
    </w:p>
    <w:p w:rsidRDefault="001A0D12" w:rsidP="001725CA" w:rsidR="001A0D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477A2">
        <w:rPr>
          <w:rFonts w:hAnsi="Times New Roman" w:ascii="Times New Roman"/>
        </w:rPr>
        <w:t>STRATOCASTER j.d.o.o., Gornji Desinec, Zagrebačka 2, OIB:92750976430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477A2" w:rsidRPr="006477A2">
        <w:rPr>
          <w:rFonts w:hAnsi="Times New Roman" w:ascii="Times New Roman"/>
          <w:b/>
        </w:rPr>
        <w:t>7091</w:t>
      </w:r>
      <w:r w:rsidR="001A0D12">
        <w:rPr>
          <w:rFonts w:hAnsi="Times New Roman" w:ascii="Times New Roman"/>
          <w:b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1A0D12">
      <w:pPr>
        <w:jc w:val="center"/>
        <w:rPr>
          <w:rFonts w:hAnsi="Times New Roman" w:ascii="Times New Roman"/>
        </w:rPr>
      </w:pPr>
      <w:r w:rsidRPr="001A0D12">
        <w:rPr>
          <w:rFonts w:hAnsi="Times New Roman" w:ascii="Times New Roman"/>
        </w:rPr>
        <w:t xml:space="preserve">U </w:t>
      </w:r>
      <w:r w:rsidR="00E270CF" w:rsidRPr="001A0D12">
        <w:rPr>
          <w:rFonts w:hAnsi="Times New Roman" w:ascii="Times New Roman"/>
        </w:rPr>
        <w:t xml:space="preserve">Zagrebu, </w:t>
      </w:r>
      <w:r w:rsidR="001A0D12" w:rsidRPr="001A0D12">
        <w:rPr>
          <w:rFonts w:hAnsi="Times New Roman" w:ascii="Times New Roman"/>
        </w:rPr>
        <w:t>26. srpnja</w:t>
      </w:r>
      <w:r w:rsidR="00900D3F" w:rsidRPr="001A0D12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68" w:rsidP="00A83AC6" w:rsidR="00D73568">
      <w:r>
        <w:separator/>
      </w:r>
    </w:p>
  </w:endnote>
  <w:endnote w:id="0" w:type="continuationSeparator">
    <w:p w:rsidRDefault="00D73568" w:rsidP="00A83AC6" w:rsidR="00D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68" w:rsidP="00A83AC6" w:rsidR="00D73568">
      <w:r>
        <w:separator/>
      </w:r>
    </w:p>
  </w:footnote>
  <w:footnote w:id="0" w:type="continuationSeparator">
    <w:p w:rsidRDefault="00D73568" w:rsidP="00A83AC6" w:rsidR="00D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57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5A7D4D">
    <w:pPr>
      <w:pStyle w:val="Zaglavlje"/>
      <w:jc w:val="right"/>
      <w:rPr>
        <w:rFonts w:hAnsi="Times New Roman" w:ascii="Times New Roman"/>
        <w:b/>
      </w:rPr>
    </w:pPr>
    <w:r w:rsidRPr="005A7D4D">
      <w:rPr>
        <w:rFonts w:hAnsi="Times New Roman" w:ascii="Times New Roman"/>
        <w:b/>
      </w:rPr>
      <w:t xml:space="preserve">   48.</w:t>
    </w:r>
    <w:r w:rsidR="00A83AC6" w:rsidRPr="005A7D4D">
      <w:rPr>
        <w:rFonts w:hAnsi="Times New Roman" w:ascii="Times New Roman"/>
        <w:b/>
      </w:rPr>
      <w:t xml:space="preserve"> St-</w:t>
    </w:r>
    <w:r w:rsidR="00E270CF" w:rsidRPr="005A7D4D">
      <w:rPr>
        <w:rFonts w:hAnsi="Times New Roman" w:ascii="Times New Roman"/>
        <w:b/>
      </w:rPr>
      <w:t>33</w:t>
    </w:r>
    <w:r w:rsidR="001A0D12">
      <w:rPr>
        <w:rFonts w:hAnsi="Times New Roman" w:ascii="Times New Roman"/>
        <w:b/>
      </w:rPr>
      <w:t>25</w:t>
    </w:r>
    <w:r w:rsidR="00267D56" w:rsidRPr="005A7D4D">
      <w:rPr>
        <w:rFonts w:hAnsi="Times New Roman" w:ascii="Times New Roman"/>
        <w:b/>
      </w:rPr>
      <w:t>/1</w:t>
    </w:r>
    <w:r w:rsidR="001A0D12">
      <w:rPr>
        <w:rFonts w:hAnsi="Times New Roman" w:ascii="Times New Roman"/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A0D1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5457F"/>
    <w:rsid w:val="00585AFA"/>
    <w:rsid w:val="005A7D4D"/>
    <w:rsid w:val="00635B9D"/>
    <w:rsid w:val="006477A2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7091</izvorni_sadrzaj>
    <derivirana_varijabla naziv="DomainObject.Predmet.Broj_1">7091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St-7091/2016</izvorni_sadrzaj>
    <derivirana_varijabla naziv="DomainObject.Predmet.OznakaBroj_1">St-7091/2016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STRATOCASTER j.d.o.o. za ugostiteljstvo i usluge zastupanog po punomoćniku Davor Bugarin</izvorni_sadrzaj>
    <derivirana_varijabla naziv="DomainObject.Predmet.ProtustrankaFormated_1">  STRATOCASTER j.d.o.o. za ugostiteljstvo i usluge zastupanog po punomoćniku Davor Bugarin</derivirana_varijabla>
  </DomainObject.Predmet.ProtustrankaFormated>
  <DomainObject.Predmet.ProtustrankaFormatedOIB>
    <izvorni_sadrzaj>  STRATOCASTER j.d.o.o. za ugostiteljstvo i usluge, OIB 92750976430 zastupanog po punomoćniku Davor Bugarin</izvorni_sadrzaj>
    <derivirana_varijabla naziv="DomainObject.Predmet.ProtustrankaFormatedOIB_1">  STRATOCASTER j.d.o.o. za ugostiteljstvo i usluge, OIB 92750976430 zastupanog po punomoćniku Davor Bugarin</derivirana_varijabla>
  </DomainObject.Predmet.ProtustrankaFormatedOIB>
  <DomainObject.Predmet.ProtustrankaFormatedWithAdress>
    <izvorni_sadrzaj> STRATOCASTER j.d.o.o. za ugostiteljstvo i usluge, Zagrebačka 2, 10450 Gornji Desinec zastupanog po punomoćniku Davor Bugarin</izvorni_sadrzaj>
    <derivirana_varijabla naziv="DomainObject.Predmet.ProtustrankaFormatedWithAdress_1"> STRATOCASTER j.d.o.o. za ugostiteljstvo i usluge, Zagrebačka 2, 10450 Gornji Desinec zastupanog po punomoćniku Davor Bugarin</derivirana_varijabla>
  </DomainObject.Predmet.ProtustrankaFormatedWithAdress>
  <DomainObject.Predmet.ProtustrankaFormatedWithAdressOIB>
    <izvorni_sadrzaj> STRATOCASTER j.d.o.o. za ugostiteljstvo i usluge, OIB 92750976430, Zagrebačka 2, 10450 Gornji Desinec zastupanog po punomoćniku Davor Bugarin</izvorni_sadrzaj>
    <derivirana_varijabla naziv="DomainObject.Predmet.ProtustrankaFormatedWithAdressOIB_1"> STRATOCASTER j.d.o.o. za ugostiteljstvo i usluge, OIB 92750976430, Zagrebačka 2, 10450 Gornji Desinec zastupanog po punomoćniku Davor Bugarin</derivirana_varijabla>
  </DomainObject.Predmet.ProtustrankaFormatedWithAdressOIB>
  <DomainObject.Predmet.ProtustrankaWithAdress>
    <izvorni_sadrzaj>STRATOCASTER j.d.o.o. za ugostiteljstvo i usluge Zagrebačka 2, 10450 Gornji Desinec</izvorni_sadrzaj>
    <derivirana_varijabla naziv="DomainObject.Predmet.ProtustrankaWithAdress_1">STRATOCASTER j.d.o.o. za ugostiteljstvo i usluge Zagrebačka 2, 10450 Gornji Desinec</derivirana_varijabla>
  </DomainObject.Predmet.ProtustrankaWithAdress>
  <DomainObject.Predmet.ProtustrankaWithAdressOIB>
    <izvorni_sadrzaj>STRATOCASTER j.d.o.o. za ugostiteljstvo i usluge, OIB 92750976430, Zagrebačka 2, 10450 Gornji Desinec</izvorni_sadrzaj>
    <derivirana_varijabla naziv="DomainObject.Predmet.ProtustrankaWithAdressOIB_1">STRATOCASTER j.d.o.o. za ugostiteljstvo i usluge, OIB 92750976430, Zagrebačka 2, 10450 Gornji Desinec</derivirana_varijabla>
  </DomainObject.Predmet.ProtustrankaWithAdressOIB>
  <DomainObject.Predmet.ProtustrankaNazivFormated>
    <izvorni_sadrzaj>STRATOCASTER j.d.o.o. za ugostiteljstvo i usluge</izvorni_sadrzaj>
    <derivirana_varijabla naziv="DomainObject.Predmet.ProtustrankaNazivFormated_1">STRATOCASTER j.d.o.o. za ugostiteljstvo i usluge</derivirana_varijabla>
  </DomainObject.Predmet.ProtustrankaNazivFormated>
  <DomainObject.Predmet.ProtustrankaNazivFormatedOIB>
    <izvorni_sadrzaj>STRATOCASTER j.d.o.o. za ugostiteljstvo i usluge, OIB 92750976430</izvorni_sadrzaj>
    <derivirana_varijabla naziv="DomainObject.Predmet.ProtustrankaNazivFormatedOIB_1">STRATOCASTER j.d.o.o. za ugostiteljstvo i usluge, OIB 92750976430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STRATOCASTER j.d.o.o. za ugostiteljstvo i usluge zastupanog po punomoćniku Davor Bugarin</item>
    </izvorni_sadrzaj>
    <derivirana_varijabla naziv="DomainObject.Predmet.ProtuStrankaListFormated_1">
      <item>STRATOCASTER j.d.o.o. za ugostiteljstvo i usluge zastupanog po punomoćniku Davor Bugarin</item>
    </derivirana_varijabla>
  </DomainObject.Predmet.ProtuStrankaListFormated>
  <DomainObject.Predmet.ProtuStrankaListFormatedOIB>
    <izvorni_sadrzaj>
      <item>STRATOCASTER j.d.o.o. za ugostiteljstvo i usluge, OIB 92750976430 zastupanog po punomoćniku Davor Bugarin</item>
    </izvorni_sadrzaj>
    <derivirana_varijabla naziv="DomainObject.Predmet.ProtuStrankaListFormatedOIB_1">
      <item>STRATOCASTER j.d.o.o. za ugostiteljstvo i usluge, OIB 92750976430 zastupanog po punomoćniku Davor Bugarin</item>
    </derivirana_varijabla>
  </DomainObject.Predmet.ProtuStrankaListFormatedOIB>
  <DomainObject.Predmet.ProtuStrankaListFormatedWithAdress>
    <izvorni_sadrzaj>
      <item>STRATOCASTER j.d.o.o. za ugostiteljstvo i usluge, Zagrebačka 2, 10450 Gornji Desinec zastupanog po punomoćniku Davor Bugarin</item>
    </izvorni_sadrzaj>
    <derivirana_varijabla naziv="DomainObject.Predmet.ProtuStrankaListFormatedWithAdress_1">
      <item>STRATOCASTER j.d.o.o. za ugostiteljstvo i usluge, Zagrebačka 2, 10450 Gornji Desinec zastupanog po punomoćniku Davor Bugarin</item>
    </derivirana_varijabla>
  </DomainObject.Predmet.ProtuStrankaListFormatedWithAdress>
  <DomainObject.Predmet.ProtuStrankaListFormatedWithAdressOIB>
    <izvorni_sadrzaj>
      <item>STRATOCASTER j.d.o.o. za ugostiteljstvo i usluge, OIB 92750976430, Zagrebačka 2, 10450 Gornji Desinec zastupanog po punomoćniku Davor Bugarin</item>
    </izvorni_sadrzaj>
    <derivirana_varijabla naziv="DomainObject.Predmet.ProtuStrankaListFormatedWithAdressOIB_1">
      <item>STRATOCASTER j.d.o.o. za ugostiteljstvo i usluge, OIB 92750976430, Zagrebačka 2, 10450 Gornji Desinec zastupanog po punomoćniku Davor Bugarin</item>
    </derivirana_varijabla>
  </DomainObject.Predmet.ProtuStrankaListFormatedWithAdressOIB>
  <DomainObject.Predmet.ProtuStrankaListNazivFormated>
    <izvorni_sadrzaj>
      <item>STRATOCASTER j.d.o.o. za ugostiteljstvo i usluge</item>
    </izvorni_sadrzaj>
    <derivirana_varijabla naziv="DomainObject.Predmet.ProtuStrankaListNazivFormated_1">
      <item>STRATOCASTER j.d.o.o. za ugostiteljstvo i usluge</item>
    </derivirana_varijabla>
  </DomainObject.Predmet.ProtuStrankaListNazivFormated>
  <DomainObject.Predmet.ProtuStrankaListNazivFormatedOIB>
    <izvorni_sadrzaj>
      <item>STRATOCASTER j.d.o.o. za ugostiteljstvo i usluge, OIB 92750976430</item>
    </izvorni_sadrzaj>
    <derivirana_varijabla naziv="DomainObject.Predmet.ProtuStrankaListNazivFormatedOIB_1">
      <item>STRATOCASTER j.d.o.o. za ugostiteljstvo i usluge, OIB 92750976430</item>
    </derivirana_varijabla>
  </DomainObject.Predmet.ProtuStrankaListNazivFormatedOIB>
  <DomainObject.Predmet.OstaliListFormated>
    <izvorni_sadrzaj>
      <item>Davor Bugarin punomoćnik sudionika u postupku STRATOCASTER j.d.o.o. za ugostiteljstvo i usluge</item>
      <item>RH, Ministarstvo financija</item>
    </izvorni_sadrzaj>
    <derivirana_varijabla naziv="DomainObject.Predmet.OstaliListFormated_1">
      <item>Davor Bugarin punomoćnik sudionika u postupku STRATOCASTER j.d.o.o. za ugostiteljstvo i usluge</item>
      <item>RH, Ministarstvo financija</item>
    </derivirana_varijabla>
  </DomainObject.Predmet.OstaliListFormated>
  <DomainObject.Predmet.OstaliListFormatedOIB>
    <izvorni_sadrzaj>
      <item>Davor Bugarin, OIB 32067284355 punomoćnik sudionika u postupku STRATOCASTER j.d.o.o. za ugostiteljstvo i usluge</item>
      <item>RH, Ministarstvo financija, OIB 18683136487</item>
    </izvorni_sadrzaj>
    <derivirana_varijabla naziv="DomainObject.Predmet.OstaliListFormatedOIB_1">
      <item>Davor Bugarin, OIB 32067284355 punomoćnik sudionika u postupku STRATOCASTER j.d.o.o. za ugostiteljstvo i usluge</item>
      <item>RH, Ministarstvo financija, OIB 18683136487</item>
    </derivirana_varijabla>
  </DomainObject.Predmet.OstaliListFormatedOIB>
  <DomainObject.Predmet.OstaliListFormatedWithAdress>
    <izvorni_sadrzaj>
      <item>Davor Bugarin, Brezovičkog Odreda 17, 44000 Sisak punomoćnik sudionika u postupku STRATOCASTER j.d.o.o. za ugostiteljstvo i usluge</item>
      <item>RH, Ministarstvo financija, Av. Dubrovnik 32, 10000 Zagreb</item>
    </izvorni_sadrzaj>
    <derivirana_varijabla naziv="DomainObject.Predmet.OstaliListFormatedWithAdress_1">
      <item>Davor Bugarin, Brezovičkog Odreda 17, 44000 Sisak punomoćnik sudionika u postupku STRATOCASTER j.d.o.o. za ugostiteljstvo i usluge</item>
      <item>RH, Ministarstvo financija, Av. Dubrovnik 32, 10000 Zagreb</item>
    </derivirana_varijabla>
  </DomainObject.Predmet.OstaliListFormatedWithAdress>
  <DomainObject.Predmet.OstaliListFormatedWithAdressOIB>
    <izvorni_sadrzaj>
      <item>Davor Bugarin, OIB 32067284355, Brezovičkog Odreda 17, 44000 Sisak punomoćnik sudionika u postupku STRATOCASTER j.d.o.o. za ugostiteljstvo i usluge</item>
      <item>RH, Ministarstvo financija, OIB 18683136487, Av. Dubrovnik 32, 10000 Zagreb</item>
    </izvorni_sadrzaj>
    <derivirana_varijabla naziv="DomainObject.Predmet.OstaliListFormatedWithAdressOIB_1">
      <item>Davor Bugarin, OIB 32067284355, Brezovičkog Odreda 17, 44000 Sisak punomoćnik sudionika u postupku STRATOCASTER j.d.o.o. za ugostiteljstvo i usluge</item>
      <item>RH, Ministarstvo financija, OIB 18683136487, Av. Dubrovnik 32, 10000 Zagreb</item>
    </derivirana_varijabla>
  </DomainObject.Predmet.OstaliListFormatedWithAdressOIB>
  <DomainObject.Predmet.OstaliListNazivFormated>
    <izvorni_sadrzaj>
      <item>Davor Bugarin</item>
      <item>RH, Ministarstvo financija</item>
    </izvorni_sadrzaj>
    <derivirana_varijabla naziv="DomainObject.Predmet.OstaliListNazivFormated_1">
      <item>Davor Bugarin</item>
      <item>RH, Ministarstvo financija</item>
    </derivirana_varijabla>
  </DomainObject.Predmet.OstaliListNazivFormated>
  <DomainObject.Predmet.OstaliListNazivFormatedOIB>
    <izvorni_sadrzaj>
      <item>Davor Bugarin, OIB 32067284355</item>
      <item>RH, Ministarstvo financija, OIB 18683136487</item>
    </izvorni_sadrzaj>
    <derivirana_varijabla naziv="DomainObject.Predmet.OstaliListNazivFormatedOIB_1">
      <item>Davor Bugarin, OIB 32067284355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STRATOCASTER j.d.o.o. za ugostiteljstvo i usluge</izvorni_sadrzaj>
    <derivirana_varijabla naziv="DomainObject.Predmet.ProtustrankaIDrugi_1">STRATOCASTER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STRATOCASTER j.d.o.o. za ugostiteljstvo i usluge, OIB 92750976430, Zagrebačka 2, 10450 Gornji Desinec</izvorni_sadrzaj>
    <derivirana_varijabla naziv="DomainObject.Predmet.ProtustrankaIDrugiAdressOIB_1">STRATOCASTER j.d.o.o. za ugostiteljstvo i usluge, OIB 92750976430, Zagrebačka 2, 10450 Gornji Desinec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STRATOCASTER j.d.o.o. za ugostiteljstvo i usluge</item>
      <item>Davor Bugarin</item>
      <item>RH, Ministarstvo financija</item>
    </izvorni_sadrzaj>
    <derivirana_varijabla naziv="DomainObject.Predmet.SudioniciListNaziv_1">
      <item>FINA Regionalni centar Zagreb</item>
      <item>STRATOCASTER j.d.o.o. za ugostiteljstvo i usluge</item>
      <item>Davor Bugarin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STRATOCASTER j.d.o.o. za ugostiteljstvo i usluge, OIB 92750976430, Zagrebačka 2,10450 Gornji Desinec</item>
      <item>Davor Bugarin, OIB 32067284355, Brezovičkog Odreda 17,44000 Sisak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STRATOCASTER j.d.o.o. za ugostiteljstvo i usluge, OIB 92750976430, Zagrebačka 2,10450 Gornji Desinec</item>
      <item>Davor Bugarin, OIB 32067284355, Brezovičkog Odreda 17,44000 Sisak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92750976430</item>
      <item>, OIB 32067284355</item>
      <item>, OIB 18683136487</item>
    </izvorni_sadrzaj>
    <derivirana_varijabla naziv="DomainObject.Predmet.SudioniciListNazivOIB_1">
      <item>, OIB 85821130368</item>
      <item>, OIB 92750976430</item>
      <item>, OIB 32067284355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041E7-B395-49E3-BADE-0640B6D3C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1773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2017-07-26T09:27:00Z</dcterms:created>
  <dc:creator>Vesna Fundurulić Perišin</dc:creator>
  <cp:lastModifiedBy>Zlatka Plivelić</cp:lastModifiedBy>
  <cp:lastPrinted>2017-07-26T09:27:00Z</cp:lastPrinted>
  <dcterms:modified xmlns:xsi="http://www.w3.org/2001/XMLSchema-instance" xsi:type="dcterms:W3CDTF">2017-07-26T09:30:00Z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