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8d6b" w14:paraId="b5e8d6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17E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17E12" w:rsidP="00017E12" w:rsidR="00017E12">
      <w:pPr>
        <w:pStyle w:val="Bezproreda"/>
      </w:pPr>
      <w:r>
        <w:t xml:space="preserve">  1 St-306/2015-4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  <w:jc w:val="center"/>
      </w:pPr>
      <w:r>
        <w:t>R E P U B L I K A       H R V A T S K A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  <w:jc w:val="center"/>
      </w:pPr>
      <w:r>
        <w:t>R J E Š E N J E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r>
        <w:t>TRGOVAČKI SUD U BJELOVARU, po  sucu Branki Pleskalt,  u predmetu predlagatelja FINA RC ZAGREB, Podružnica Bjelovar,  protiv dužnika UKRASGRADNJA ĐURICA d.o.o. za završne građevinske radove, trgovinu i usluge ILOVSKI KLOKOČEVAC 107, OIB. 22184512974, dana 28. travnja  2016. godine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  <w:jc w:val="center"/>
      </w:pPr>
      <w:r>
        <w:t>r i j e š i o     j e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r>
        <w:t>I Pokreće se prethodni postupak radi utvrđenja uvjeta za otvaranje stečajnog postupka nad  dužnikom UKRASGRADNJA ĐURICA d.o.o. za završne građevinske radove, trgovinu i usluge ILOVSKI KLOKOČEVAC 107, OIB. 22184512974.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r>
        <w:t>Zakazuje se ročište radi izjašnjenja o prijedlogu za dan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  <w:jc w:val="center"/>
      </w:pPr>
      <w:r>
        <w:t>25. svibnja  2016. godine u 9,30 sati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017E12" w:rsidP="00017E12" w:rsidR="00017E12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Dražen </w:t>
      </w:r>
      <w:proofErr w:type="spellStart"/>
      <w:r>
        <w:t>Djurica</w:t>
      </w:r>
      <w:proofErr w:type="spellEnd"/>
      <w:r>
        <w:t xml:space="preserve"> </w:t>
      </w:r>
      <w:proofErr w:type="spellStart"/>
      <w:r>
        <w:t>Ilovski</w:t>
      </w:r>
      <w:proofErr w:type="spellEnd"/>
      <w:r>
        <w:t xml:space="preserve"> Klokočevac 107.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  <w:jc w:val="center"/>
      </w:pPr>
      <w:r>
        <w:t>Obrazloženje</w:t>
      </w:r>
    </w:p>
    <w:p w:rsidRDefault="00017E12" w:rsidP="00017E12" w:rsidR="00017E12">
      <w:pPr>
        <w:pStyle w:val="Bezproreda"/>
      </w:pPr>
    </w:p>
    <w:p w:rsidRDefault="00017E12" w:rsidP="00017E12" w:rsidR="00017E12">
      <w:r>
        <w:t xml:space="preserve">Predlagatelj FINA RC Zagreb, Podružnica Bjelovar   je   dana  12. studenog  2015. godine   podnijela je   prijedlog za otvaranje stečajnog postupka nad  dužnikom UKRASGRADNJA </w:t>
      </w:r>
      <w:r>
        <w:lastRenderedPageBreak/>
        <w:t>ĐURICA d.o.o. za završne građevinske radove, trgovinu i usluge ILOVSKI KLOKOČEVAC 107, OIB. 22184512974.</w:t>
      </w:r>
    </w:p>
    <w:p w:rsidRDefault="00017E12" w:rsidP="00017E12" w:rsidR="00017E12"/>
    <w:p w:rsidRDefault="00017E12" w:rsidP="00017E12" w:rsidR="00017E12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UKRASGRADNJA ĐURICA d.o.o. za završne građevinske radove, trgovinu i usluge ILOVSKI KLOKOČEVAC 107, OIB. 22184512974, a u skladu s  odredbom članka 115. Stečajnog zakona. 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r>
        <w:t>Temeljem iznijetog riješeno je kao u izreci.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r>
        <w:t xml:space="preserve">Bjelovar,   28. travnja  2016.   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r>
        <w:t xml:space="preserve">                                                                                                BRANKA PLESKALT  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17E12" w:rsidP="00017E12" w:rsidR="00017E12">
      <w:pPr>
        <w:pStyle w:val="Bezproreda"/>
      </w:pPr>
      <w:r>
        <w:t>Dna: predlagatelja</w:t>
      </w:r>
    </w:p>
    <w:p w:rsidRDefault="00017E12" w:rsidP="00017E12" w:rsidR="00017E12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017E12" w:rsidP="00017E12" w:rsidR="00017E12">
      <w:pPr>
        <w:pStyle w:val="Bezproreda"/>
      </w:pPr>
      <w:r>
        <w:t xml:space="preserve">        ROČ. 25. 05. 2016. u  9,30</w:t>
      </w:r>
    </w:p>
    <w:p w:rsidRDefault="00017E12" w:rsidP="00017E12" w:rsidR="00017E12">
      <w:pPr>
        <w:pStyle w:val="Bezproreda"/>
      </w:pPr>
      <w:r>
        <w:t>Bjelovar, 28. 04.  2016.</w:t>
      </w:r>
    </w:p>
    <w:p w:rsidRDefault="00017E12" w:rsidP="00017E12" w:rsidR="00017E12"/>
    <w:p w:rsidRDefault="00017E12" w:rsidP="00017E12" w:rsidR="00017E12">
      <w:pPr>
        <w:pStyle w:val="Bezproreda"/>
      </w:pPr>
    </w:p>
    <w:p w:rsidRDefault="00017E12" w:rsidP="00017E12" w:rsidR="00017E12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E12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38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St-306/2015-4</izvorni_sadrzaj>
    <derivirana_varijabla naziv="DomainObject.Oznaka_1">St-306/2015-4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UKRASGRADNJA ĐURICA društvo s ograničenom odgovornošću za završne građevinske radove, trgovinu i usluge, Ilovski Klokočevac zastupanog po punomoćniku Dražen Djurica</izvorni_sadrzaj>
    <derivirana_varijabla naziv="DomainObject.Predmet.ProtustrankaFormated_1">  UKRASGRADNJA ĐURICA društvo s ograničenom odgovornošću za završne građevinske radove, trgovinu i usluge, Ilovski Klokočevac zastupanog po punomoćniku Dražen Djurica</derivirana_varijabla>
  </DomainObject.Predmet.ProtustrankaFormated>
  <DomainObject.Predmet.ProtustrankaFormatedOIB>
    <izvorni_sadrzaj>  UKRASGRADNJA ĐURICA društvo s ograničenom odgovornošću za završne građevinske radove, trgovinu i usluge, Ilovski Klokočevac, OIB 22184512974 zastupanog po punomoćniku Dražen Djurica</izvorni_sadrzaj>
    <derivirana_varijabla naziv="DomainObject.Predmet.ProtustrankaFormatedOIB_1">  UKRASGRADNJA ĐURICA društvo s ograničenom odgovornošću za završne građevinske radove, trgovinu i usluge, Ilovski Klokočevac, OIB 22184512974 zastupanog po punomoćniku Dražen Djurica</derivirana_varijabla>
  </DomainObject.Predmet.ProtustrankaFormatedOIB>
  <DomainObject.Predmet.ProtustrankaFormatedWithAdress>
    <izvorni_sadrzaj> UKRASGRADNJA ĐURICA društvo s ograničenom odgovornošću za završne građevinske radove, trgovinu i usluge, Ilovski Klokočevac, Ilovski Klokočevac 107, 43280 Ilovski Klokočevac zastupanog po punomoćniku Dražen Djurica</izvorni_sadrzaj>
    <derivirana_varijabla naziv="DomainObject.Predmet.ProtustrankaFormatedWithAdress_1"> UKRASGRADNJA ĐURICA društvo s ograničenom odgovornošću za završne građevinske radove, trgovinu i usluge, Ilovski Klokočevac, Ilovski Klokočevac 107, 43280 Ilovski Klokočevac zastupanog po punomoćniku Dražen Djurica</derivirana_varijabla>
  </DomainObject.Predmet.ProtustrankaFormatedWithAdress>
  <DomainObject.Predmet.ProtustrankaFormatedWithAdressOIB>
    <izvorni_sadrzaj> UKRASGRADNJA ĐURICA društvo s ograničenom odgovornošću za završne građevinske radove, trgovinu i usluge, Ilovski Klokočevac, OIB 22184512974, Ilovski Klokočevac 107, 43280 Ilovski Klokočevac zastupanog po punomoćniku Dražen Djurica</izvorni_sadrzaj>
    <derivirana_varijabla naziv="DomainObject.Predmet.ProtustrankaFormatedWithAdressOIB_1"> UKRASGRADNJA ĐURICA društvo s ograničenom odgovornošću za završne građevinske radove, trgovinu i usluge, Ilovski Klokočevac, OIB 22184512974, Ilovski Klokočevac 107, 43280 Ilovski Klokočevac zastupanog po punomoćniku Dražen Djurica</derivirana_varijabla>
  </DomainObject.Predmet.ProtustrankaFormatedWithAdressOIB>
  <DomainObject.Predmet.ProtustrankaWithAdress>
    <izvorni_sadrzaj>UKRASGRADNJA ĐURICA društvo s ograničenom odgovornošću za završne građevinske radove, trgovinu i usluge, Ilovski Klokočevac Ilovski Klokočevac 107, 43280 Ilovski Klokočevac</izvorni_sadrzaj>
    <derivirana_varijabla naziv="DomainObject.Predmet.ProtustrankaWithAdress_1">UKRASGRADNJA ĐURICA društvo s ograničenom odgovornošću za završne građevinske radove, trgovinu i usluge, Ilovski Klokočevac Ilovski Klokočevac 107, 43280 Ilovski Klokočevac</derivirana_varijabla>
  </DomainObject.Predmet.ProtustrankaWithAdress>
  <DomainObject.Predmet.ProtustrankaWithAdressOIB>
    <izvorni_sadrzaj>UKRASGRADNJA ĐURICA društvo s ograničenom odgovornošću za završne građevinske radove, trgovinu i usluge, Ilovski Klokočevac, OIB 22184512974, Ilovski Klokočevac 107, 43280 Ilovski Klokočevac</izvorni_sadrzaj>
    <derivirana_varijabla naziv="DomainObject.Predmet.ProtustrankaWithAdressOIB_1">UKRASGRADNJA ĐURICA društvo s ograničenom odgovornošću za završne građevinske radove, trgovinu i usluge, Ilovski Klokočevac, OIB 22184512974, Ilovski Klokočevac 107, 43280 Ilovski Klokočevac</derivirana_varijabla>
  </DomainObject.Predmet.ProtustrankaWithAdressOIB>
  <DomainObject.Predmet.ProtustrankaNazivFormated>
    <izvorni_sadrzaj>UKRASGRADNJA ĐURICA društvo s ograničenom odgovornošću za završne građevinske radove, trgovinu i usluge, Ilovski Klokočevac</izvorni_sadrzaj>
    <derivirana_varijabla naziv="DomainObject.Predmet.ProtustrankaNazivFormated_1">UKRASGRADNJA ĐURICA društvo s ograničenom odgovornošću za završne građevinske radove, trgovinu i usluge, Ilovski Klokočevac</derivirana_varijabla>
  </DomainObject.Predmet.ProtustrankaNazivFormated>
  <DomainObject.Predmet.ProtustrankaNazivFormatedOIB>
    <izvorni_sadrzaj>UKRASGRADNJA ĐURICA društvo s ograničenom odgovornošću za završne građevinske radove, trgovinu i usluge, Ilovski Klokočevac, OIB 22184512974</izvorni_sadrzaj>
    <derivirana_varijabla naziv="DomainObject.Predmet.ProtustrankaNazivFormatedOIB_1">UKRASGRADNJA ĐURICA društvo s ograničenom odgovornošću za završne građevinske radove, trgovinu i usluge, Ilovski Klokočevac, OIB 22184512974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UKRASGRADNJA ĐURICA društvo s ograničenom odgovornošću za završne građevinske radove, trgovinu i usluge, Ilovski Klokočevac zastupanog po punomoćniku Dražen Djurica</item>
    </izvorni_sadrzaj>
    <derivirana_varijabla naziv="DomainObject.Predmet.ProtuStrankaListFormated_1">
      <item>UKRASGRADNJA ĐURICA društvo s ograničenom odgovornošću za završne građevinske radove, trgovinu i usluge, Ilovski Klokočevac zastupanog po punomoćniku Dražen Djurica</item>
    </derivirana_varijabla>
  </DomainObject.Predmet.ProtuStrankaListFormated>
  <DomainObject.Predmet.ProtuStrankaListFormatedOIB>
    <izvorni_sadrzaj>
      <item>UKRASGRADNJA ĐURICA društvo s ograničenom odgovornošću za završne građevinske radove, trgovinu i usluge, Ilovski Klokočevac, OIB 22184512974 zastupanog po punomoćniku Dražen Djurica</item>
    </izvorni_sadrzaj>
    <derivirana_varijabla naziv="DomainObject.Predmet.ProtuStrankaListFormatedOIB_1">
      <item>UKRASGRADNJA ĐURICA društvo s ograničenom odgovornošću za završne građevinske radove, trgovinu i usluge, Ilovski Klokočevac, OIB 22184512974 zastupanog po punomoćniku Dražen Djurica</item>
    </derivirana_varijabla>
  </DomainObject.Predmet.ProtuStrankaListFormatedOIB>
  <DomainObject.Predmet.ProtuStrankaListFormatedWithAdress>
    <izvorni_sadrzaj>
      <item>UKRASGRADNJA ĐURICA društvo s ograničenom odgovornošću za završne građevinske radove, trgovinu i usluge, Ilovski Klokočevac, Ilovski Klokočevac 107, 43280 Ilovski Klokočevac zastupanog po punomoćniku Dražen Djurica</item>
    </izvorni_sadrzaj>
    <derivirana_varijabla naziv="DomainObject.Predmet.ProtuStrankaListFormatedWithAdress_1">
      <item>UKRASGRADNJA ĐURICA društvo s ograničenom odgovornošću za završne građevinske radove, trgovinu i usluge, Ilovski Klokočevac, Ilovski Klokočevac 107, 43280 Ilovski Klokočevac zastupanog po punomoćniku Dražen Djurica</item>
    </derivirana_varijabla>
  </DomainObject.Predmet.ProtuStrankaListFormatedWithAdress>
  <DomainObject.Predmet.ProtuStrankaListFormatedWithAdressOIB>
    <izvorni_sadrzaj>
      <item>UKRASGRADNJA ĐURICA društvo s ograničenom odgovornošću za završne građevinske radove, trgovinu i usluge, Ilovski Klokočevac, OIB 22184512974, Ilovski Klokočevac 107, 43280 Ilovski Klokočevac zastupanog po punomoćniku Dražen Djurica</item>
    </izvorni_sadrzaj>
    <derivirana_varijabla naziv="DomainObject.Predmet.ProtuStrankaListFormatedWithAdressOIB_1">
      <item>UKRASGRADNJA ĐURICA društvo s ograničenom odgovornošću za završne građevinske radove, trgovinu i usluge, Ilovski Klokočevac, OIB 22184512974, Ilovski Klokočevac 107, 43280 Ilovski Klokočevac zastupanog po punomoćniku Dražen Djurica</item>
    </derivirana_varijabla>
  </DomainObject.Predmet.ProtuStrankaListFormatedWithAdressOIB>
  <DomainObject.Predmet.ProtuStrankaListNazivFormated>
    <izvorni_sadrzaj>
      <item>UKRASGRADNJA ĐURICA društvo s ograničenom odgovornošću za završne građevinske radove, trgovinu i usluge, Ilovski Klokočevac</item>
    </izvorni_sadrzaj>
    <derivirana_varijabla naziv="DomainObject.Predmet.ProtuStrankaListNazivFormated_1">
      <item>UKRASGRADNJA ĐURICA društvo s ograničenom odgovornošću za završne građevinske radove, trgovinu i usluge, Ilovski Klokočevac</item>
    </derivirana_varijabla>
  </DomainObject.Predmet.ProtuStrankaListNazivFormated>
  <DomainObject.Predmet.ProtuStrankaListNazivFormatedOIB>
    <izvorni_sadrzaj>
      <item>UKRASGRADNJA ĐURICA društvo s ograničenom odgovornošću za završne građevinske radove, trgovinu i usluge, Ilovski Klokočevac, OIB 22184512974</item>
    </izvorni_sadrzaj>
    <derivirana_varijabla naziv="DomainObject.Predmet.ProtuStrankaListNazivFormatedOIB_1">
      <item>UKRASGRADNJA ĐURICA društvo s ograničenom odgovornošću za završne građevinske radove, trgovinu i usluge, Ilovski Klokočevac, OIB 22184512974</item>
    </derivirana_varijabla>
  </DomainObject.Predmet.ProtuStrankaListNazivFormatedOIB>
  <DomainObject.Predmet.OstaliListFormated>
    <izvorni_sadrzaj>
      <item>Dražen Djurica punomoćnik sudionika u postupku UKRASGRADNJA ĐURICA društvo s ograničenom odgovornošću za završne građevinske radove, trgovinu i usluge, Ilovski Klokočevac</item>
    </izvorni_sadrzaj>
    <derivirana_varijabla naziv="DomainObject.Predmet.OstaliListFormated_1">
      <item>Dražen Djurica punomoćnik sudionika u postupku UKRASGRADNJA ĐURICA društvo s ograničenom odgovornošću za završne građevinske radove, trgovinu i usluge, Ilovski Klokočevac</item>
    </derivirana_varijabla>
  </DomainObject.Predmet.OstaliListFormated>
  <DomainObject.Predmet.OstaliListFormatedOIB>
    <izvorni_sadrzaj>
      <item>Dražen Djurica, OIB 00101301897 punomoćnik sudionika u postupku UKRASGRADNJA ĐURICA društvo s ograničenom odgovornošću za završne građevinske radove, trgovinu i usluge, Ilovski Klokočevac</item>
    </izvorni_sadrzaj>
    <derivirana_varijabla naziv="DomainObject.Predmet.OstaliListFormatedOIB_1">
      <item>Dražen Djurica, OIB 00101301897 punomoćnik sudionika u postupku UKRASGRADNJA ĐURICA društvo s ograničenom odgovornošću za završne građevinske radove, trgovinu i usluge, Ilovski Klokočevac</item>
    </derivirana_varijabla>
  </DomainObject.Predmet.OstaliListFormatedOIB>
  <DomainObject.Predmet.OstaliListFormatedWithAdress>
    <izvorni_sadrzaj>
      <item>Dražen Djurica, Ilovski Klokočevac 107, 43280 Ilovski Klokočevac punomoćnik sudionika u postupku UKRASGRADNJA ĐURICA društvo s ograničenom odgovornošću za završne građevinske radove, trgovinu i usluge, Ilovski Klokočevac</item>
    </izvorni_sadrzaj>
    <derivirana_varijabla naziv="DomainObject.Predmet.OstaliListFormatedWithAdress_1">
      <item>Dražen Djurica, Ilovski Klokočevac 107, 43280 Ilovski Klokočevac punomoćnik sudionika u postupku UKRASGRADNJA ĐURICA društvo s ograničenom odgovornošću za završne građevinske radove, trgovinu i usluge, Ilovski Klokočevac</item>
    </derivirana_varijabla>
  </DomainObject.Predmet.OstaliListFormatedWithAdress>
  <DomainObject.Predmet.OstaliListFormatedWithAdressOIB>
    <izvorni_sadrzaj>
      <item>Dražen Djurica, OIB 00101301897, Ilovski Klokočevac 107, 43280 Ilovski Klokočevac punomoćnik sudionika u postupku UKRASGRADNJA ĐURICA društvo s ograničenom odgovornošću za završne građevinske radove, trgovinu i usluge, Ilovski Klokočevac</item>
    </izvorni_sadrzaj>
    <derivirana_varijabla naziv="DomainObject.Predmet.OstaliListFormatedWithAdressOIB_1">
      <item>Dražen Djurica, OIB 00101301897, Ilovski Klokočevac 107, 43280 Ilovski Klokočevac punomoćnik sudionika u postupku UKRASGRADNJA ĐURICA društvo s ograničenom odgovornošću za završne građevinske radove, trgovinu i usluge, Ilovski Klokočevac</item>
    </derivirana_varijabla>
  </DomainObject.Predmet.OstaliListFormatedWithAdressOIB>
  <DomainObject.Predmet.OstaliListNazivFormated>
    <izvorni_sadrzaj>
      <item>Dražen Djurica</item>
    </izvorni_sadrzaj>
    <derivirana_varijabla naziv="DomainObject.Predmet.OstaliListNazivFormated_1">
      <item>Dražen Djurica</item>
    </derivirana_varijabla>
  </DomainObject.Predmet.OstaliListNazivFormated>
  <DomainObject.Predmet.OstaliListNazivFormatedOIB>
    <izvorni_sadrzaj>
      <item>Dražen Djurica, OIB 00101301897</item>
    </izvorni_sadrzaj>
    <derivirana_varijabla naziv="DomainObject.Predmet.OstaliListNazivFormatedOIB_1">
      <item>Dražen Djurica, OIB 00101301897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St-306/2015-4</izvorni_sadrzaj>
    <derivirana_varijabla naziv="DomainObject.PoslovniBrojDokumenta_1">St-306/2015-4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UKRASGRADNJA ĐURICA društvo s ograničenom odgovornošću za završne građevinske radove, trgovinu i usluge, Ilovski Klokočevac</izvorni_sadrzaj>
    <derivirana_varijabla naziv="DomainObject.Predmet.ProtustrankaIDrugi_1">UKRASGRADNJA ĐURICA društvo s ograničenom odgovornošću za završne građevinske radove, trgovinu i usluge, Ilovski Klokočevac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UKRASGRADNJA ĐURICA društvo s ograničenom odgovornošću za završne građevinske radove, trgovinu i usluge, Ilovski Klokočevac, OIB 22184512974, Ilovski Klokočevac 107, 43280 Ilovski Klokočevac</izvorni_sadrzaj>
    <derivirana_varijabla naziv="DomainObject.Predmet.ProtustrankaIDrugiAdressOIB_1">UKRASGRADNJA ĐURICA društvo s ograničenom odgovornošću za završne građevinske radove, trgovinu i usluge, Ilovski Klokočevac, OIB 22184512974, Ilovski Klokočevac 107, 43280 Ilovski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UKRASGRADNJA ĐURICA društvo s ograničenom odgovornošću za završne građevinske radove, trgovinu i usluge, Ilovski Klokočevac</item>
      <item>Dražen Djurica</item>
    </izvorni_sadrzaj>
    <derivirana_varijabla naziv="DomainObject.Predmet.SudioniciListNaziv_1">
      <item>FINA, RC ZAGREB, Podružnica Bjelovar</item>
      <item>UKRASGRADNJA ĐURICA društvo s ograničenom odgovornošću za završne građevinske radove, trgovinu i usluge, Ilovski Klokočevac</item>
      <item>Dražen Djurica</item>
    </derivirana_varijabla>
  </DomainObject.Predmet.SudioniciListNaziv>
  <DomainObject.Predmet.SudioniciListAdressOIB>
    <izvorni_sadrzaj>
      <item>FINA, RC ZAGREB, Podružnica Bjelovar, OIB 85821130368, F. Supila 4,43000 Bjelovar</item>
      <item>UKRASGRADNJA ĐURICA društvo s ograničenom odgovornošću za završne građevinske radove, trgovinu i usluge, Ilovski Klokočevac, OIB 22184512974, Ilovski Klokočevac 107,43280 Ilovski Klokočevac</item>
      <item>Dražen Djurica, OIB 00101301897, Ilovski Klokočevac 107,43280 Ilovski Klokočevac</item>
    </izvorni_sadrzaj>
    <derivirana_varijabla naziv="DomainObject.Predmet.SudioniciListAdressOIB_1">
      <item>FINA, RC ZAGREB, Podružnica Bjelovar, OIB 85821130368, F. Supila 4,43000 Bjelovar</item>
      <item>UKRASGRADNJA ĐURICA društvo s ograničenom odgovornošću za završne građevinske radove, trgovinu i usluge, Ilovski Klokočevac, OIB 22184512974, Ilovski Klokočevac 107,43280 Ilovski Klokočevac</item>
      <item>Dražen Djurica, OIB 00101301897, Ilovski Klokočevac 107,43280 Ilovski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B34AC-BEA3-4B0E-A857-D2D64B0AA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369</properties:Words>
  <properties:Characters>1989</properties:Characters>
  <properties:Lines>86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2016-04-28T08:19:00Z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St-306/2015-4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