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0c29" w14:paraId="8ed0c2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82ACF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proofErr w:type="spellStart"/>
      <w:r w:rsidR="00FB3386">
        <w:t>SLAV.BRODU</w:t>
      </w:r>
      <w:proofErr w:type="spellEnd"/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>35000 Slavonski Brod                                                               Broj: St-</w:t>
      </w:r>
      <w:r w:rsidR="00515999">
        <w:t>2036</w:t>
      </w:r>
      <w:r w:rsidR="00B901C9">
        <w:t>/2016-3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</w:t>
      </w:r>
      <w:proofErr w:type="spellStart"/>
      <w:r w:rsidR="004B046C">
        <w:t>Slav.Brod</w:t>
      </w:r>
      <w:proofErr w:type="spellEnd"/>
      <w:r w:rsidR="004A0D7B">
        <w:t xml:space="preserve">, za pokretanje skraćenog stečajnog postupka  nad dužnikom </w:t>
      </w:r>
      <w:r w:rsidR="00D9686B">
        <w:t>INSTRUCTUS j.d.o.o za poslovno savjetovanje i intelektualne usluge Slavonski Brod, Vatroslava Jagića 44, OIB 06191934547</w:t>
      </w:r>
      <w:r w:rsidR="00CE324B">
        <w:t>,</w:t>
      </w:r>
      <w:r w:rsidR="00FD4BA6">
        <w:t xml:space="preserve"> </w:t>
      </w:r>
      <w:r w:rsidR="002A112E">
        <w:t>temeljem članka 429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2A112E">
        <w:t>8.srpnja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D9686B">
        <w:rPr>
          <w:bCs/>
        </w:rPr>
        <w:t xml:space="preserve"> </w:t>
      </w:r>
      <w:r w:rsidR="00D9686B">
        <w:t>INSTRUCTUS j.d.o.o za poslovno savjetovanje i intelektualne usluge Slavonski Brod, Vatroslava Jagića 44, OIB 06191934547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D9686B">
        <w:t>6.193,26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3702E5">
        <w:t>zakonsk</w:t>
      </w:r>
      <w:r w:rsidR="00D9686B">
        <w:t xml:space="preserve">a zastupnica </w:t>
      </w:r>
      <w:r w:rsidR="003702E5">
        <w:t xml:space="preserve"> </w:t>
      </w:r>
      <w:r w:rsidR="00D9686B">
        <w:t xml:space="preserve"> Anita </w:t>
      </w:r>
      <w:proofErr w:type="spellStart"/>
      <w:r w:rsidR="00D9686B">
        <w:t>Odobašić</w:t>
      </w:r>
      <w:proofErr w:type="spellEnd"/>
      <w:r w:rsidR="00D9686B">
        <w:t xml:space="preserve">, Rijeka, </w:t>
      </w:r>
      <w:proofErr w:type="spellStart"/>
      <w:r w:rsidR="00D9686B">
        <w:t>Škurinjskih</w:t>
      </w:r>
      <w:proofErr w:type="spellEnd"/>
      <w:r w:rsidR="00D9686B">
        <w:t xml:space="preserve"> žrtava 12, OIB 93060314505</w:t>
      </w:r>
      <w:r w:rsidR="00FD4BA6">
        <w:t>,</w:t>
      </w:r>
      <w:r w:rsidR="00303761">
        <w:t xml:space="preserve">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515999">
        <w:t>-2036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2B25D2">
        <w:t xml:space="preserve"> </w:t>
      </w:r>
      <w:r w:rsidR="002A112E">
        <w:t>8.srpnja</w:t>
      </w:r>
      <w:r w:rsidR="008D282E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B8" w:rsidR="00DF25B8">
      <w:r>
        <w:separator/>
      </w:r>
    </w:p>
  </w:endnote>
  <w:endnote w:id="0" w:type="continuationSeparator">
    <w:p w:rsidRDefault="00DF25B8" w:rsidR="00DF2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B8" w:rsidR="00DF25B8">
      <w:r>
        <w:separator/>
      </w:r>
    </w:p>
  </w:footnote>
  <w:footnote w:id="0" w:type="continuationSeparator">
    <w:p w:rsidRDefault="00DF25B8" w:rsidR="00DF25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4472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5442C"/>
    <w:rsid w:val="0005541E"/>
    <w:rsid w:val="00056CFC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C26C6"/>
    <w:rsid w:val="000C5C07"/>
    <w:rsid w:val="000D0569"/>
    <w:rsid w:val="000D22F2"/>
    <w:rsid w:val="000E2585"/>
    <w:rsid w:val="000E762A"/>
    <w:rsid w:val="000F286F"/>
    <w:rsid w:val="000F2D59"/>
    <w:rsid w:val="000F61EA"/>
    <w:rsid w:val="00102060"/>
    <w:rsid w:val="001024A8"/>
    <w:rsid w:val="001030C0"/>
    <w:rsid w:val="00103751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7399"/>
    <w:rsid w:val="0028507D"/>
    <w:rsid w:val="00292035"/>
    <w:rsid w:val="002A01C0"/>
    <w:rsid w:val="002A112E"/>
    <w:rsid w:val="002A1B0C"/>
    <w:rsid w:val="002A2AF5"/>
    <w:rsid w:val="002A36D6"/>
    <w:rsid w:val="002A3BEF"/>
    <w:rsid w:val="002B25D2"/>
    <w:rsid w:val="002B4236"/>
    <w:rsid w:val="002C3D49"/>
    <w:rsid w:val="002C782A"/>
    <w:rsid w:val="002D2610"/>
    <w:rsid w:val="002D6EE6"/>
    <w:rsid w:val="002D7681"/>
    <w:rsid w:val="002E4A30"/>
    <w:rsid w:val="002F4AAF"/>
    <w:rsid w:val="002F66FE"/>
    <w:rsid w:val="00303761"/>
    <w:rsid w:val="0031598D"/>
    <w:rsid w:val="00316816"/>
    <w:rsid w:val="00317905"/>
    <w:rsid w:val="00320C64"/>
    <w:rsid w:val="00323691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702E5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A0D7B"/>
    <w:rsid w:val="004A6F2C"/>
    <w:rsid w:val="004B046C"/>
    <w:rsid w:val="004B490A"/>
    <w:rsid w:val="004C3969"/>
    <w:rsid w:val="004D09A4"/>
    <w:rsid w:val="004D5A26"/>
    <w:rsid w:val="004E0706"/>
    <w:rsid w:val="004E1973"/>
    <w:rsid w:val="004E466C"/>
    <w:rsid w:val="004E4C41"/>
    <w:rsid w:val="004F5164"/>
    <w:rsid w:val="004F5FE8"/>
    <w:rsid w:val="00503DC4"/>
    <w:rsid w:val="005126B5"/>
    <w:rsid w:val="00515999"/>
    <w:rsid w:val="005159C5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41C5"/>
    <w:rsid w:val="00575101"/>
    <w:rsid w:val="005801CD"/>
    <w:rsid w:val="005868D0"/>
    <w:rsid w:val="005931E7"/>
    <w:rsid w:val="0059417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6AED"/>
    <w:rsid w:val="007A3962"/>
    <w:rsid w:val="007A4540"/>
    <w:rsid w:val="007A5699"/>
    <w:rsid w:val="007B0D19"/>
    <w:rsid w:val="007B4891"/>
    <w:rsid w:val="007B73A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434BD"/>
    <w:rsid w:val="00855A65"/>
    <w:rsid w:val="00860129"/>
    <w:rsid w:val="00875548"/>
    <w:rsid w:val="00882ACF"/>
    <w:rsid w:val="00893BAD"/>
    <w:rsid w:val="008961BF"/>
    <w:rsid w:val="0089642E"/>
    <w:rsid w:val="008A0664"/>
    <w:rsid w:val="008A224F"/>
    <w:rsid w:val="008A30CF"/>
    <w:rsid w:val="008A6156"/>
    <w:rsid w:val="008A66B9"/>
    <w:rsid w:val="008A786C"/>
    <w:rsid w:val="008B0E56"/>
    <w:rsid w:val="008C2A01"/>
    <w:rsid w:val="008C615F"/>
    <w:rsid w:val="008C7029"/>
    <w:rsid w:val="008D282E"/>
    <w:rsid w:val="008D6AF0"/>
    <w:rsid w:val="008E00CC"/>
    <w:rsid w:val="008E2AEA"/>
    <w:rsid w:val="008E3589"/>
    <w:rsid w:val="008F6334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65175"/>
    <w:rsid w:val="009722A3"/>
    <w:rsid w:val="009771D9"/>
    <w:rsid w:val="00980E4D"/>
    <w:rsid w:val="0098408C"/>
    <w:rsid w:val="0099303F"/>
    <w:rsid w:val="009A142B"/>
    <w:rsid w:val="009A258D"/>
    <w:rsid w:val="009A412B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3734A"/>
    <w:rsid w:val="00B37E6C"/>
    <w:rsid w:val="00B56BAC"/>
    <w:rsid w:val="00B65C8A"/>
    <w:rsid w:val="00B67389"/>
    <w:rsid w:val="00B73277"/>
    <w:rsid w:val="00B74AB5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B48AF"/>
    <w:rsid w:val="00BB6B7A"/>
    <w:rsid w:val="00BC507B"/>
    <w:rsid w:val="00BD14B9"/>
    <w:rsid w:val="00BD1E7D"/>
    <w:rsid w:val="00BD5763"/>
    <w:rsid w:val="00BE33FF"/>
    <w:rsid w:val="00BE59FA"/>
    <w:rsid w:val="00BF02CC"/>
    <w:rsid w:val="00BF32DE"/>
    <w:rsid w:val="00C04CD8"/>
    <w:rsid w:val="00C2016D"/>
    <w:rsid w:val="00C40818"/>
    <w:rsid w:val="00C41553"/>
    <w:rsid w:val="00C43CDA"/>
    <w:rsid w:val="00C45B6A"/>
    <w:rsid w:val="00C5161A"/>
    <w:rsid w:val="00C56925"/>
    <w:rsid w:val="00C64401"/>
    <w:rsid w:val="00C66216"/>
    <w:rsid w:val="00C67665"/>
    <w:rsid w:val="00C7270C"/>
    <w:rsid w:val="00C744D7"/>
    <w:rsid w:val="00C8590C"/>
    <w:rsid w:val="00C92767"/>
    <w:rsid w:val="00CA01EF"/>
    <w:rsid w:val="00CA7C4D"/>
    <w:rsid w:val="00CA7CEA"/>
    <w:rsid w:val="00CE0EE4"/>
    <w:rsid w:val="00CE324B"/>
    <w:rsid w:val="00CF0462"/>
    <w:rsid w:val="00CF1B8E"/>
    <w:rsid w:val="00CF63EE"/>
    <w:rsid w:val="00D01D3D"/>
    <w:rsid w:val="00D036C5"/>
    <w:rsid w:val="00D05C70"/>
    <w:rsid w:val="00D068C5"/>
    <w:rsid w:val="00D10694"/>
    <w:rsid w:val="00D11C0A"/>
    <w:rsid w:val="00D212DB"/>
    <w:rsid w:val="00D23251"/>
    <w:rsid w:val="00D24D2F"/>
    <w:rsid w:val="00D43018"/>
    <w:rsid w:val="00D452B9"/>
    <w:rsid w:val="00D466FF"/>
    <w:rsid w:val="00D505FE"/>
    <w:rsid w:val="00D51636"/>
    <w:rsid w:val="00D57BE4"/>
    <w:rsid w:val="00D606EE"/>
    <w:rsid w:val="00D62E95"/>
    <w:rsid w:val="00D64021"/>
    <w:rsid w:val="00D71019"/>
    <w:rsid w:val="00D740D5"/>
    <w:rsid w:val="00D745AC"/>
    <w:rsid w:val="00D7647D"/>
    <w:rsid w:val="00D77EA4"/>
    <w:rsid w:val="00D86C49"/>
    <w:rsid w:val="00D9686B"/>
    <w:rsid w:val="00D97782"/>
    <w:rsid w:val="00DA146A"/>
    <w:rsid w:val="00DA4636"/>
    <w:rsid w:val="00DA5A49"/>
    <w:rsid w:val="00DC55F9"/>
    <w:rsid w:val="00DC7C7D"/>
    <w:rsid w:val="00DD6682"/>
    <w:rsid w:val="00DE1BB4"/>
    <w:rsid w:val="00DE5F69"/>
    <w:rsid w:val="00DE6CB4"/>
    <w:rsid w:val="00DF25B8"/>
    <w:rsid w:val="00DF3E9C"/>
    <w:rsid w:val="00DF5C6E"/>
    <w:rsid w:val="00E15954"/>
    <w:rsid w:val="00E2167F"/>
    <w:rsid w:val="00E22963"/>
    <w:rsid w:val="00E23AF8"/>
    <w:rsid w:val="00E2417D"/>
    <w:rsid w:val="00E373D6"/>
    <w:rsid w:val="00E415A3"/>
    <w:rsid w:val="00E426B6"/>
    <w:rsid w:val="00E50E56"/>
    <w:rsid w:val="00E60C19"/>
    <w:rsid w:val="00E77A6D"/>
    <w:rsid w:val="00E82562"/>
    <w:rsid w:val="00E90472"/>
    <w:rsid w:val="00E96356"/>
    <w:rsid w:val="00EA028A"/>
    <w:rsid w:val="00EA0A1D"/>
    <w:rsid w:val="00EA0BDD"/>
    <w:rsid w:val="00EA1951"/>
    <w:rsid w:val="00EA2DB8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113D"/>
    <w:rsid w:val="00F1447C"/>
    <w:rsid w:val="00F2165F"/>
    <w:rsid w:val="00F21C5A"/>
    <w:rsid w:val="00F425CB"/>
    <w:rsid w:val="00F435EC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B3386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08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08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8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8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8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08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08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8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8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8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6193.26</izvorni_sadrzaj>
    <derivirana_varijabla naziv="DomainObject.Predmet.InicijalnaVrijednost_1">6193.26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St-2036/2016</izvorni_sadrzaj>
    <derivirana_varijabla naziv="DomainObject.Predmet.OznakaBroj_1">St-2036/2016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INSTRUCTUS jednostavno društvo s ograničenom odgovornošću za poslovno savjetovanje i intelektualne usluge</izvorni_sadrzaj>
    <derivirana_varijabla naziv="DomainObject.Predmet.ProtustrankaFormated_1">  INSTRUCTUS jednostavno društvo s ograničenom odgovornošću za poslovno savjetovanje i intelektualne usluge</derivirana_varijabla>
  </DomainObject.Predmet.ProtustrankaFormated>
  <DomainObject.Predmet.ProtustrankaFormatedOIB>
    <izvorni_sadrzaj>  INSTRUCTUS jednostavno društvo s ograničenom odgovornošću za poslovno savjetovanje i intelektualne usluge, OIB 06191934547</izvorni_sadrzaj>
    <derivirana_varijabla naziv="DomainObject.Predmet.ProtustrankaFormatedOIB_1">  INSTRUCTUS jednostavno društvo s ograničenom odgovornošću za poslovno savjetovanje i intelektualne usluge, OIB 06191934547</derivirana_varijabla>
  </DomainObject.Predmet.ProtustrankaFormatedOIB>
  <DomainObject.Predmet.ProtustrankaFormatedWithAdress>
    <izvorni_sadrzaj> INSTRUCTUS jednostavno društvo s ograničenom odgovornošću za poslovno savjetovanje i intelektualne usluge, Vatroslava Jagića 44, 35000 Slavonski Brod</izvorni_sadrzaj>
    <derivirana_varijabla naziv="DomainObject.Predmet.ProtustrankaFormatedWithAdress_1"> INSTRUCTUS jednostavno društvo s ograničenom odgovornošću za poslovno savjetovanje i intelektualne usluge, Vatroslava Jagića 44, 35000 Slavonski Brod</derivirana_varijabla>
  </DomainObject.Predmet.ProtustrankaFormatedWithAdress>
  <DomainObject.Predmet.ProtustrankaFormatedWithAdressOIB>
    <izvorni_sadrzaj> INSTRUCTUS jednostavno društvo s ograničenom odgovornošću za poslovno savjetovanje i intelektualne usluge, OIB 06191934547, Vatroslava Jagića 44, 35000 Slavonski Brod</izvorni_sadrzaj>
    <derivirana_varijabla naziv="DomainObject.Predmet.ProtustrankaFormatedWithAdressOIB_1"> INSTRUCTUS jednostavno društvo s ograničenom odgovornošću za poslovno savjetovanje i intelektualne usluge, OIB 06191934547, Vatroslava Jagića 44, 35000 Slavonski Brod</derivirana_varijabla>
  </DomainObject.Predmet.ProtustrankaFormatedWithAdressOIB>
  <DomainObject.Predmet.ProtustrankaWithAdress>
    <izvorni_sadrzaj>INSTRUCTUS jednostavno društvo s ograničenom odgovornošću za poslovno savjetovanje i intelektualne usluge Vatroslava Jagića 44, 35000 Slavonski Brod</izvorni_sadrzaj>
    <derivirana_varijabla naziv="DomainObject.Predmet.ProtustrankaWithAdress_1">INSTRUCTUS jednostavno društvo s ograničenom odgovornošću za poslovno savjetovanje i intelektualne usluge Vatroslava Jagića 44, 35000 Slavonski Brod</derivirana_varijabla>
  </DomainObject.Predmet.ProtustrankaWithAdress>
  <DomainObject.Predmet.ProtustrankaWithAdressOIB>
    <izvorni_sadrzaj>INSTRUCTUS jednostavno društvo s ograničenom odgovornošću za poslovno savjetovanje i intelektualne usluge, OIB 06191934547, Vatroslava Jagića 44, 35000 Slavonski Brod</izvorni_sadrzaj>
    <derivirana_varijabla naziv="DomainObject.Predmet.ProtustrankaWithAdressOIB_1">INSTRUCTUS jednostavno društvo s ograničenom odgovornošću za poslovno savjetovanje i intelektualne usluge, OIB 06191934547, Vatroslava Jagića 44, 35000 Slavonski Brod</derivirana_varijabla>
  </DomainObject.Predmet.ProtustrankaWithAdressOIB>
  <DomainObject.Predmet.ProtustrankaNazivFormated>
    <izvorni_sadrzaj>INSTRUCTUS jednostavno društvo s ograničenom odgovornošću za poslovno savjetovanje i intelektualne usluge</izvorni_sadrzaj>
    <derivirana_varijabla naziv="DomainObject.Predmet.ProtustrankaNazivFormated_1">INSTRUCTUS jednostavno društvo s ograničenom odgovornošću za poslovno savjetovanje i intelektualne usluge</derivirana_varijabla>
  </DomainObject.Predmet.ProtustrankaNazivFormated>
  <DomainObject.Predmet.ProtustrankaNazivFormatedOIB>
    <izvorni_sadrzaj>INSTRUCTUS jednostavno društvo s ograničenom odgovornošću za poslovno savjetovanje i intelektualne usluge, OIB 06191934547</izvorni_sadrzaj>
    <derivirana_varijabla naziv="DomainObject.Predmet.ProtustrankaNazivFormatedOIB_1">INSTRUCTUS jednostavno društvo s ograničenom odgovornošću za poslovno savjetovanje i intelektualne usluge, OIB 06191934547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6193.26</izvorni_sadrzaj>
    <derivirana_varijabla naziv="DomainObject.Predmet.TrenutnaVrijednost_1">6193.26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INSTRUCTUS jednostavno društvo s ograničenom odgovornošću za poslovno savjetovanje i intelektualne usluge</item>
    </izvorni_sadrzaj>
    <derivirana_varijabla naziv="DomainObject.Predmet.ProtuStrankaListFormated_1">
      <item>INSTRUCTUS jednostavno društvo s ograničenom odgovornošću za poslovno savjetovanje i intelektualne usluge</item>
    </derivirana_varijabla>
  </DomainObject.Predmet.ProtuStrankaListFormated>
  <DomainObject.Predmet.ProtuStrankaListFormatedOIB>
    <izvorni_sadrzaj>
      <item>INSTRUCTUS jednostavno društvo s ograničenom odgovornošću za poslovno savjetovanje i intelektualne usluge, OIB 06191934547</item>
    </izvorni_sadrzaj>
    <derivirana_varijabla naziv="DomainObject.Predmet.ProtuStrankaListFormatedOIB_1">
      <item>INSTRUCTUS jednostavno društvo s ograničenom odgovornošću za poslovno savjetovanje i intelektualne usluge, OIB 06191934547</item>
    </derivirana_varijabla>
  </DomainObject.Predmet.ProtuStrankaListFormatedOIB>
  <DomainObject.Predmet.ProtuStrankaListFormatedWithAdress>
    <izvorni_sadrzaj>
      <item>INSTRUCTUS jednostavno društvo s ograničenom odgovornošću za poslovno savjetovanje i intelektualne usluge, Vatroslava Jagića 44, 35000 Slavonski Brod</item>
    </izvorni_sadrzaj>
    <derivirana_varijabla naziv="DomainObject.Predmet.ProtuStrankaListFormatedWithAdress_1">
      <item>INSTRUCTUS jednostavno društvo s ograničenom odgovornošću za poslovno savjetovanje i intelektualne usluge, Vatroslava Jagića 44, 35000 Slavonski Brod</item>
    </derivirana_varijabla>
  </DomainObject.Predmet.ProtuStrankaListFormatedWithAdress>
  <DomainObject.Predmet.ProtuStrankaListFormatedWithAdressOIB>
    <izvorni_sadrzaj>
      <item>INSTRUCTUS jednostavno društvo s ograničenom odgovornošću za poslovno savjetovanje i intelektualne usluge, OIB 06191934547, Vatroslava Jagića 44, 35000 Slavonski Brod</item>
    </izvorni_sadrzaj>
    <derivirana_varijabla naziv="DomainObject.Predmet.ProtuStrankaListFormatedWithAdressOIB_1">
      <item>INSTRUCTUS jednostavno društvo s ograničenom odgovornošću za poslovno savjetovanje i intelektualne usluge, OIB 06191934547, Vatroslava Jagića 44, 35000 Slavonski Brod</item>
    </derivirana_varijabla>
  </DomainObject.Predmet.ProtuStrankaListFormatedWithAdressOIB>
  <DomainObject.Predmet.ProtuStrankaListNazivFormated>
    <izvorni_sadrzaj>
      <item>INSTRUCTUS jednostavno društvo s ograničenom odgovornošću za poslovno savjetovanje i intelektualne usluge</item>
    </izvorni_sadrzaj>
    <derivirana_varijabla naziv="DomainObject.Predmet.ProtuStrankaListNazivFormated_1">
      <item>INSTRUCTUS jednostavno društvo s ograničenom odgovornošću za poslovno savjetovanje i intelektualne usluge</item>
    </derivirana_varijabla>
  </DomainObject.Predmet.ProtuStrankaListNazivFormated>
  <DomainObject.Predmet.ProtuStrankaListNazivFormatedOIB>
    <izvorni_sadrzaj>
      <item>INSTRUCTUS jednostavno društvo s ograničenom odgovornošću za poslovno savjetovanje i intelektualne usluge, OIB 06191934547</item>
    </izvorni_sadrzaj>
    <derivirana_varijabla naziv="DomainObject.Predmet.ProtuStrankaListNazivFormatedOIB_1">
      <item>INSTRUCTUS jednostavno društvo s ograničenom odgovornošću za poslovno savjetovanje i intelektualne usluge, OIB 06191934547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INSTRUCTUS jednostavno društvo s ograničenom odgovornošću za poslovno savjetovanje i intelektualne usluge</izvorni_sadrzaj>
    <derivirana_varijabla naziv="DomainObject.Predmet.ProtustrankaIDrugi_1">INSTRUCTUS jednostavno društvo s ograničenom odgovornošću za poslovno savjetovanje i intelektualne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INSTRUCTUS jednostavno društvo s ograničenom odgovornošću za poslovno savjetovanje i intelektualne usluge, OIB 06191934547, Vatroslava Jagića 44, 35000 Slavonski Brod</izvorni_sadrzaj>
    <derivirana_varijabla naziv="DomainObject.Predmet.ProtustrankaIDrugiAdressOIB_1">INSTRUCTUS jednostavno društvo s ograničenom odgovornošću za poslovno savjetovanje i intelektualne usluge, OIB 06191934547, Vatroslava Jagića 44,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INSTRUCTUS jednostavno društvo s ograničenom odgovornošću za poslovno savjetovanje i intelektualne usluge</item>
    </izvorni_sadrzaj>
    <derivirana_varijabla naziv="DomainObject.Predmet.SudioniciListNaziv_1">
      <item>Financijska agencija</item>
      <item>INSTRUCTUS jednostavno društvo s ograničenom odgovornošću za poslovno savjetovanje i intelektualne usluge</item>
    </derivirana_varijabla>
  </DomainObject.Predmet.SudioniciListNaziv>
  <DomainObject.Predmet.SudioniciListAdressOIB>
    <izvorni_sadrzaj>
      <item>Financijska agencija, OIB 85821130368, Ulica Petra Krešimira IV 20,35000 Slavonski Brod</item>
      <item>INSTRUCTUS jednostavno društvo s ograničenom odgovornošću za poslovno savjetovanje i intelektualne usluge, OIB 06191934547, Vatroslava Jagića 44,35000 Slavonski Brod</item>
    </izvorni_sadrzaj>
    <derivirana_varijabla naziv="DomainObject.Predmet.SudioniciListAdressOIB_1">
      <item>Financijska agencija, OIB 85821130368, Ulica Petra Krešimira IV 20,35000 Slavonski Brod</item>
      <item>INSTRUCTUS jednostavno društvo s ograničenom odgovornošću za poslovno savjetovanje i intelektualne usluge, OIB 06191934547, Vatroslava Jagića 44,35000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06191934547</item>
    </izvorni_sadrzaj>
    <derivirana_varijabla naziv="DomainObject.Predmet.SudioniciListNazivOIB_1">
      <item>, OIB 85821130368</item>
      <item>, OIB 06191934547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2004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2016-07-11T06:39:00Z</dcterms:created>
  <dc:creator>Korisnik</dc:creator>
  <cp:lastModifiedBy>wsadmin</cp:lastModifiedBy>
  <cp:lastPrinted>2016-07-06T06:24:00Z</cp:lastPrinted>
  <dcterms:modified xmlns:xsi="http://www.w3.org/2001/XMLSchema-instance" xsi:type="dcterms:W3CDTF">2016-07-11T06:40:00Z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