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059f" w14:paraId="005059f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C7F0F">
        <w:t>6819/15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4228F3">
        <w:t xml:space="preserve">dana </w:t>
      </w:r>
      <w:r w:rsidR="00A77D94">
        <w:t>4.1.2016</w:t>
      </w:r>
      <w:r>
        <w:t>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575749" w:rsidR="00575749">
      <w:pPr>
        <w:pStyle w:val="Odlomakpopisa"/>
        <w:numPr>
          <w:ilvl w:val="0"/>
          <w:numId w:val="4"/>
        </w:numPr>
      </w:pPr>
      <w:r>
        <w:t xml:space="preserve">Za dužnika  </w:t>
      </w:r>
      <w:r w:rsidR="003C7F0F">
        <w:t xml:space="preserve">RAJČEVIĆ TRANSPORT d.o.o. OIB:36678932821, Zagreb, Braće </w:t>
      </w:r>
      <w:proofErr w:type="spellStart"/>
      <w:r w:rsidR="003C7F0F">
        <w:t>Domany</w:t>
      </w:r>
      <w:proofErr w:type="spellEnd"/>
      <w:r w:rsidR="003C7F0F">
        <w:t xml:space="preserve"> 4</w:t>
      </w:r>
    </w:p>
    <w:p w:rsidRDefault="003C7F0F" w:rsidP="003C7F0F" w:rsidR="003C7F0F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osnova za plaćanje je </w:t>
      </w:r>
      <w:r w:rsidR="003C7F0F">
        <w:t>2.909.163,34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4228F3" w:rsidP="007A22B7" w:rsidR="007A22B7">
      <w:pPr>
        <w:jc w:val="center"/>
      </w:pPr>
      <w:r>
        <w:t xml:space="preserve">Zagreb, </w:t>
      </w:r>
      <w:r w:rsidR="00575749">
        <w:t>4.1.2016</w:t>
      </w:r>
      <w:r w:rsidR="007A22B7">
        <w:t>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28F3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3C7F0F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C7F0F"/>
    <w:rsid w:val="003D692E"/>
    <w:rsid w:val="003E3507"/>
    <w:rsid w:val="00400844"/>
    <w:rsid w:val="004228F3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F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F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F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F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F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F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F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F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6819</izvorni_sadrzaj>
    <derivirana_varijabla naziv="DomainObject.Predmet.Broj_1">6819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St-6819/2015</izvorni_sadrzaj>
    <derivirana_varijabla naziv="DomainObject.Predmet.OznakaBroj_1">St-6819/2015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RAJČEVIĆ TRANSPORT d.o.o. zastupanog po punomoćniku DEJAN RAJČEVIĆ</izvorni_sadrzaj>
    <derivirana_varijabla naziv="DomainObject.Predmet.ProtustrankaFormated_1">  RAJČEVIĆ TRANSPORT d.o.o. zastupanog po punomoćniku DEJAN RAJČEVIĆ</derivirana_varijabla>
  </DomainObject.Predmet.ProtustrankaFormated>
  <DomainObject.Predmet.ProtustrankaFormatedOIB>
    <izvorni_sadrzaj>  RAJČEVIĆ TRANSPORT d.o.o., OIB 36678932821 zastupanog po punomoćniku DEJAN RAJČEVIĆ</izvorni_sadrzaj>
    <derivirana_varijabla naziv="DomainObject.Predmet.ProtustrankaFormatedOIB_1">  RAJČEVIĆ TRANSPORT d.o.o., OIB 36678932821 zastupanog po punomoćniku DEJAN RAJČEVIĆ</derivirana_varijabla>
  </DomainObject.Predmet.ProtustrankaFormatedOIB>
  <DomainObject.Predmet.ProtustrankaFormatedWithAdress>
    <izvorni_sadrzaj> RAJČEVIĆ TRANSPORT d.o.o., Braće Domany 4, 10000 Zagreb zastupanog po punomoćniku DEJAN RAJČEVIĆ</izvorni_sadrzaj>
    <derivirana_varijabla naziv="DomainObject.Predmet.ProtustrankaFormatedWithAdress_1"> RAJČEVIĆ TRANSPORT d.o.o., Braće Domany 4, 10000 Zagreb zastupanog po punomoćniku DEJAN RAJČEVIĆ</derivirana_varijabla>
  </DomainObject.Predmet.ProtustrankaFormatedWithAdress>
  <DomainObject.Predmet.ProtustrankaFormatedWithAdressOIB>
    <izvorni_sadrzaj> RAJČEVIĆ TRANSPORT d.o.o., OIB 36678932821, Braće Domany 4, 10000 Zagreb zastupanog po punomoćniku DEJAN RAJČEVIĆ</izvorni_sadrzaj>
    <derivirana_varijabla naziv="DomainObject.Predmet.ProtustrankaFormatedWithAdressOIB_1"> RAJČEVIĆ TRANSPORT d.o.o., OIB 36678932821, Braće Domany 4, 10000 Zagreb zastupanog po punomoćniku DEJAN RAJČEVIĆ</derivirana_varijabla>
  </DomainObject.Predmet.ProtustrankaFormatedWithAdressOIB>
  <DomainObject.Predmet.ProtustrankaWithAdress>
    <izvorni_sadrzaj>RAJČEVIĆ TRANSPORT d.o.o. Braće Domany 4, 10000 Zagreb</izvorni_sadrzaj>
    <derivirana_varijabla naziv="DomainObject.Predmet.ProtustrankaWithAdress_1">RAJČEVIĆ TRANSPORT d.o.o. Braće Domany 4, 10000 Zagreb</derivirana_varijabla>
  </DomainObject.Predmet.ProtustrankaWithAdress>
  <DomainObject.Predmet.ProtustrankaWithAdressOIB>
    <izvorni_sadrzaj>RAJČEVIĆ TRANSPORT d.o.o., OIB 36678932821, Braće Domany 4, 10000 Zagreb</izvorni_sadrzaj>
    <derivirana_varijabla naziv="DomainObject.Predmet.ProtustrankaWithAdressOIB_1">RAJČEVIĆ TRANSPORT d.o.o., OIB 36678932821, Braće Domany 4, 10000 Zagreb</derivirana_varijabla>
  </DomainObject.Predmet.ProtustrankaWithAdressOIB>
  <DomainObject.Predmet.ProtustrankaNazivFormated>
    <izvorni_sadrzaj>RAJČEVIĆ TRANSPORT d.o.o.</izvorni_sadrzaj>
    <derivirana_varijabla naziv="DomainObject.Predmet.ProtustrankaNazivFormated_1">RAJČEVIĆ TRANSPORT d.o.o.</derivirana_varijabla>
  </DomainObject.Predmet.ProtustrankaNazivFormated>
  <DomainObject.Predmet.ProtustrankaNazivFormatedOIB>
    <izvorni_sadrzaj>RAJČEVIĆ TRANSPORT d.o.o., OIB 36678932821</izvorni_sadrzaj>
    <derivirana_varijabla naziv="DomainObject.Predmet.ProtustrankaNazivFormatedOIB_1">RAJČEVIĆ TRANSPORT d.o.o., OIB 36678932821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RAJČEVIĆ TRANSPORT d.o.o. zastupanog po punomoćniku DEJAN RAJČEVIĆ</item>
    </izvorni_sadrzaj>
    <derivirana_varijabla naziv="DomainObject.Predmet.ProtuStrankaListFormated_1">
      <item>RAJČEVIĆ TRANSPORT d.o.o. zastupanog po punomoćniku DEJAN RAJČEVIĆ</item>
    </derivirana_varijabla>
  </DomainObject.Predmet.ProtuStrankaListFormated>
  <DomainObject.Predmet.ProtuStrankaListFormatedOIB>
    <izvorni_sadrzaj>
      <item>RAJČEVIĆ TRANSPORT d.o.o., OIB 36678932821 zastupanog po punomoćniku DEJAN RAJČEVIĆ</item>
    </izvorni_sadrzaj>
    <derivirana_varijabla naziv="DomainObject.Predmet.ProtuStrankaListFormatedOIB_1">
      <item>RAJČEVIĆ TRANSPORT d.o.o., OIB 36678932821 zastupanog po punomoćniku DEJAN RAJČEVIĆ</item>
    </derivirana_varijabla>
  </DomainObject.Predmet.ProtuStrankaListFormatedOIB>
  <DomainObject.Predmet.ProtuStrankaListFormatedWithAdress>
    <izvorni_sadrzaj>
      <item>RAJČEVIĆ TRANSPORT d.o.o., Braće Domany 4, 10000 Zagreb zastupanog po punomoćniku DEJAN RAJČEVIĆ</item>
    </izvorni_sadrzaj>
    <derivirana_varijabla naziv="DomainObject.Predmet.ProtuStrankaListFormatedWithAdress_1">
      <item>RAJČEVIĆ TRANSPORT d.o.o., Braće Domany 4, 10000 Zagreb zastupanog po punomoćniku DEJAN RAJČEVIĆ</item>
    </derivirana_varijabla>
  </DomainObject.Predmet.ProtuStrankaListFormatedWithAdress>
  <DomainObject.Predmet.ProtuStrankaListFormatedWithAdressOIB>
    <izvorni_sadrzaj>
      <item>RAJČEVIĆ TRANSPORT d.o.o., OIB 36678932821, Braće Domany 4, 10000 Zagreb zastupanog po punomoćniku DEJAN RAJČEVIĆ</item>
    </izvorni_sadrzaj>
    <derivirana_varijabla naziv="DomainObject.Predmet.ProtuStrankaListFormatedWithAdressOIB_1">
      <item>RAJČEVIĆ TRANSPORT d.o.o., OIB 36678932821, Braće Domany 4, 10000 Zagreb zastupanog po punomoćniku DEJAN RAJČEVIĆ</item>
    </derivirana_varijabla>
  </DomainObject.Predmet.ProtuStrankaListFormatedWithAdressOIB>
  <DomainObject.Predmet.ProtuStrankaListNazivFormated>
    <izvorni_sadrzaj>
      <item>RAJČEVIĆ TRANSPORT d.o.o.</item>
    </izvorni_sadrzaj>
    <derivirana_varijabla naziv="DomainObject.Predmet.ProtuStrankaListNazivFormated_1">
      <item>RAJČEVIĆ TRANSPORT d.o.o.</item>
    </derivirana_varijabla>
  </DomainObject.Predmet.ProtuStrankaListNazivFormated>
  <DomainObject.Predmet.ProtuStrankaListNazivFormatedOIB>
    <izvorni_sadrzaj>
      <item>RAJČEVIĆ TRANSPORT d.o.o., OIB 36678932821</item>
    </izvorni_sadrzaj>
    <derivirana_varijabla naziv="DomainObject.Predmet.ProtuStrankaListNazivFormatedOIB_1">
      <item>RAJČEVIĆ TRANSPORT d.o.o., OIB 36678932821</item>
    </derivirana_varijabla>
  </DomainObject.Predmet.ProtuStrankaListNazivFormatedOIB>
  <DomainObject.Predmet.OstaliListFormated>
    <izvorni_sadrzaj>
      <item>DEJAN RAJČEVIĆ punomoćnik sudionika u postupku RAJČEVIĆ TRANSPORT d.o.o.</item>
    </izvorni_sadrzaj>
    <derivirana_varijabla naziv="DomainObject.Predmet.OstaliListFormated_1">
      <item>DEJAN RAJČEVIĆ punomoćnik sudionika u postupku RAJČEVIĆ TRANSPORT d.o.o.</item>
    </derivirana_varijabla>
  </DomainObject.Predmet.OstaliListFormated>
  <DomainObject.Predmet.OstaliListFormatedOIB>
    <izvorni_sadrzaj>
      <item>DEJAN RAJČEVIĆ, OIB 32858869525 punomoćnik sudionika u postupku RAJČEVIĆ TRANSPORT d.o.o.</item>
    </izvorni_sadrzaj>
    <derivirana_varijabla naziv="DomainObject.Predmet.OstaliListFormatedOIB_1">
      <item>DEJAN RAJČEVIĆ, OIB 32858869525 punomoćnik sudionika u postupku RAJČEVIĆ TRANSPORT d.o.o.</item>
    </derivirana_varijabla>
  </DomainObject.Predmet.OstaliListFormatedOIB>
  <DomainObject.Predmet.OstaliListFormatedWithAdress>
    <izvorni_sadrzaj>
      <item>DEJAN RAJČEVIĆ, PODGORJE KRNJAČKO 32, 47242 Podgorje Krnjačko punomoćnik sudionika u postupku RAJČEVIĆ TRANSPORT d.o.o.</item>
    </izvorni_sadrzaj>
    <derivirana_varijabla naziv="DomainObject.Predmet.OstaliListFormatedWithAdress_1">
      <item>DEJAN RAJČEVIĆ, PODGORJE KRNJAČKO 32, 47242 Podgorje Krnjačko punomoćnik sudionika u postupku RAJČEVIĆ TRANSPORT d.o.o.</item>
    </derivirana_varijabla>
  </DomainObject.Predmet.OstaliListFormatedWithAdress>
  <DomainObject.Predmet.OstaliListFormatedWithAdressOIB>
    <izvorni_sadrzaj>
      <item>DEJAN RAJČEVIĆ, OIB 32858869525, PODGORJE KRNJAČKO 32, 47242 Podgorje Krnjačko punomoćnik sudionika u postupku RAJČEVIĆ TRANSPORT d.o.o.</item>
    </izvorni_sadrzaj>
    <derivirana_varijabla naziv="DomainObject.Predmet.OstaliListFormatedWithAdressOIB_1">
      <item>DEJAN RAJČEVIĆ, OIB 32858869525, PODGORJE KRNJAČKO 32, 47242 Podgorje Krnjačko punomoćnik sudionika u postupku RAJČEVIĆ TRANSPORT d.o.o.</item>
    </derivirana_varijabla>
  </DomainObject.Predmet.OstaliListFormatedWithAdressOIB>
  <DomainObject.Predmet.OstaliListNazivFormated>
    <izvorni_sadrzaj>
      <item>DEJAN RAJČEVIĆ</item>
    </izvorni_sadrzaj>
    <derivirana_varijabla naziv="DomainObject.Predmet.OstaliListNazivFormated_1">
      <item>DEJAN RAJČEVIĆ</item>
    </derivirana_varijabla>
  </DomainObject.Predmet.OstaliListNazivFormated>
  <DomainObject.Predmet.OstaliListNazivFormatedOIB>
    <izvorni_sadrzaj>
      <item>DEJAN RAJČEVIĆ, OIB 32858869525</item>
    </izvorni_sadrzaj>
    <derivirana_varijabla naziv="DomainObject.Predmet.OstaliListNazivFormatedOIB_1">
      <item>DEJAN RAJČEVIĆ, OIB 32858869525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RAJČEVIĆ TRANSPORT d.o.o.</izvorni_sadrzaj>
    <derivirana_varijabla naziv="DomainObject.Predmet.ProtustrankaIDrugi_1">RAJČEVIĆ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RAJČEVIĆ TRANSPORT d.o.o., OIB 36678932821, Braće Domany 4, 10000 Zagreb</izvorni_sadrzaj>
    <derivirana_varijabla naziv="DomainObject.Predmet.ProtustrankaIDrugiAdressOIB_1">RAJČEVIĆ TRANSPORT d.o.o., OIB 36678932821,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RAJČEVIĆ TRANSPORT d.o.o.</item>
      <item>DEJAN RAJČEVIĆ</item>
    </izvorni_sadrzaj>
    <derivirana_varijabla naziv="DomainObject.Predmet.SudioniciListNaziv_1">
      <item>FINA Regionalni centar Zagreb</item>
      <item>RAJČEVIĆ TRANSPORT d.o.o.</item>
      <item>DEJAN RAJČEVIĆ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RAJČEVIĆ TRANSPORT d.o.o., OIB 36678932821, Braće Domany 4,10000 Zagreb</item>
      <item>DEJAN RAJČEVIĆ, OIB 32858869525, PODGORJE KRNJAČKO 32,47242 Podgorje Krnjačko</item>
    </izvorni_sadrzaj>
    <derivirana_varijabla naziv="DomainObject.Predmet.SudioniciListAdressOIB_1">
      <item>FINA Regionalni centar Zagreb, OIB 85821130368, Trg svibanjskih žrtava 1995. 1,10000 Zagreb</item>
      <item>RAJČEVIĆ TRANSPORT d.o.o., OIB 36678932821, Braće Domany 4,10000 Zagreb</item>
      <item>DEJAN RAJČEVIĆ, OIB 32858869525, PODGORJE KRNJAČKO 32,47242 Podgorje Krnjačko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36678932821</item>
      <item>, OIB 32858869525</item>
    </izvorni_sadrzaj>
    <derivirana_varijabla naziv="DomainObject.Predmet.SudioniciListNazivOIB_1">
      <item>, OIB 85821130368</item>
      <item>, OIB 36678932821</item>
      <item>, OIB 32858869525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1315</properties:Characters>
  <properties:Lines>45</properties:Lines>
  <properties:Paragraphs>18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2016-01-04T10:41:00Z</cp:lastPrinted>
  <dcterms:modified xmlns:xsi="http://www.w3.org/2001/XMLSchema-instance" xsi:type="dcterms:W3CDTF">2016-01-04T10:41:00Z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