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098e" w14:paraId="d69098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5C5E">
        <w:rPr>
          <w:b/>
        </w:rPr>
        <w:t>608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495C5E">
        <w:t>CIVIS d.o.o. Split, Put Plokita 57, OIB: 74066299724</w:t>
      </w:r>
      <w:r w:rsidR="00C07794">
        <w:t xml:space="preserve">, dana </w:t>
      </w:r>
      <w:r w:rsidR="00EC1538">
        <w:t xml:space="preserve"> </w:t>
      </w:r>
      <w:r w:rsidR="00495C5E">
        <w:t>2</w:t>
      </w:r>
      <w:r w:rsidR="005A49E7">
        <w:t>1. ožujka 2017</w:t>
      </w:r>
      <w:r w:rsidR="00C07794">
        <w:t>. god.</w:t>
      </w:r>
    </w:p>
    <w:p w:rsidRDefault="00C82BA1" w:rsidP="00C82BA1" w:rsidR="00C82BA1">
      <w:pPr>
        <w:jc w:val="both"/>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95C5E">
        <w:t>CIVIS d.o.o. Split, Put Plokita 57, OIB: 74066299724, MBS: 060009444</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St-608</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495C5E" w:rsidR="00495C5E" w:rsidRPr="0065151E">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495C5E">
        <w:t>1. ožujka 2016</w:t>
      </w:r>
      <w:r w:rsidR="00495C5E" w:rsidRPr="0065151E">
        <w:t xml:space="preserve">. godine prijedlog za otvaranje stečajnog postupka nad dužnikom </w:t>
      </w:r>
      <w:r w:rsidR="00495C5E">
        <w:t xml:space="preserve">CIVIS d.o.o. Split, a koji prijedlog je podnesen sukladno odredbama čl. 49. st. 2. </w:t>
      </w:r>
      <w:r w:rsidR="00495C5E" w:rsidRPr="00D54820">
        <w:t>Zakona o financijskom poslovanju i predstečajnoj nagodbi (Narodne novine br. 108/12, 144/12, 81/13 i 112/13, dalje ZFPPN)</w:t>
      </w:r>
      <w:r w:rsidR="00495C5E">
        <w:t xml:space="preserve">. </w:t>
      </w:r>
    </w:p>
    <w:p w:rsidRDefault="00495C5E" w:rsidP="00495C5E" w:rsidR="00495C5E" w:rsidRPr="0065151E">
      <w:pPr>
        <w:ind w:firstLine="708"/>
        <w:jc w:val="both"/>
      </w:pPr>
    </w:p>
    <w:p w:rsidRDefault="00495C5E" w:rsidP="00495C5E" w:rsidR="00495C5E">
      <w:pPr>
        <w:ind w:firstLine="708"/>
        <w:jc w:val="both"/>
      </w:pPr>
      <w:r w:rsidRPr="0065151E">
        <w:t xml:space="preserve">Iz dostavljenog prijedloga je razvidno da je dužnik podnio FINI prijedlog za otvaranje postupka predstečajne nagodbe. </w:t>
      </w:r>
      <w:r w:rsidRPr="001A260E">
        <w:t xml:space="preserve">Zaključkom FINE od </w:t>
      </w:r>
      <w:r>
        <w:t>13.01.2015</w:t>
      </w:r>
      <w:r w:rsidRPr="001A260E">
        <w:t xml:space="preserve">. god. dužnik je pozvan na dopunu podnesenog prijedloga, međutim </w:t>
      </w:r>
      <w:r>
        <w:t xml:space="preserve">kako </w:t>
      </w:r>
      <w:r w:rsidRPr="001A260E">
        <w:t xml:space="preserve">isti po </w:t>
      </w:r>
      <w:r>
        <w:t xml:space="preserve">tom </w:t>
      </w:r>
      <w:r w:rsidRPr="001A260E">
        <w:t>zaključku nije postupio</w:t>
      </w:r>
      <w:r>
        <w:t>,</w:t>
      </w:r>
      <w:r w:rsidRPr="001A260E">
        <w:t xml:space="preserve"> rješenjem Nagodbenog vijeća FINE ST0</w:t>
      </w:r>
      <w:r>
        <w:t>1</w:t>
      </w:r>
      <w:r w:rsidRPr="001A260E">
        <w:t xml:space="preserve"> klasa: UP-I/110/07/1</w:t>
      </w:r>
      <w:r>
        <w:t>4</w:t>
      </w:r>
      <w:r w:rsidRPr="001A260E">
        <w:t>-01/</w:t>
      </w:r>
      <w:r>
        <w:t>7426</w:t>
      </w:r>
      <w:r w:rsidRPr="001A260E">
        <w:t>, ur.br. 04-06-15-</w:t>
      </w:r>
      <w:r>
        <w:t>7426</w:t>
      </w:r>
      <w:r w:rsidRPr="001A260E">
        <w:t>-</w:t>
      </w:r>
      <w:r>
        <w:t>12</w:t>
      </w:r>
      <w:r w:rsidRPr="001A260E">
        <w:t xml:space="preserve"> od </w:t>
      </w:r>
      <w:r>
        <w:t>16.10.2015. god. odbačen</w:t>
      </w:r>
      <w:r w:rsidRPr="001A260E">
        <w:t xml:space="preserve"> </w:t>
      </w:r>
      <w:r>
        <w:t xml:space="preserve">je </w:t>
      </w:r>
      <w:r w:rsidRPr="001A260E">
        <w:t>prijedlog dužnika za otvaranje postupk</w:t>
      </w:r>
      <w:r>
        <w:t xml:space="preserve">a predstečajne nagodbe. </w:t>
      </w:r>
      <w:r w:rsidRPr="001A260E">
        <w:t xml:space="preserve"> </w:t>
      </w:r>
      <w:r w:rsidR="009705DE" w:rsidRPr="001A260E">
        <w:t xml:space="preserve">Uz </w:t>
      </w:r>
      <w:r w:rsidRPr="001A260E">
        <w:t xml:space="preserve">podneseni prijedlog </w:t>
      </w:r>
      <w:r w:rsidR="009705DE">
        <w:t xml:space="preserve">FINA je dostavila potvrdu </w:t>
      </w:r>
      <w:r w:rsidRPr="001A260E">
        <w:t xml:space="preserve">od </w:t>
      </w:r>
      <w:r>
        <w:t>23.02.2016</w:t>
      </w:r>
      <w:r w:rsidRPr="001A260E">
        <w:t xml:space="preserve">. god., kojom se potvrđuje da </w:t>
      </w:r>
      <w:r w:rsidRPr="001A260E">
        <w:lastRenderedPageBreak/>
        <w:t>dužnik u razdoblju dužem od 60 dana ima evidentirane neizvršene osnove za plaćanje koje je trebalo, na temelju valjanih osnova za plaćanje, bez daljnjeg pristanka dužnika naplatiti s bilo kojeg od njegovih računa</w:t>
      </w:r>
      <w:r>
        <w:t>.</w:t>
      </w:r>
    </w:p>
    <w:p w:rsidRDefault="009705DE" w:rsidP="00495C5E" w:rsidR="009705DE">
      <w:pPr>
        <w:ind w:firstLine="708"/>
        <w:jc w:val="both"/>
      </w:pPr>
    </w:p>
    <w:p w:rsidRDefault="009705DE" w:rsidP="00C07794" w:rsidR="006B2F06">
      <w:pPr>
        <w:ind w:firstLine="708"/>
        <w:jc w:val="both"/>
      </w:pPr>
      <w:r>
        <w:t>Ocijenivši podneseni prijedlog urednim i dopuštenim</w:t>
      </w:r>
      <w:r w:rsidR="00C07794" w:rsidRPr="006A49A6">
        <w:t xml:space="preserve">, rješenjem </w:t>
      </w:r>
      <w:r w:rsidR="006B2F06">
        <w:t>ovog suda</w:t>
      </w:r>
      <w:r w:rsidR="00C07794" w:rsidRPr="006A49A6">
        <w:t xml:space="preserve"> posl. br. 12. St-</w:t>
      </w:r>
      <w:r>
        <w:t>608</w:t>
      </w:r>
      <w:r w:rsidR="006B2F06">
        <w:t>/2016</w:t>
      </w:r>
      <w:r w:rsidR="00C07794" w:rsidRPr="006A49A6">
        <w:t xml:space="preserve"> od </w:t>
      </w:r>
      <w:r>
        <w:t>10. veljače 2017</w:t>
      </w:r>
      <w:r w:rsidR="006B2F06">
        <w:t>. god. pokrenut je</w:t>
      </w:r>
      <w:r w:rsidR="00C07794" w:rsidRPr="006A49A6">
        <w:t xml:space="preserve"> prethodni postupak </w:t>
      </w:r>
      <w:r w:rsidR="006B2F06">
        <w:t xml:space="preserve">radi utvrđivanja </w:t>
      </w:r>
      <w:r>
        <w:t>pretpostavki</w:t>
      </w:r>
      <w:r w:rsidR="006B2F06">
        <w:t xml:space="preserve"> za otvaranje stečajnog postupka nad dužnikom</w:t>
      </w:r>
      <w:r w:rsidR="00D50543">
        <w:t>.</w:t>
      </w:r>
      <w:r w:rsidR="00E0126C">
        <w:t xml:space="preserve"> Tim rješenjem ujedno je naloženo dužniku dostaviti potrebne podatke i dokumentaciju vezanu uz poslovanje, imovinu i obveze dužnika.</w:t>
      </w:r>
    </w:p>
    <w:p w:rsidRDefault="00E0126C" w:rsidP="00C07794" w:rsidR="00E0126C">
      <w:pPr>
        <w:ind w:firstLine="708"/>
        <w:jc w:val="both"/>
      </w:pPr>
    </w:p>
    <w:p w:rsidRDefault="00E0126C" w:rsidP="00C07794" w:rsidR="00E0126C">
      <w:pPr>
        <w:ind w:firstLine="708"/>
        <w:jc w:val="both"/>
      </w:pPr>
      <w:r>
        <w:t>Dužnik je 22.02.2017. god. dostavio u spis određenu dokumentaciju i to financijske izvještaje za 2013. god., preslike sudskih odluka (rješenja i presuda) te odluka donesenih u drugim postupcima u kojima je dužnik bio stranka u postupku</w:t>
      </w:r>
      <w:r w:rsidR="00312128">
        <w:t>, kao i ostalu dokumentaciju</w:t>
      </w:r>
      <w:r>
        <w:t xml:space="preserve">. U </w:t>
      </w:r>
      <w:r w:rsidR="00312128">
        <w:t xml:space="preserve">tom </w:t>
      </w:r>
      <w:r>
        <w:t xml:space="preserve">podnesku u bitnom je navedeno da dužnik od početka 2010. god. ne radi i nema zaposlenih djelatnika, kao i da je do problema u poslovanju dužnika došlo zbog nemogućnosti naplate izvršenih radova za razne investitore, a koja potraživanja </w:t>
      </w:r>
      <w:r w:rsidR="00312128">
        <w:t xml:space="preserve">da </w:t>
      </w:r>
      <w:r>
        <w:t>je dužnik pokušavao naplatiti i putem pokrenutih parničnih postupaka odnosno ovrha. Navedeno je i da dužnik nema nekretnina, pokretnina niti imovinskih prava na tuđim stvarima, kao i da su današnji financijski podaci dužnika gotovo nepromijenjeni u odnosu na podatke koji su dani u godišnjem financijskom izvještaju za 2013. god.</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9705DE">
        <w:t>111</w:t>
      </w:r>
      <w:r>
        <w:t xml:space="preserve"> spisa) kojom se potvrđuje da dužnik na dan </w:t>
      </w:r>
      <w:r w:rsidR="009705DE">
        <w:t>07.03.2017</w:t>
      </w:r>
      <w:r>
        <w:t xml:space="preserve">. god. u Očevidniku </w:t>
      </w:r>
      <w:r>
        <w:rPr>
          <w:szCs w:val="24"/>
        </w:rPr>
        <w:t xml:space="preserve">redoslijeda osnova za plaćanje ima evidentirane neizvršne osnove za plaćanje u neprekinutom razdoblju od </w:t>
      </w:r>
      <w:r w:rsidR="009705DE">
        <w:rPr>
          <w:szCs w:val="24"/>
        </w:rPr>
        <w:t>2333</w:t>
      </w:r>
      <w:r w:rsidR="003145B3">
        <w:rPr>
          <w:szCs w:val="24"/>
        </w:rPr>
        <w:t xml:space="preserve"> </w:t>
      </w:r>
      <w:r>
        <w:rPr>
          <w:szCs w:val="24"/>
        </w:rPr>
        <w:t xml:space="preserve">dana. Kako je dakle iz te potvrde FINE </w:t>
      </w:r>
      <w:r w:rsidR="009705DE">
        <w:rPr>
          <w:szCs w:val="24"/>
        </w:rPr>
        <w:t xml:space="preserve">od </w:t>
      </w:r>
      <w:r w:rsidR="009705DE">
        <w:t xml:space="preserve">07.03.2017. god. </w:t>
      </w:r>
      <w:r>
        <w:rPr>
          <w:szCs w:val="24"/>
        </w:rPr>
        <w:t xml:space="preserve">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EC1538" w:rsidP="003145B3" w:rsidR="00EC1538">
      <w:pPr>
        <w:jc w:val="both"/>
      </w:pPr>
    </w:p>
    <w:p w:rsidRDefault="00D50543" w:rsidP="00312128" w:rsidR="00312128">
      <w:pPr>
        <w:ind w:firstLine="708"/>
        <w:jc w:val="both"/>
        <w:rPr>
          <w:szCs w:val="24"/>
        </w:rPr>
      </w:pPr>
      <w:r>
        <w:t xml:space="preserve">Na ročištu koje je u prethodnom postupku održano kod ovog suda </w:t>
      </w:r>
      <w:r w:rsidR="00312128">
        <w:t>09.03.2017. god. zastupnici</w:t>
      </w:r>
      <w:r>
        <w:t xml:space="preserve"> po zakonu dužnika </w:t>
      </w:r>
      <w:r w:rsidR="00312128" w:rsidRPr="00464ADF">
        <w:rPr>
          <w:szCs w:val="24"/>
        </w:rPr>
        <w:t>Veseljko Vodanovi</w:t>
      </w:r>
      <w:r w:rsidR="00312128" w:rsidRPr="00464ADF">
        <w:rPr>
          <w:rFonts w:hint="eastAsia"/>
          <w:szCs w:val="24"/>
        </w:rPr>
        <w:t>ć</w:t>
      </w:r>
      <w:r w:rsidR="00312128" w:rsidRPr="00464ADF">
        <w:rPr>
          <w:szCs w:val="24"/>
        </w:rPr>
        <w:t xml:space="preserve"> iz Vodica</w:t>
      </w:r>
      <w:r w:rsidR="00312128">
        <w:rPr>
          <w:szCs w:val="24"/>
        </w:rPr>
        <w:t xml:space="preserve"> i </w:t>
      </w:r>
      <w:r w:rsidR="00312128" w:rsidRPr="00464ADF">
        <w:rPr>
          <w:szCs w:val="24"/>
        </w:rPr>
        <w:t>Ivica Bezmalinovi</w:t>
      </w:r>
      <w:r w:rsidR="00312128" w:rsidRPr="00464ADF">
        <w:rPr>
          <w:rFonts w:hint="eastAsia"/>
          <w:szCs w:val="24"/>
        </w:rPr>
        <w:t>ć</w:t>
      </w:r>
      <w:r w:rsidR="00312128" w:rsidRPr="00464ADF">
        <w:rPr>
          <w:szCs w:val="24"/>
        </w:rPr>
        <w:t xml:space="preserve"> iz Splita</w:t>
      </w:r>
      <w:r w:rsidR="00312128" w:rsidRPr="00312128">
        <w:rPr>
          <w:szCs w:val="24"/>
        </w:rPr>
        <w:t xml:space="preserve"> </w:t>
      </w:r>
      <w:r w:rsidR="00312128">
        <w:rPr>
          <w:szCs w:val="24"/>
        </w:rPr>
        <w:t xml:space="preserve">suglasno su izjavili da se dužnik ne protivi podnesenom prijedlogu za otvaranje stečajnog postupka te su isti potvrdili da su računi dužnika doista već duže vrijeme blokirani te da postoje nepodmirene obveze evidentirane na računu dužnika u periodu koji se navodi </w:t>
      </w:r>
      <w:r w:rsidR="009325C0">
        <w:rPr>
          <w:szCs w:val="24"/>
        </w:rPr>
        <w:t xml:space="preserve">u potvrdi </w:t>
      </w:r>
      <w:r w:rsidR="00312128">
        <w:rPr>
          <w:szCs w:val="24"/>
        </w:rPr>
        <w:t>FINE. Isti su na tom ročištu dali i svoje iskaze vezano uz poslovanje i imovinu dužnika.</w:t>
      </w:r>
    </w:p>
    <w:p w:rsidRDefault="00312128" w:rsidP="00312128" w:rsidR="00312128">
      <w:pPr>
        <w:ind w:firstLine="708"/>
        <w:jc w:val="both"/>
        <w:rPr>
          <w:szCs w:val="24"/>
        </w:rPr>
      </w:pPr>
    </w:p>
    <w:p w:rsidRDefault="00312128" w:rsidP="00390716" w:rsidR="00390716">
      <w:pPr>
        <w:ind w:firstLine="708"/>
        <w:jc w:val="both"/>
        <w:rPr>
          <w:szCs w:val="24"/>
        </w:rPr>
      </w:pPr>
      <w:r>
        <w:t>Z.z. dužnika</w:t>
      </w:r>
      <w:r w:rsidR="003145B3">
        <w:t xml:space="preserve"> </w:t>
      </w:r>
      <w:r w:rsidRPr="00464ADF">
        <w:rPr>
          <w:szCs w:val="24"/>
        </w:rPr>
        <w:t>Veseljko Vodanovi</w:t>
      </w:r>
      <w:r w:rsidRPr="00464ADF">
        <w:rPr>
          <w:rFonts w:hint="eastAsia"/>
          <w:szCs w:val="24"/>
        </w:rPr>
        <w:t>ć</w:t>
      </w:r>
      <w:r>
        <w:t xml:space="preserve"> </w:t>
      </w:r>
      <w:r w:rsidR="003145B3">
        <w:t xml:space="preserve">je </w:t>
      </w:r>
      <w:r>
        <w:t xml:space="preserve">u svom iskazu </w:t>
      </w:r>
      <w:r w:rsidR="003145B3">
        <w:t xml:space="preserve">naveo da je </w:t>
      </w:r>
      <w:r w:rsidR="00390716">
        <w:rPr>
          <w:szCs w:val="24"/>
        </w:rPr>
        <w:t>da je društvo Civis d.o.o. osnovano još 1996. god., a sadašnja odnosno posljednja uprava i vlasnici društva da su ušli u društvo 2006. god. Društvo da se kao osnovnom djelatnošću bavilo graditeljstvom i pružanjem usluga u graditeljstvu, odnosno gradnjom objekata i iznajmljivanjem radne snage. Naveo je da društvo ne obavlja svoju djelatnost odnosno ne posluje još od 2008. ili 2009. godine od kada je nastupila blokada računa, a dužnik da je u vrijeme urednog poslovanja zapošljavao i do 20-ak radnika, dok danas nema niti jednog zaposlenog. Iskazao je da su osnovne obveze dužnika prema Poreznoj upravi za neplaćene poreze, doprinose</w:t>
      </w:r>
      <w:r w:rsidR="00390716" w:rsidRPr="00390716">
        <w:rPr>
          <w:szCs w:val="24"/>
        </w:rPr>
        <w:t xml:space="preserve"> </w:t>
      </w:r>
      <w:r w:rsidR="00390716">
        <w:rPr>
          <w:szCs w:val="24"/>
        </w:rPr>
        <w:t>prema radnicima i sl., kao i</w:t>
      </w:r>
      <w:r w:rsidR="00DC25DF">
        <w:rPr>
          <w:szCs w:val="24"/>
        </w:rPr>
        <w:t xml:space="preserve"> da postoji</w:t>
      </w:r>
      <w:r w:rsidR="00390716">
        <w:rPr>
          <w:szCs w:val="24"/>
        </w:rPr>
        <w:t xml:space="preserve"> dio dugovanja prema dobavljačima. </w:t>
      </w:r>
    </w:p>
    <w:p w:rsidRDefault="00390716" w:rsidP="00390716" w:rsidR="00390716">
      <w:pPr>
        <w:jc w:val="both"/>
        <w:rPr>
          <w:szCs w:val="24"/>
        </w:rPr>
      </w:pPr>
      <w:r>
        <w:rPr>
          <w:szCs w:val="24"/>
        </w:rPr>
        <w:t>U odnosu na imovinu dužnika, izjavio je da dužnik u svom vlasništvu nema nikakve vrjednije materijalne imovine. Dužnik da nema niti je ikada imao u svom vlasništvu nekretnina, isto tako da nema ni vrjednijih pokretnina kao što su automobili, radni strojevi, vrjedniji alati i sl., kao što nema niti bilo kakvih drugih pokretnina. Napomenuo je da je alate i strojeve za poslovanje dužnik iznajmljivao te isti nije bio vlasnik tih strojeva. Istakao je da je jedinu preostalu imovinu dužnika čine nenaplaćena potraživanja prema društvima Sopta d.o.o. Podstrana, Merec d.o.o. Split i Romić d.o.o. Solin. Pritom je naveo da su se potraživanja prema prva dva navedena društva pokušala naplatiti u ovršnom postupku, ali isto da je ostalo bez uspjeha te da niti dio tog potraživanja nije naplaćen, a vrlo vjerojatno da se neće niti naplatiti jer da su i ta društva u blokadi te im prijeti otvaranje stečaja. U odnosu na potraživanje prema društvu Romić d.o.o. Solin, naveo je da je dužnik ishodio prvostupan</w:t>
      </w:r>
      <w:r w:rsidR="00DC25DF">
        <w:rPr>
          <w:szCs w:val="24"/>
        </w:rPr>
        <w:t>jsku presudu u svoju korist te da</w:t>
      </w:r>
      <w:r>
        <w:rPr>
          <w:szCs w:val="24"/>
        </w:rPr>
        <w:t xml:space="preserve"> se taj parnični predmet trenutno nalazi na Visokom trgovačkom sudu RH</w:t>
      </w:r>
      <w:r w:rsidR="00DC25DF">
        <w:rPr>
          <w:szCs w:val="24"/>
        </w:rPr>
        <w:t>,</w:t>
      </w:r>
      <w:r>
        <w:rPr>
          <w:szCs w:val="24"/>
        </w:rPr>
        <w:t xml:space="preserve"> radi donošenja odluke o žalbi Romić d.o.o. Solin. U odnosu na potraživanja za dane kredite članovima uprave dužnika, a koja se navode u financijskim izvješćima koje je dužnik dostavio u spis,  istakao je da su ta potraživanja prestala i to prijebojem sa potraživanjima koja su članovi uprave imali prema dužniku na ime potraživanja za obavljeni rad. </w:t>
      </w:r>
    </w:p>
    <w:p w:rsidRDefault="00390716" w:rsidP="00312128" w:rsidR="00390716">
      <w:pPr>
        <w:ind w:firstLine="708"/>
        <w:jc w:val="both"/>
      </w:pPr>
    </w:p>
    <w:p w:rsidRDefault="00DC25DF" w:rsidP="00DC25DF" w:rsidR="00EC1538" w:rsidRPr="00DC25DF">
      <w:pPr>
        <w:ind w:firstLine="708"/>
        <w:jc w:val="both"/>
        <w:rPr>
          <w:szCs w:val="24"/>
        </w:rPr>
      </w:pPr>
      <w:r>
        <w:t xml:space="preserve">Z.z. dužnika </w:t>
      </w:r>
      <w:r w:rsidRPr="00464ADF">
        <w:rPr>
          <w:szCs w:val="24"/>
        </w:rPr>
        <w:t>Ivica Bezmalinovi</w:t>
      </w:r>
      <w:r w:rsidRPr="00464ADF">
        <w:rPr>
          <w:rFonts w:hint="eastAsia"/>
          <w:szCs w:val="24"/>
        </w:rPr>
        <w:t>ć</w:t>
      </w:r>
      <w:r w:rsidRPr="00DC25DF">
        <w:rPr>
          <w:szCs w:val="24"/>
        </w:rPr>
        <w:t xml:space="preserve"> </w:t>
      </w:r>
      <w:r>
        <w:rPr>
          <w:szCs w:val="24"/>
        </w:rPr>
        <w:t>izjavio je da se u cijelosti pridružuje iskazu koji je prethodno dao Veseljko Vodanović</w:t>
      </w:r>
      <w:r w:rsidR="00C477EA">
        <w:rPr>
          <w:szCs w:val="24"/>
        </w:rPr>
        <w:t xml:space="preserve"> </w:t>
      </w:r>
      <w:r>
        <w:rPr>
          <w:szCs w:val="24"/>
        </w:rPr>
        <w:t>te</w:t>
      </w:r>
      <w:r w:rsidR="00C477EA">
        <w:rPr>
          <w:szCs w:val="24"/>
        </w:rPr>
        <w:t xml:space="preserve"> da</w:t>
      </w:r>
      <w:r>
        <w:rPr>
          <w:szCs w:val="24"/>
        </w:rPr>
        <w:t xml:space="preserve"> potvrđuje da su iskazani podaci o dužniku točni te da vezano uz poslovanje, obaveze i imovinu dužnika nema više što dodati. </w:t>
      </w:r>
    </w:p>
    <w:p w:rsidRDefault="00042F59" w:rsidP="00042F59" w:rsidR="00042F59">
      <w:pPr>
        <w:ind w:firstLine="708"/>
        <w:jc w:val="both"/>
        <w:rPr>
          <w:szCs w:val="24"/>
        </w:rPr>
      </w:pPr>
    </w:p>
    <w:p w:rsidRDefault="00C23A54" w:rsidP="00DC25DF" w:rsidR="00DC25DF">
      <w:pPr>
        <w:ind w:firstLine="708"/>
        <w:jc w:val="both"/>
      </w:pPr>
      <w:r>
        <w:t>Iz naprijed naveden</w:t>
      </w:r>
      <w:r w:rsidR="00312128">
        <w:t>ih</w:t>
      </w:r>
      <w:r>
        <w:t xml:space="preserve"> iskaza zastu</w:t>
      </w:r>
      <w:r w:rsidR="00312128">
        <w:t>pnika po zakonu dužnika, koji su</w:t>
      </w:r>
      <w:r>
        <w:t xml:space="preserve"> rješenjem o pokretanju prethodnog postupka kao i na održanom ročištu upozoren</w:t>
      </w:r>
      <w:r w:rsidR="00312128">
        <w:t>i</w:t>
      </w:r>
      <w:r>
        <w:t xml:space="preserve"> na pravne posljedice davanja netočnih ili nepotpunih podataka o imovini i obvezama dužnika odnosno davanja lažnog iskaza,</w:t>
      </w:r>
      <w:r w:rsidR="00312128">
        <w:t xml:space="preserve"> kao i iz podneska dužnika od 22.02.2017. god.</w:t>
      </w:r>
      <w:r w:rsidR="00DC25DF">
        <w:t>,</w:t>
      </w:r>
      <w:r>
        <w:t xml:space="preserve"> </w:t>
      </w:r>
      <w:r w:rsidR="00DC25DF">
        <w:t>razvidno je</w:t>
      </w:r>
      <w:r w:rsidR="00DC25DF" w:rsidRPr="00DC25DF">
        <w:rPr>
          <w:szCs w:val="24"/>
        </w:rPr>
        <w:t xml:space="preserve"> </w:t>
      </w:r>
      <w:r w:rsidR="00DC25DF">
        <w:t xml:space="preserve">da dužnik </w:t>
      </w:r>
      <w:r w:rsidR="00DC25DF" w:rsidRPr="00984DC3">
        <w:rPr>
          <w:szCs w:val="24"/>
        </w:rPr>
        <w:t xml:space="preserve">nema vrjednije </w:t>
      </w:r>
      <w:r w:rsidR="00DC25DF">
        <w:rPr>
          <w:szCs w:val="24"/>
        </w:rPr>
        <w:t>likvidne</w:t>
      </w:r>
      <w:r w:rsidR="00DC25DF" w:rsidRPr="00984DC3">
        <w:rPr>
          <w:szCs w:val="24"/>
        </w:rPr>
        <w:t xml:space="preserve"> imovine koja bi ušla u stečajnu masu i iz koje bi se mogli namiriti troškovi stečajnog postupka, budući da prema </w:t>
      </w:r>
      <w:r w:rsidR="00DC25DF">
        <w:rPr>
          <w:szCs w:val="24"/>
        </w:rPr>
        <w:t>navedenom</w:t>
      </w:r>
      <w:r w:rsidR="00DC25DF" w:rsidRPr="00984DC3">
        <w:rPr>
          <w:szCs w:val="24"/>
        </w:rPr>
        <w:t xml:space="preserve"> jedinu imovinu dužnika čine</w:t>
      </w:r>
      <w:r w:rsidR="00DC25DF">
        <w:rPr>
          <w:szCs w:val="24"/>
        </w:rPr>
        <w:t xml:space="preserve"> novčane tražbine odnosno nenaplaćena</w:t>
      </w:r>
      <w:r w:rsidR="00DC25DF" w:rsidRPr="00984DC3">
        <w:rPr>
          <w:szCs w:val="24"/>
        </w:rPr>
        <w:t xml:space="preserve"> potraživanja</w:t>
      </w:r>
      <w:r w:rsidR="00DC25DF">
        <w:rPr>
          <w:szCs w:val="24"/>
        </w:rPr>
        <w:t xml:space="preserve">. </w:t>
      </w:r>
      <w:r w:rsidR="00DC25DF" w:rsidRPr="00984DC3">
        <w:rPr>
          <w:szCs w:val="24"/>
        </w:rPr>
        <w:t xml:space="preserve">Novčane </w:t>
      </w:r>
      <w:r w:rsidR="00DC25DF">
        <w:rPr>
          <w:szCs w:val="24"/>
        </w:rPr>
        <w:t>tražbine</w:t>
      </w:r>
      <w:r w:rsidR="00DC25DF" w:rsidRPr="00984DC3">
        <w:rPr>
          <w:szCs w:val="24"/>
        </w:rPr>
        <w:t xml:space="preserve">, po ocjeni ovog suda, ne predstavljaju likvidnu imovinu dostatnu za namirenje troškova stečajnog postupka, jer se samim potraživanjem </w:t>
      </w:r>
      <w:r w:rsidR="00DC25DF" w:rsidRPr="00984DC3">
        <w:t xml:space="preserve">neizbježni troškovi koji nastaju u stečajnom postupku ne mogu podmiriti, a </w:t>
      </w:r>
      <w:r w:rsidR="00DC25DF">
        <w:t>niti je bez raspoloživih novčanih sredstava moguće pokrenuti odnosno voditi postupke radi (prisilne) naplate tih potraživanja. Uostalom i iz naprijed navedenih iskaza z.z. dužnika proizlazi da</w:t>
      </w:r>
      <w:r w:rsidR="00545839">
        <w:t xml:space="preserve"> je</w:t>
      </w:r>
      <w:r w:rsidR="00DC25DF">
        <w:t xml:space="preserve"> dio tih potraživanja, prema društ</w:t>
      </w:r>
      <w:r w:rsidR="00545839">
        <w:t>vima</w:t>
      </w:r>
      <w:r w:rsidR="00DC25DF">
        <w:t xml:space="preserve"> </w:t>
      </w:r>
      <w:r w:rsidR="00DC25DF">
        <w:rPr>
          <w:szCs w:val="24"/>
        </w:rPr>
        <w:t>Sopta d.o.o. i Merec d.o.o., dužnik</w:t>
      </w:r>
      <w:r w:rsidR="00545839">
        <w:rPr>
          <w:szCs w:val="24"/>
        </w:rPr>
        <w:t xml:space="preserve"> do sada</w:t>
      </w:r>
      <w:r w:rsidR="00DC25DF">
        <w:rPr>
          <w:szCs w:val="24"/>
        </w:rPr>
        <w:t xml:space="preserve"> pokuša</w:t>
      </w:r>
      <w:r w:rsidR="00545839">
        <w:rPr>
          <w:szCs w:val="24"/>
        </w:rPr>
        <w:t>va</w:t>
      </w:r>
      <w:r w:rsidR="00DC25DF">
        <w:rPr>
          <w:szCs w:val="24"/>
        </w:rPr>
        <w:t>o napl</w:t>
      </w:r>
      <w:r w:rsidR="00545839">
        <w:rPr>
          <w:szCs w:val="24"/>
        </w:rPr>
        <w:t xml:space="preserve">atiti u ovršnim postupcima, ali bezuspješno, dok u odnosu na potraživanje prema društvu Romić d.o.o. Solin dužnik za sada raspolaže samo sa nepravomoćnom prvostupanjskom presudom, a za koji parnični postupak odnosno </w:t>
      </w:r>
      <w:r w:rsidR="00AB5B44">
        <w:rPr>
          <w:szCs w:val="24"/>
        </w:rPr>
        <w:t>eventualno budući (ovršni) postupak r</w:t>
      </w:r>
      <w:r w:rsidR="00545839">
        <w:rPr>
          <w:szCs w:val="24"/>
        </w:rPr>
        <w:t>adi</w:t>
      </w:r>
      <w:r w:rsidR="00AB5B44">
        <w:rPr>
          <w:szCs w:val="24"/>
        </w:rPr>
        <w:t xml:space="preserve"> prisilne</w:t>
      </w:r>
      <w:r w:rsidR="00545839">
        <w:rPr>
          <w:szCs w:val="24"/>
        </w:rPr>
        <w:t xml:space="preserve"> naplate </w:t>
      </w:r>
      <w:r w:rsidR="00AB5B44">
        <w:rPr>
          <w:szCs w:val="24"/>
        </w:rPr>
        <w:t xml:space="preserve">tog </w:t>
      </w:r>
      <w:r w:rsidR="00545839">
        <w:rPr>
          <w:szCs w:val="24"/>
        </w:rPr>
        <w:t>potraživanja će također biti potrebna određena novčana sredstva, kojih dužnik nema.</w:t>
      </w:r>
    </w:p>
    <w:p w:rsidRDefault="00C23A54" w:rsidP="00545839" w:rsidR="00C23A54">
      <w:pPr>
        <w:jc w:val="both"/>
      </w:pPr>
    </w:p>
    <w:p w:rsidRDefault="00C23A54" w:rsidP="00C23A54" w:rsidR="00C23A54">
      <w:pPr>
        <w:ind w:firstLine="708"/>
        <w:jc w:val="both"/>
        <w:rPr>
          <w:szCs w:val="24"/>
        </w:rPr>
      </w:pPr>
      <w:r>
        <w:t xml:space="preserve">Odredbom </w:t>
      </w:r>
      <w:r>
        <w:rPr>
          <w:szCs w:val="24"/>
        </w:rPr>
        <w:t xml:space="preserve">čl. 132. st. 1. </w:t>
      </w:r>
      <w:r w:rsidR="00C477EA">
        <w:rPr>
          <w:szCs w:val="24"/>
        </w:rPr>
        <w:t>Stečajnog zakona (Narodne novine broj 71/15, dalje SZ)</w:t>
      </w:r>
      <w:r>
        <w:rPr>
          <w:szCs w:val="24"/>
        </w:rPr>
        <w:t xml:space="preserve">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00853084">
        <w:rPr>
          <w:szCs w:val="24"/>
        </w:rPr>
        <w:t>-a</w:t>
      </w:r>
      <w:r>
        <w:rPr>
          <w:szCs w:val="24"/>
        </w:rPr>
        <w:t xml:space="preserve"> propisano je da ako osobe iz stavka 1. ovog članka ne predujme zatraženi iznos, sud će donijeti rješenje o otvaranju i zaključenju stečajnog postupka. </w:t>
      </w:r>
    </w:p>
    <w:p w:rsidRDefault="00C23A54" w:rsidP="00C23A54" w:rsidR="00C23A54">
      <w:pPr>
        <w:ind w:firstLine="708"/>
        <w:jc w:val="both"/>
        <w:rPr>
          <w:szCs w:val="24"/>
        </w:rPr>
      </w:pPr>
    </w:p>
    <w:p w:rsidRDefault="00C23A54" w:rsidP="00853084" w:rsidR="0017455A">
      <w:pPr>
        <w:ind w:firstLine="708"/>
        <w:jc w:val="both"/>
        <w:rPr>
          <w:szCs w:val="24"/>
        </w:rPr>
      </w:pPr>
      <w:r>
        <w:rPr>
          <w:szCs w:val="24"/>
        </w:rPr>
        <w:t xml:space="preserve">Kako je dakle tijekom prethodnog postupka utvrđeno postojanje stečajnog razloga nesposobnosti za plaćanje dužnika, </w:t>
      </w:r>
      <w:r w:rsidR="00853084">
        <w:rPr>
          <w:szCs w:val="24"/>
        </w:rPr>
        <w:t xml:space="preserve">dok isto tako iz </w:t>
      </w:r>
      <w:r w:rsidR="00AB5B44">
        <w:rPr>
          <w:szCs w:val="24"/>
        </w:rPr>
        <w:t>rezultata prethodnog postupka</w:t>
      </w:r>
      <w:r w:rsidR="00853084">
        <w:rPr>
          <w:szCs w:val="24"/>
        </w:rPr>
        <w:t xml:space="preserve"> proizlazi da imovina dužnika koja bi ušla u stečajnu masu nije dovoljna niti za podmirenje troškova stečajnog postupka to je stoga, a sukladno naprijed citiranoj odredbi čl. 132. st. 1. SZ-a, valjalo ovim rješenjem p</w:t>
      </w:r>
      <w:r w:rsidR="00AB5B44">
        <w:rPr>
          <w:szCs w:val="24"/>
        </w:rPr>
        <w:t>ozvati vjerovnike odnosno osobe</w:t>
      </w:r>
      <w:r w:rsidR="00853084">
        <w:rPr>
          <w:szCs w:val="24"/>
        </w:rPr>
        <w:t xml:space="preserve"> </w:t>
      </w:r>
      <w:r w:rsidR="0017455A">
        <w:rPr>
          <w:szCs w:val="24"/>
        </w:rPr>
        <w:t>koje im</w:t>
      </w:r>
      <w:r w:rsidR="00372D43">
        <w:rPr>
          <w:szCs w:val="24"/>
        </w:rPr>
        <w:t>aju pravni interes za provedbom</w:t>
      </w:r>
      <w:r w:rsidR="0017455A">
        <w:rPr>
          <w:szCs w:val="24"/>
        </w:rPr>
        <w:t xml:space="preserve"> st</w:t>
      </w:r>
      <w:r w:rsidR="00372D43">
        <w:rPr>
          <w:szCs w:val="24"/>
        </w:rPr>
        <w:t xml:space="preserve">ečajnog postupka nad dužnikom </w:t>
      </w:r>
      <w:r w:rsidR="00853084">
        <w:rPr>
          <w:szCs w:val="24"/>
        </w:rPr>
        <w:t>na uplatu predujma</w:t>
      </w:r>
      <w:r w:rsidR="0017455A">
        <w:rPr>
          <w:szCs w:val="24"/>
        </w:rPr>
        <w:t xml:space="preserve"> za namirenje troškova stečajnog postupka, jer ukoliko takav predujam bude uplaćen tada bi se mogao provesti redovni</w:t>
      </w:r>
      <w:r w:rsidR="00372D43">
        <w:rPr>
          <w:szCs w:val="24"/>
        </w:rPr>
        <w:t xml:space="preserve"> stečajni postupak nad dužnikom.</w:t>
      </w:r>
    </w:p>
    <w:p w:rsidRDefault="00042F59" w:rsidP="00AB5B44" w:rsidR="00042F59">
      <w:pPr>
        <w:jc w:val="both"/>
      </w:pPr>
    </w:p>
    <w:p w:rsidRDefault="00372D43" w:rsidP="00372D43" w:rsidR="00372D43" w:rsidRPr="00BD2D8B">
      <w:pPr>
        <w:ind w:firstLine="708"/>
        <w:jc w:val="both"/>
      </w:pPr>
      <w:r w:rsidRPr="00BD2D8B">
        <w:t>U odnosu na visinu zatraženog predujma</w:t>
      </w:r>
      <w:r w:rsidR="00AB5B44">
        <w:t>,</w:t>
      </w:r>
      <w:r w:rsidRPr="00BD2D8B">
        <w:t xml:space="preserve">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AB5B44" w:rsidR="00AB5B44"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w:t>
      </w:r>
      <w:r w:rsidR="00AB5B44">
        <w:t xml:space="preserve">minimalno </w:t>
      </w:r>
      <w:r w:rsidRPr="00BD2D8B">
        <w:t xml:space="preserve">očekivani iznos troškova koji bi mogli nastati u slučaju redovitog provođenja stečajnog postupka nad dužnikom, a koji se iz imovine dužnika ne bi mogli podmiriti. </w:t>
      </w:r>
      <w:r w:rsidR="00AB5B44">
        <w:t>Pri tom se napominje da prema obavijesti FINE od 07.03.2017. god. (list 112 spisa) dužnik nema zaplijenjenih novčanih sredstava na ime predujam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495C5E">
        <w:rPr>
          <w:szCs w:val="24"/>
        </w:rPr>
        <w:t>2</w:t>
      </w:r>
      <w:r w:rsidR="005A49E7">
        <w:rPr>
          <w:szCs w:val="24"/>
        </w:rPr>
        <w:t>1. ožujka 2017.</w:t>
      </w:r>
      <w:r w:rsidR="000F41F7" w:rsidRPr="009C4FD6">
        <w:rPr>
          <w:szCs w:val="24"/>
        </w:rPr>
        <w:t xml:space="preserve"> </w:t>
      </w:r>
      <w:r w:rsidRPr="009C4FD6">
        <w:rPr>
          <w:szCs w:val="24"/>
        </w:rPr>
        <w:t>godine.</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853084" w:rsidP="0028268A" w:rsidR="00853084"/>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46556C">
      <w:pPr>
        <w:jc w:val="both"/>
      </w:pPr>
      <w:r w:rsidRPr="0046556C">
        <w:t>DNA:</w:t>
      </w:r>
    </w:p>
    <w:p w:rsidRDefault="00853084" w:rsidP="00853084" w:rsidR="00853084">
      <w:pPr>
        <w:jc w:val="both"/>
      </w:pPr>
      <w:r w:rsidRPr="0046556C">
        <w:t xml:space="preserve">-  predlagatelju – </w:t>
      </w:r>
      <w:r>
        <w:t>FINA</w:t>
      </w:r>
      <w:r w:rsidR="00AB5B44">
        <w:t>, RC</w:t>
      </w:r>
      <w:r>
        <w:t xml:space="preserve"> Split</w:t>
      </w:r>
    </w:p>
    <w:p w:rsidRDefault="00853084" w:rsidP="00853084" w:rsidR="00853084">
      <w:pPr>
        <w:jc w:val="both"/>
      </w:pPr>
      <w:r w:rsidRPr="0046556C">
        <w:t>-  dužniku</w:t>
      </w:r>
      <w:r w:rsidR="00AB5B44">
        <w:t>, na adresu z.z. dužnika</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9C4FD6"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8490D">
          <w:rPr>
            <w:noProof/>
          </w:rPr>
          <w:t>4</w:t>
        </w:r>
        <w:r>
          <w:fldChar w:fldCharType="end"/>
        </w:r>
      </w:sdtContent>
    </w:sdt>
    <w:r>
      <w:t>-</w:t>
    </w:r>
    <w:r>
      <w:tab/>
      <w:t xml:space="preserve">   12. St-</w:t>
    </w:r>
    <w:r w:rsidR="00495C5E">
      <w:t>608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F41F7"/>
    <w:rsid w:val="00172083"/>
    <w:rsid w:val="0017455A"/>
    <w:rsid w:val="00191535"/>
    <w:rsid w:val="002336AD"/>
    <w:rsid w:val="00254B18"/>
    <w:rsid w:val="0028268A"/>
    <w:rsid w:val="0028490D"/>
    <w:rsid w:val="002A70CF"/>
    <w:rsid w:val="00306EE8"/>
    <w:rsid w:val="00312128"/>
    <w:rsid w:val="003145B3"/>
    <w:rsid w:val="00315A10"/>
    <w:rsid w:val="00335D92"/>
    <w:rsid w:val="00372D43"/>
    <w:rsid w:val="00390716"/>
    <w:rsid w:val="003A2582"/>
    <w:rsid w:val="00411F9D"/>
    <w:rsid w:val="004745EB"/>
    <w:rsid w:val="004922BA"/>
    <w:rsid w:val="00495C5E"/>
    <w:rsid w:val="004D2E23"/>
    <w:rsid w:val="00527E87"/>
    <w:rsid w:val="00545839"/>
    <w:rsid w:val="005A49E7"/>
    <w:rsid w:val="005E568C"/>
    <w:rsid w:val="006B2F06"/>
    <w:rsid w:val="006E2E5B"/>
    <w:rsid w:val="006F4A44"/>
    <w:rsid w:val="00724DFD"/>
    <w:rsid w:val="00757C72"/>
    <w:rsid w:val="00765651"/>
    <w:rsid w:val="008519F8"/>
    <w:rsid w:val="00853084"/>
    <w:rsid w:val="00865F73"/>
    <w:rsid w:val="008E4A02"/>
    <w:rsid w:val="00916B3B"/>
    <w:rsid w:val="009325C0"/>
    <w:rsid w:val="009705DE"/>
    <w:rsid w:val="009C4FD6"/>
    <w:rsid w:val="009D1496"/>
    <w:rsid w:val="009F4E01"/>
    <w:rsid w:val="00A14B7B"/>
    <w:rsid w:val="00A160C7"/>
    <w:rsid w:val="00A26461"/>
    <w:rsid w:val="00A42CE8"/>
    <w:rsid w:val="00A65088"/>
    <w:rsid w:val="00A655B0"/>
    <w:rsid w:val="00A86E8D"/>
    <w:rsid w:val="00A9627C"/>
    <w:rsid w:val="00AB5B44"/>
    <w:rsid w:val="00B17B3D"/>
    <w:rsid w:val="00BB0197"/>
    <w:rsid w:val="00BE546C"/>
    <w:rsid w:val="00C07794"/>
    <w:rsid w:val="00C21DEF"/>
    <w:rsid w:val="00C23A54"/>
    <w:rsid w:val="00C477EA"/>
    <w:rsid w:val="00C82BA1"/>
    <w:rsid w:val="00CD4305"/>
    <w:rsid w:val="00CD43BF"/>
    <w:rsid w:val="00CE52EC"/>
    <w:rsid w:val="00D50543"/>
    <w:rsid w:val="00DC25DF"/>
    <w:rsid w:val="00DD581D"/>
    <w:rsid w:val="00E0126C"/>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52EC"/>
    <w:rPr>
      <w:color w:val="808080"/>
      <w:bdr w:space="0" w:sz="0" w:color="auto" w:val="none"/>
      <w:shd w:fill="auto" w:color="auto" w:val="clear"/>
    </w:rPr>
  </w:style>
  <w:style w:customStyle="true" w:styleId="eSPISCCParagraphDefaultFont" w:type="character">
    <w:name w:val="eSPIS_CC_Paragraph Default Font"/>
    <w:basedOn w:val="Zadanifontodlomka"/>
    <w:rsid w:val="00CE52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2EC"/>
    <w:rPr>
      <w:bdr w:space="0" w:sz="0" w:color="auto" w:val="none"/>
      <w:shd w:fill="FFFFCC" w:color="auto" w:val="clear"/>
      <w:lang w:val="hr-HR"/>
    </w:rPr>
  </w:style>
  <w:style w:customStyle="true" w:styleId="PozadinaSvijetloCrvena" w:type="character">
    <w:name w:val="Pozadina_SvijetloCrvena"/>
    <w:basedOn w:val="eSPISCCParagraphDefaultFont"/>
    <w:rsid w:val="00CE52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2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52EC"/>
    <w:rPr>
      <w:color w:val="808080"/>
      <w:bdr w:color="auto" w:space="0" w:sz="0" w:val="none"/>
      <w:shd w:color="auto" w:fill="auto" w:val="clear"/>
    </w:rPr>
  </w:style>
  <w:style w:customStyle="1" w:styleId="eSPISCCParagraphDefaultFont" w:type="character">
    <w:name w:val="eSPIS_CC_Paragraph Default Font"/>
    <w:basedOn w:val="Zadanifontodlomka"/>
    <w:rsid w:val="00CE52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2EC"/>
    <w:rPr>
      <w:bdr w:color="auto" w:space="0" w:sz="0" w:val="none"/>
      <w:shd w:color="auto" w:fill="FFFFCC" w:val="clear"/>
      <w:lang w:val="hr-HR"/>
    </w:rPr>
  </w:style>
  <w:style w:customStyle="1" w:styleId="PozadinaSvijetloCrvena" w:type="character">
    <w:name w:val="Pozadina_SvijetloCrvena"/>
    <w:basedOn w:val="eSPISCCParagraphDefaultFont"/>
    <w:rsid w:val="00CE52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2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St-608/2016-10</izvorni_sadrzaj>
    <derivirana_varijabla naziv="DomainObject.Oznaka_1">St-608/2016-10</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St-608/2016</izvorni_sadrzaj>
    <derivirana_varijabla naziv="DomainObject.Predmet.OznakaBroj_1">St-608/2016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CIVIS d.o.o. za gradjevinarstvo, trgovinu i inženjering</izvorni_sadrzaj>
    <derivirana_varijabla naziv="DomainObject.Predmet.ProtustrankaFormated_1">  CIVIS d.o.o. za gradjevinarstvo, trgovinu i inženjering</derivirana_varijabla>
  </DomainObject.Predmet.ProtustrankaFormated>
  <DomainObject.Predmet.ProtustrankaFormatedOIB>
    <izvorni_sadrzaj>  CIVIS d.o.o. za gradjevinarstvo, trgovinu i inženjering, OIB 74066299724</izvorni_sadrzaj>
    <derivirana_varijabla naziv="DomainObject.Predmet.ProtustrankaFormatedOIB_1">  CIVIS d.o.o. za gradjevinarstvo, trgovinu i inženjering, OIB 74066299724</derivirana_varijabla>
  </DomainObject.Predmet.ProtustrankaFormatedOIB>
  <DomainObject.Predmet.ProtustrankaFormatedWithAdress>
    <izvorni_sadrzaj> CIVIS d.o.o. za gradjevinarstvo, trgovinu i inženjering, Put Plokita 57, 21000 Split</izvorni_sadrzaj>
    <derivirana_varijabla naziv="DomainObject.Predmet.ProtustrankaFormatedWithAdress_1"> CIVIS d.o.o. za gradjevinarstvo, trgovinu i inženjering, Put Plokita 57, 21000 Split</derivirana_varijabla>
  </DomainObject.Predmet.ProtustrankaFormatedWithAdress>
  <DomainObject.Predmet.ProtustrankaFormatedWithAdressOIB>
    <izvorni_sadrzaj> CIVIS d.o.o. za gradjevinarstvo, trgovinu i inženjering, OIB 74066299724, Put Plokita 57, 21000 Split</izvorni_sadrzaj>
    <derivirana_varijabla naziv="DomainObject.Predmet.ProtustrankaFormatedWithAdressOIB_1"> CIVIS d.o.o. za gradjevinarstvo, trgovinu i inženjering, OIB 74066299724, Put Plokita 57, 21000 Split</derivirana_varijabla>
  </DomainObject.Predmet.ProtustrankaFormatedWithAdressOIB>
  <DomainObject.Predmet.ProtustrankaWithAdress>
    <izvorni_sadrzaj>CIVIS d.o.o. za gradjevinarstvo, trgovinu i inženjering Put Plokita 57, 21000 Split</izvorni_sadrzaj>
    <derivirana_varijabla naziv="DomainObject.Predmet.ProtustrankaWithAdress_1">CIVIS d.o.o. za gradjevinarstvo, trgovinu i inženjering Put Plokita 57, 21000 Split</derivirana_varijabla>
  </DomainObject.Predmet.ProtustrankaWithAdress>
  <DomainObject.Predmet.ProtustrankaWithAdressOIB>
    <izvorni_sadrzaj>CIVIS d.o.o. za gradjevinarstvo, trgovinu i inženjering, OIB 74066299724, Put Plokita 57, 21000 Split</izvorni_sadrzaj>
    <derivirana_varijabla naziv="DomainObject.Predmet.ProtustrankaWithAdressOIB_1">CIVIS d.o.o. za gradjevinarstvo, trgovinu i inženjering, OIB 74066299724, Put Plokita 57, 21000 Split</derivirana_varijabla>
  </DomainObject.Predmet.ProtustrankaWithAdressOIB>
  <DomainObject.Predmet.ProtustrankaNazivFormated>
    <izvorni_sadrzaj>CIVIS d.o.o. za gradjevinarstvo, trgovinu i inženjering</izvorni_sadrzaj>
    <derivirana_varijabla naziv="DomainObject.Predmet.ProtustrankaNazivFormated_1">CIVIS d.o.o. za gradjevinarstvo, trgovinu i inženjering</derivirana_varijabla>
  </DomainObject.Predmet.ProtustrankaNazivFormated>
  <DomainObject.Predmet.ProtustrankaNazivFormatedOIB>
    <izvorni_sadrzaj>CIVIS d.o.o. za gradjevinarstvo, trgovinu i inženjering, OIB 74066299724</izvorni_sadrzaj>
    <derivirana_varijabla naziv="DomainObject.Predmet.ProtustrankaNazivFormatedOIB_1">CIVIS d.o.o. za gradjevinarstvo, trgovinu i inženjering, OIB 74066299724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CIVIS d.o.o. za gradjevinarstvo, trgovinu i inženjering</item>
    </izvorni_sadrzaj>
    <derivirana_varijabla naziv="DomainObject.Predmet.ProtuStrankaListFormated_1">
      <item>CIVIS d.o.o. za gradjevinarstvo, trgovinu i inženjering</item>
    </derivirana_varijabla>
  </DomainObject.Predmet.ProtuStrankaListFormated>
  <DomainObject.Predmet.ProtuStrankaListFormatedOIB>
    <izvorni_sadrzaj>
      <item>CIVIS d.o.o. za gradjevinarstvo, trgovinu i inženjering, OIB 74066299724</item>
    </izvorni_sadrzaj>
    <derivirana_varijabla naziv="DomainObject.Predmet.ProtuStrankaListFormatedOIB_1">
      <item>CIVIS d.o.o. za gradjevinarstvo, trgovinu i inženjering, OIB 74066299724</item>
    </derivirana_varijabla>
  </DomainObject.Predmet.ProtuStrankaListFormatedOIB>
  <DomainObject.Predmet.ProtuStrankaListFormatedWithAdress>
    <izvorni_sadrzaj>
      <item>CIVIS d.o.o. za gradjevinarstvo, trgovinu i inženjering, Put Plokita 57, 21000 Split</item>
    </izvorni_sadrzaj>
    <derivirana_varijabla naziv="DomainObject.Predmet.ProtuStrankaListFormatedWithAdress_1">
      <item>CIVIS d.o.o. za gradjevinarstvo, trgovinu i inženjering, Put Plokita 57, 21000 Split</item>
    </derivirana_varijabla>
  </DomainObject.Predmet.ProtuStrankaListFormatedWithAdress>
  <DomainObject.Predmet.ProtuStrankaListFormatedWithAdressOIB>
    <izvorni_sadrzaj>
      <item>CIVIS d.o.o. za gradjevinarstvo, trgovinu i inženjering, OIB 74066299724, Put Plokita 57, 21000 Split</item>
    </izvorni_sadrzaj>
    <derivirana_varijabla naziv="DomainObject.Predmet.ProtuStrankaListFormatedWithAdressOIB_1">
      <item>CIVIS d.o.o. za gradjevinarstvo, trgovinu i inženjering, OIB 74066299724, Put Plokita 57, 21000 Split</item>
    </derivirana_varijabla>
  </DomainObject.Predmet.ProtuStrankaListFormatedWithAdressOIB>
  <DomainObject.Predmet.ProtuStrankaListNazivFormated>
    <izvorni_sadrzaj>
      <item>CIVIS d.o.o. za gradjevinarstvo, trgovinu i inženjering</item>
    </izvorni_sadrzaj>
    <derivirana_varijabla naziv="DomainObject.Predmet.ProtuStrankaListNazivFormated_1">
      <item>CIVIS d.o.o. za gradjevinarstvo, trgovinu i inženjering</item>
    </derivirana_varijabla>
  </DomainObject.Predmet.ProtuStrankaListNazivFormated>
  <DomainObject.Predmet.ProtuStrankaListNazivFormatedOIB>
    <izvorni_sadrzaj>
      <item>CIVIS d.o.o. za gradjevinarstvo, trgovinu i inženjering, OIB 74066299724</item>
    </izvorni_sadrzaj>
    <derivirana_varijabla naziv="DomainObject.Predmet.ProtuStrankaListNazivFormatedOIB_1">
      <item>CIVIS d.o.o. za gradjevinarstvo, trgovinu i inženjering, OIB 74066299724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St-608/2016-10</izvorni_sadrzaj>
    <derivirana_varijabla naziv="DomainObject.PoslovniBrojDokumenta_1">St-608/2016-10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CIVIS d.o.o. za gradjevinarstvo, trgovinu i inženjering</izvorni_sadrzaj>
    <derivirana_varijabla naziv="DomainObject.Predmet.ProtustrankaIDrugi_1">CIVIS d.o.o. za gradjevinarstvo, trgovinu i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CIVIS d.o.o. za gradjevinarstvo, trgovinu i inženjering, OIB 74066299724, Put Plokita 57, 21000 Split</izvorni_sadrzaj>
    <derivirana_varijabla naziv="DomainObject.Predmet.ProtustrankaIDrugiAdressOIB_1">CIVIS d.o.o. za gradjevinarstvo, trgovinu i inženjering, OIB 74066299724, Put Plokita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CIVIS d.o.o. za gradjevinarstvo, trgovinu i inženjering</item>
      <item>FINANCIJSKA AGENCIJA, RC SPLIT</item>
    </izvorni_sadrzaj>
    <derivirana_varijabla naziv="DomainObject.Predmet.SudioniciListNaziv_1">
      <item>CIVIS d.o.o. za gradjevinarstvo, trgovinu i inženjering</item>
      <item>FINANCIJSKA AGENCIJA, RC SPLIT</item>
    </derivirana_varijabla>
  </DomainObject.Predmet.SudioniciListNaziv>
  <DomainObject.Predmet.SudioniciListAdressOIB>
    <izvorni_sadrzaj>
      <item>CIVIS d.o.o. za gradjevinarstvo, trgovinu i inženjering, OIB 74066299724, Put Plokita 57,21000 Split</item>
      <item>FINANCIJSKA AGENCIJA, RC SPLIT, OIB 85821130368, Mažuranićevo šetalište 24 b,21000 Split</item>
    </izvorni_sadrzaj>
    <derivirana_varijabla naziv="DomainObject.Predmet.SudioniciListAdressOIB_1">
      <item>CIVIS d.o.o. za gradjevinarstvo, trgovinu i inženjering, OIB 74066299724, Put Plokita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74066299724</item>
      <item>, OIB 85821130368</item>
    </izvorni_sadrzaj>
    <derivirana_varijabla naziv="DomainObject.Predmet.SudioniciListNazivOIB_1">
      <item>, OIB 74066299724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1898</properties:Words>
  <properties:Characters>10445</properties:Characters>
  <properties:Lines>193</properties:Lines>
  <properties:Paragraphs>36</properties:Paragraphs>
  <properties:TotalTime>505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2017-03-21T10:37:00Z</cp:lastPrinted>
  <dcterms:modified xmlns:xsi="http://www.w3.org/2001/XMLSchema-instance" xsi:type="dcterms:W3CDTF">2017-03-21T10:55:00Z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St-608/2016-10 / Odluka - Rješenje</vt:lpwstr>
  </prop:property>
  <prop:property name="CC_coloring" pid="4" fmtid="{D5CDD505-2E9C-101B-9397-08002B2CF9AE}">
    <vt:bool>false</vt:bool>
  </prop:property>
  <prop:property name="BrojStranica" pid="5" fmtid="{D5CDD505-2E9C-101B-9397-08002B2CF9AE}">
    <vt:i4>4</vt:i4>
  </prop:property>
</prop:Properties>
</file>