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3fe9" w14:paraId="58d3fe9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 w:rsidRPr="00F95D15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2C5864">
        <w:rPr>
          <w:sz w:val="24"/>
          <w:szCs w:val="24"/>
          <w:lang w:val="hr-HR"/>
        </w:rPr>
        <w:t>ZABAVICA j.d.o.o. za organiziranje dječjih zabava, ugostiteljstvo i nautički turizam, Zadar, Vladimira Gortana 4, OIB:47900065553,</w:t>
      </w:r>
      <w:r w:rsidR="00467124">
        <w:rPr>
          <w:sz w:val="24"/>
          <w:szCs w:val="24"/>
          <w:lang w:val="hr-HR"/>
        </w:rPr>
        <w:t xml:space="preserve"> dana </w:t>
      </w:r>
      <w:r w:rsidR="00DF58FB">
        <w:rPr>
          <w:sz w:val="24"/>
          <w:szCs w:val="24"/>
          <w:lang w:val="hr-HR"/>
        </w:rPr>
        <w:t>14</w:t>
      </w:r>
      <w:r w:rsidR="002D08D0">
        <w:rPr>
          <w:sz w:val="24"/>
          <w:szCs w:val="24"/>
          <w:lang w:val="hr-HR"/>
        </w:rPr>
        <w:t xml:space="preserve">. </w:t>
      </w:r>
      <w:r w:rsidR="002C5864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2C5864">
        <w:rPr>
          <w:sz w:val="24"/>
          <w:szCs w:val="24"/>
          <w:lang w:val="hr-HR"/>
        </w:rPr>
        <w:t>MARTINI ZORICA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2C5864">
        <w:rPr>
          <w:sz w:val="24"/>
          <w:szCs w:val="24"/>
          <w:lang w:val="hr-HR"/>
        </w:rPr>
        <w:t>Vladimira Gortana 4,</w:t>
      </w:r>
      <w:r w:rsidR="00D235BD">
        <w:rPr>
          <w:sz w:val="24"/>
          <w:szCs w:val="24"/>
          <w:lang w:val="hr-HR"/>
        </w:rPr>
        <w:t xml:space="preserve"> OIB:</w:t>
      </w:r>
      <w:r w:rsidR="002C5864">
        <w:rPr>
          <w:sz w:val="24"/>
          <w:szCs w:val="24"/>
          <w:lang w:val="hr-HR"/>
        </w:rPr>
        <w:t>31853582265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2C5864">
        <w:rPr>
          <w:sz w:val="24"/>
          <w:szCs w:val="24"/>
          <w:lang w:val="hr-HR"/>
        </w:rPr>
        <w:t>296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2C5864">
        <w:rPr>
          <w:sz w:val="24"/>
          <w:szCs w:val="24"/>
          <w:lang w:val="hr-HR"/>
        </w:rPr>
        <w:t>ZABAVICA j.d.o.o. za organiziranje dječjih zabava, ugostiteljstvo i nautički turizam, Zadar, Vladimira Gortana 4, OIB:47900065553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DF58FB">
        <w:rPr>
          <w:sz w:val="24"/>
          <w:szCs w:val="24"/>
          <w:lang w:val="hr-HR"/>
        </w:rPr>
        <w:t>14</w:t>
      </w:r>
      <w:r w:rsidR="00826433">
        <w:rPr>
          <w:sz w:val="24"/>
          <w:szCs w:val="24"/>
          <w:lang w:val="hr-HR"/>
        </w:rPr>
        <w:t xml:space="preserve">. </w:t>
      </w:r>
      <w:r w:rsidR="002C5864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E8202E" w:rsidP="00E8202E" w:rsidR="00E8202E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E8202E" w:rsidP="00E8202E" w:rsidR="00E8202E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A56AE7" w:rsidP="00E8202E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sectPr w:rsidSect="003F028A" w:rsidR="00DE7915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82F3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C5864">
      <w:rPr>
        <w:sz w:val="24"/>
        <w:szCs w:val="24"/>
        <w:lang w:val="hr-HR"/>
      </w:rPr>
      <w:t>296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2C5864">
      <w:rPr>
        <w:sz w:val="24"/>
        <w:szCs w:val="24"/>
        <w:lang w:val="hr-HR"/>
      </w:rPr>
      <w:t>296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C5864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82F30"/>
    <w:rsid w:val="00DA50A1"/>
    <w:rsid w:val="00DC01A8"/>
    <w:rsid w:val="00DD7B90"/>
    <w:rsid w:val="00DE3274"/>
    <w:rsid w:val="00DE7915"/>
    <w:rsid w:val="00DF1D08"/>
    <w:rsid w:val="00DF58FB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2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F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F3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F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F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2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F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F3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F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F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ZABAVICA j.d.o.o. za organiziranje dječjih zabava, ugostiteljstvo i nautički turizam</izvorni_sadrzaj>
    <derivirana_varijabla naziv="DomainObject.Predmet.ProtustrankaFormated_1">  ZABAVICA j.d.o.o. za organiziranje dječjih zabava, ugostiteljstvo i nautički turizam</derivirana_varijabla>
  </DomainObject.Predmet.ProtustrankaFormated>
  <DomainObject.Predmet.ProtustrankaFormatedOIB>
    <izvorni_sadrzaj>  ZABAVICA j.d.o.o. za organiziranje dječjih zabava, ugostiteljstvo i nautički turizam, OIB 47900065553</izvorni_sadrzaj>
    <derivirana_varijabla naziv="DomainObject.Predmet.ProtustrankaFormatedOIB_1">  ZABAVICA j.d.o.o. za organiziranje dječjih zabava, ugostiteljstvo i nautički turizam, OIB 47900065553</derivirana_varijabla>
  </DomainObject.Predmet.ProtustrankaFormatedOIB>
  <DomainObject.Predmet.ProtustrankaFormatedWithAdress>
    <izvorni_sadrzaj> ZABAVICA j.d.o.o. za organiziranje dječjih zabava, ugostiteljstvo i nautički turizam, Vladimira Gortana 4, 23000 Zadar</izvorni_sadrzaj>
    <derivirana_varijabla naziv="DomainObject.Predmet.ProtustrankaFormatedWithAdress_1"> ZABAVICA j.d.o.o. za organiziranje dječjih zabava, ugostiteljstvo i nautički turizam, Vladimira Gortana 4, 23000 Zadar</derivirana_varijabla>
  </DomainObject.Predmet.ProtustrankaFormatedWithAdress>
  <DomainObject.Predmet.ProtustrankaFormatedWithAdressOIB>
    <izvorni_sadrzaj> ZABAVICA j.d.o.o. za organiziranje dječjih zabava, ugostiteljstvo i nautički turizam, OIB 47900065553, Vladimira Gortana 4, 23000 Zadar</izvorni_sadrzaj>
    <derivirana_varijabla naziv="DomainObject.Predmet.ProtustrankaFormatedWithAdressOIB_1"> ZABAVICA j.d.o.o. za organiziranje dječjih zabava, ugostiteljstvo i nautički turizam, OIB 47900065553, Vladimira Gortana 4, 23000 Zadar</derivirana_varijabla>
  </DomainObject.Predmet.ProtustrankaFormatedWithAdressOIB>
  <DomainObject.Predmet.ProtustrankaWithAdress>
    <izvorni_sadrzaj>ZABAVICA j.d.o.o. za organiziranje dječjih zabava, ugostiteljstvo i nautički turizam Vladimira Gortana 4, 23000 Zadar</izvorni_sadrzaj>
    <derivirana_varijabla naziv="DomainObject.Predmet.ProtustrankaWithAdress_1">ZABAVICA j.d.o.o. za organiziranje dječjih zabava, ugostiteljstvo i nautički turizam Vladimira Gortana 4, 23000 Zadar</derivirana_varijabla>
  </DomainObject.Predmet.ProtustrankaWithAdress>
  <DomainObject.Predmet.ProtustrankaWithAdressOIB>
    <izvorni_sadrzaj>ZABAVICA j.d.o.o. za organiziranje dječjih zabava, ugostiteljstvo i nautički turizam, OIB 47900065553, Vladimira Gortana 4, 23000 Zadar</izvorni_sadrzaj>
    <derivirana_varijabla naziv="DomainObject.Predmet.ProtustrankaWithAdressOIB_1">ZABAVICA j.d.o.o. za organiziranje dječjih zabava, ugostiteljstvo i nautički turizam, OIB 47900065553, Vladimira Gortana 4, 23000 Zadar</derivirana_varijabla>
  </DomainObject.Predmet.ProtustrankaWithAdressOIB>
  <DomainObject.Predmet.ProtustrankaNazivFormated>
    <izvorni_sadrzaj>ZABAVICA j.d.o.o. za organiziranje dječjih zabava, ugostiteljstvo i nautički turizam</izvorni_sadrzaj>
    <derivirana_varijabla naziv="DomainObject.Predmet.ProtustrankaNazivFormated_1">ZABAVICA j.d.o.o. za organiziranje dječjih zabava, ugostiteljstvo i nautički turizam</derivirana_varijabla>
  </DomainObject.Predmet.ProtustrankaNazivFormated>
  <DomainObject.Predmet.ProtustrankaNazivFormatedOIB>
    <izvorni_sadrzaj>ZABAVICA j.d.o.o. za organiziranje dječjih zabava, ugostiteljstvo i nautički turizam, OIB 47900065553</izvorni_sadrzaj>
    <derivirana_varijabla naziv="DomainObject.Predmet.ProtustrankaNazivFormatedOIB_1">ZABAVICA j.d.o.o. za organiziranje dječjih zabava, ugostiteljstvo i nautički turizam, OIB 47900065553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108431.21</izvorni_sadrzaj>
    <derivirana_varijabla naziv="DomainObject.Predmet.TrenutnaVrijednost_1">108431.21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ZABAVICA j.d.o.o. za organiziranje dječjih zabava, ugostiteljstvo i nautički turizam</item>
    </izvorni_sadrzaj>
    <derivirana_varijabla naziv="DomainObject.Predmet.ProtuStrankaListFormated_1">
      <item>ZABAVICA j.d.o.o. za organiziranje dječjih zabava, ugostiteljstvo i nautički turizam</item>
    </derivirana_varijabla>
  </DomainObject.Predmet.ProtuStrankaListFormated>
  <DomainObject.Predmet.ProtuStrankaListFormatedOIB>
    <izvorni_sadrzaj>
      <item>ZABAVICA j.d.o.o. za organiziranje dječjih zabava, ugostiteljstvo i nautički turizam, OIB 47900065553</item>
    </izvorni_sadrzaj>
    <derivirana_varijabla naziv="DomainObject.Predmet.ProtuStrankaListFormatedOIB_1">
      <item>ZABAVICA j.d.o.o. za organiziranje dječjih zabava, ugostiteljstvo i nautički turizam, OIB 47900065553</item>
    </derivirana_varijabla>
  </DomainObject.Predmet.ProtuStrankaListFormatedOIB>
  <DomainObject.Predmet.ProtuStrankaListFormatedWithAdress>
    <izvorni_sadrzaj>
      <item>ZABAVICA j.d.o.o. za organiziranje dječjih zabava, ugostiteljstvo i nautički turizam, Vladimira Gortana 4, 23000 Zadar</item>
    </izvorni_sadrzaj>
    <derivirana_varijabla naziv="DomainObject.Predmet.ProtuStrankaListFormatedWithAdress_1">
      <item>ZABAVICA j.d.o.o. za organiziranje dječjih zabava, ugostiteljstvo i nautički turizam, Vladimira Gortana 4, 23000 Zadar</item>
    </derivirana_varijabla>
  </DomainObject.Predmet.ProtuStrankaListFormatedWithAdress>
  <DomainObject.Predmet.ProtuStrankaListFormatedWithAdressOIB>
    <izvorni_sadrzaj>
      <item>ZABAVICA j.d.o.o. za organiziranje dječjih zabava, ugostiteljstvo i nautički turizam, OIB 47900065553, Vladimira Gortana 4, 23000 Zadar</item>
    </izvorni_sadrzaj>
    <derivirana_varijabla naziv="DomainObject.Predmet.ProtuStrankaListFormatedWithAdressOIB_1">
      <item>ZABAVICA j.d.o.o. za organiziranje dječjih zabava, ugostiteljstvo i nautički turizam, OIB 47900065553, Vladimira Gortana 4, 23000 Zadar</item>
    </derivirana_varijabla>
  </DomainObject.Predmet.ProtuStrankaListFormatedWithAdressOIB>
  <DomainObject.Predmet.ProtuStrankaListNazivFormated>
    <izvorni_sadrzaj>
      <item>ZABAVICA j.d.o.o. za organiziranje dječjih zabava, ugostiteljstvo i nautički turizam</item>
    </izvorni_sadrzaj>
    <derivirana_varijabla naziv="DomainObject.Predmet.ProtuStrankaListNazivFormated_1">
      <item>ZABAVICA j.d.o.o. za organiziranje dječjih zabava, ugostiteljstvo i nautički turizam</item>
    </derivirana_varijabla>
  </DomainObject.Predmet.ProtuStrankaListNazivFormated>
  <DomainObject.Predmet.ProtuStrankaListNazivFormatedOIB>
    <izvorni_sadrzaj>
      <item>ZABAVICA j.d.o.o. za organiziranje dječjih zabava, ugostiteljstvo i nautički turizam, OIB 47900065553</item>
    </izvorni_sadrzaj>
    <derivirana_varijabla naziv="DomainObject.Predmet.ProtuStrankaListNazivFormatedOIB_1">
      <item>ZABAVICA j.d.o.o. za organiziranje dječjih zabava, ugostiteljstvo i nautički turizam, OIB 47900065553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ZABAVICA j.d.o.o. za organiziranje dječjih zabava, ugostiteljstvo i nautički turizam</izvorni_sadrzaj>
    <derivirana_varijabla naziv="DomainObject.Predmet.ProtustrankaIDrugi_1">ZABAVICA j.d.o.o. za organiziranje dječjih zabava, ugostiteljstvo i nautički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ZABAVICA j.d.o.o. za organiziranje dječjih zabava, ugostiteljstvo i nautički turizam, OIB 47900065553, Vladimira Gortana 4, 23000 Zadar</izvorni_sadrzaj>
    <derivirana_varijabla naziv="DomainObject.Predmet.ProtustrankaIDrugiAdressOIB_1">ZABAVICA j.d.o.o. za organiziranje dječjih zabava, ugostiteljstvo i nautički turizam, OIB 47900065553, Vladimira Gortana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ZABAVICA j.d.o.o. za organiziranje dječjih zabava, ugostiteljstvo i nautički turizam</item>
    </izvorni_sadrzaj>
    <derivirana_varijabla naziv="DomainObject.Predmet.SudioniciListNaziv_1">
      <item>Financijska agencija, Podružnica Zadar</item>
      <item>ZABAVICA j.d.o.o. za organiziranje dječjih zabava, ugostiteljstvo i nautički turizam</item>
    </derivirana_varijabla>
  </DomainObject.Predmet.SudioniciListNaziv>
  <DomainObject.Predmet.SudioniciListAdressOIB>
    <izvorni_sadrzaj>
      <item>Financijska agencija, Podružnica Zadar, OIB 85821130368</item>
      <item>ZABAVICA j.d.o.o. za organiziranje dječjih zabava, ugostiteljstvo i nautički turizam, OIB 47900065553, Vladimira Gortana 4,23000 Zadar</item>
    </izvorni_sadrzaj>
    <derivirana_varijabla naziv="DomainObject.Predmet.SudioniciListAdressOIB_1">
      <item>Financijska agencija, Podružnica Zadar, OIB 85821130368</item>
      <item>ZABAVICA j.d.o.o. za organiziranje dječjih zabava, ugostiteljstvo i nautički turizam, OIB 47900065553, Vladimira Gortana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47900065553</item>
    </izvorni_sadrzaj>
    <derivirana_varijabla naziv="DomainObject.Predmet.SudioniciListNazivOIB_1">
      <item>, OIB 85821130368</item>
      <item>, OIB 47900065553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DAD97-9131-43C0-84F6-EE423B7F2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2607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2018-09-03T10:52:00Z</dcterms:created>
  <dc:creator>Ante Kačić</dc:creator>
  <cp:lastModifiedBy>Merlina Klišmanić</cp:lastModifiedBy>
  <cp:lastPrinted>2018-09-13T12:48:00Z</cp:lastPrinted>
  <dcterms:modified xmlns:xsi="http://www.w3.org/2001/XMLSchema-instance" xsi:type="dcterms:W3CDTF">2018-09-14T06:26:00Z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