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3340" w14:paraId="d5c334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F030A6">
      <w:pPr>
        <w:ind w:firstLine="720"/>
        <w:jc w:val="both"/>
        <w:rPr>
          <w:rFonts w:hAnsi="Times New Roman" w:ascii="Times New Roman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F030A6" w:rsidRPr="00F030A6">
        <w:rPr>
          <w:rFonts w:hAnsi="Times New Roman" w:ascii="Times New Roman"/>
          <w:szCs w:val="24"/>
          <w:lang w:val="hr-HR"/>
        </w:rPr>
        <w:t xml:space="preserve">stečajnim dužnikom AV INTER d.o.o. u stečaju, Bednja, Rinkovec 64, OIB: 21992557602, </w:t>
      </w:r>
      <w:r w:rsidR="007D5F76">
        <w:rPr>
          <w:rFonts w:hAnsi="Times New Roman" w:ascii="Times New Roman"/>
          <w:szCs w:val="24"/>
          <w:lang w:val="hr-HR"/>
        </w:rPr>
        <w:t>25. rujna</w:t>
      </w:r>
      <w:r w:rsidR="00F030A6" w:rsidRPr="00F030A6">
        <w:rPr>
          <w:rFonts w:hAnsi="Times New Roman" w:ascii="Times New Roman"/>
          <w:szCs w:val="24"/>
          <w:lang w:val="hr-HR"/>
        </w:rPr>
        <w:t xml:space="preserve"> </w:t>
      </w:r>
      <w:r w:rsidR="00AE320E" w:rsidRPr="00F030A6">
        <w:rPr>
          <w:rFonts w:hAnsi="Times New Roman" w:ascii="Times New Roman"/>
          <w:lang w:val="hr-HR"/>
        </w:rPr>
        <w:t>2017</w:t>
      </w:r>
      <w:r w:rsidRPr="00F030A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D5F76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studenog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stečajne upraviteljice o unovčenju stečajne mase,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F030A6" w:rsidP="004C3F42" w:rsidR="00F030A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raspodjeli novčanih sredstava uplaćenih s osnova povrata pozajmica,</w:t>
      </w:r>
    </w:p>
    <w:p w:rsidRDefault="00F030A6" w:rsidP="00F030A6" w:rsidR="00F030A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7D5F76">
        <w:rPr>
          <w:rFonts w:hAnsi="Times New Roman" w:ascii="Times New Roman"/>
          <w:szCs w:val="24"/>
          <w:lang w:val="hr-HR"/>
        </w:rPr>
        <w:t>25. rujna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597B29" w:rsidP="007D5F76" w:rsidR="007D5F76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 xml:space="preserve">Stečajna </w:t>
      </w:r>
      <w:r w:rsidRPr="00F030A6">
        <w:rPr>
          <w:rFonts w:hAnsi="Times New Roman" w:ascii="Times New Roman"/>
          <w:lang w:val="hr-HR"/>
        </w:rPr>
        <w:t xml:space="preserve">upraviteljica </w:t>
      </w:r>
      <w:r w:rsidR="00F030A6" w:rsidRPr="00F030A6">
        <w:rPr>
          <w:rFonts w:hAnsi="Times New Roman" w:ascii="Times New Roman"/>
          <w:szCs w:val="24"/>
          <w:lang w:val="hr-HR"/>
        </w:rPr>
        <w:t>Marija Domijan, Prelog, Sajmišna 8</w:t>
      </w:r>
      <w:r w:rsidR="00F030A6">
        <w:rPr>
          <w:rFonts w:hAnsi="Times New Roman" w:ascii="Times New Roman"/>
          <w:szCs w:val="24"/>
          <w:lang w:val="hr-HR"/>
        </w:rPr>
        <w:t xml:space="preserve">, </w:t>
      </w:r>
    </w:p>
    <w:p w:rsidRDefault="007D5F76" w:rsidP="007D5F76" w:rsidR="007D5F76" w:rsidRPr="00F030A6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F030A6">
        <w:rPr>
          <w:rFonts w:hAnsi="Times New Roman" w:ascii="Times New Roman"/>
          <w:szCs w:val="24"/>
          <w:lang w:val="hr-HR"/>
        </w:rPr>
        <w:t>E-oglasna ploča suda</w:t>
      </w:r>
    </w:p>
    <w:p w:rsidRDefault="003969B6" w:rsidP="007D5F76" w:rsidR="003969B6" w:rsidRPr="00F030A6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0E25E2" w:rsidR="003969B6" w:rsidRPr="00F030A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62C" w:rsidP="00BE64B7" w:rsidR="0058162C">
      <w:r>
        <w:separator/>
      </w:r>
    </w:p>
  </w:endnote>
  <w:endnote w:id="0" w:type="continuationSeparator">
    <w:p w:rsidRDefault="0058162C" w:rsidP="00BE64B7" w:rsidR="0058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62C" w:rsidP="00BE64B7" w:rsidR="0058162C">
      <w:r>
        <w:separator/>
      </w:r>
    </w:p>
  </w:footnote>
  <w:footnote w:id="0" w:type="continuationSeparator">
    <w:p w:rsidRDefault="0058162C" w:rsidP="00BE64B7" w:rsidR="0058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7D5F76">
      <w:rPr>
        <w:rFonts w:hAnsi="Times New Roman" w:ascii="Times New Roman"/>
        <w:szCs w:val="24"/>
        <w:lang w:val="hr-HR"/>
      </w:rPr>
      <w:t>1067/16-18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34B6E"/>
    <w:rsid w:val="00340B1C"/>
    <w:rsid w:val="00383227"/>
    <w:rsid w:val="003956F1"/>
    <w:rsid w:val="003969B6"/>
    <w:rsid w:val="00467849"/>
    <w:rsid w:val="004B01A0"/>
    <w:rsid w:val="004C3F42"/>
    <w:rsid w:val="0055432F"/>
    <w:rsid w:val="0058162C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5F76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465DD"/>
    <w:rsid w:val="00E855EC"/>
    <w:rsid w:val="00EE6FAD"/>
    <w:rsid w:val="00EF6D6B"/>
    <w:rsid w:val="00F030A6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B6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4B6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4B6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4B6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B6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4B6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4B6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4B6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950</properties:Characters>
  <properties:Lines>48</properties:Lines>
  <properties:Paragraphs>24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2017-09-25T07:47:00Z</cp:lastPrinted>
  <dcterms:modified xmlns:xsi="http://www.w3.org/2001/XMLSchema-instance" xsi:type="dcterms:W3CDTF">2017-09-25T07:48:00Z</dcterms:modified>
  <cp:revision>43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